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1B" w:rsidRDefault="005D271B">
      <w:pPr>
        <w:rPr>
          <w:rFonts w:ascii="Comic Sans MS" w:hAnsi="Comic Sans MS"/>
        </w:rPr>
      </w:pPr>
      <w:r>
        <w:rPr>
          <w:rFonts w:ascii="Comic Sans MS" w:hAnsi="Comic Sans MS"/>
        </w:rPr>
        <w:t>ADI  SOYADI:…………………………………………..</w:t>
      </w:r>
    </w:p>
    <w:p w:rsidR="005D271B" w:rsidRDefault="005D271B" w:rsidP="005039DB">
      <w:pPr>
        <w:rPr>
          <w:rFonts w:ascii="Arial" w:hAnsi="Arial" w:cs="Arial"/>
          <w:b/>
          <w:sz w:val="26"/>
          <w:szCs w:val="26"/>
        </w:rPr>
      </w:pPr>
      <w:r w:rsidRPr="005039DB">
        <w:rPr>
          <w:rFonts w:ascii="Arial" w:hAnsi="Arial" w:cs="Arial"/>
          <w:b/>
          <w:sz w:val="26"/>
          <w:szCs w:val="26"/>
        </w:rPr>
        <w:t xml:space="preserve">HAYDERE İÖO  2/A  SINIFI   MATEMATİK DERSİ  DESTE VE DÜZİNE  KONUSU  </w:t>
      </w:r>
    </w:p>
    <w:p w:rsidR="005D271B" w:rsidRPr="005039DB" w:rsidRDefault="005D271B" w:rsidP="005039DB">
      <w:pPr>
        <w:rPr>
          <w:rFonts w:ascii="Arial" w:hAnsi="Arial" w:cs="Arial"/>
          <w:b/>
          <w:sz w:val="26"/>
          <w:szCs w:val="26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" o:spid="_x0000_s1026" type="#_x0000_t106" style="position:absolute;margin-left:-7.5pt;margin-top:16.45pt;width:525pt;height:76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" adj="7416,20762" strokecolor="#f79646" strokeweight="2pt">
            <v:textbox>
              <w:txbxContent>
                <w:p w:rsidR="005D271B" w:rsidRPr="00EB0EE6" w:rsidRDefault="005D271B" w:rsidP="00D01D41">
                  <w:pPr>
                    <w:jc w:val="center"/>
                    <w:rPr>
                      <w:rFonts w:cs="Aharoni"/>
                      <w:b/>
                      <w:u w:val="single"/>
                      <w:lang w:bidi="he-IL"/>
                    </w:rPr>
                  </w:pPr>
                  <w:r w:rsidRPr="00EB0EE6">
                    <w:rPr>
                      <w:rFonts w:cs="Aharoni"/>
                      <w:b/>
                      <w:u w:val="single"/>
                      <w:lang w:bidi="he-IL"/>
                    </w:rPr>
                    <w:t>UNUTMAYALIM !</w:t>
                  </w:r>
                </w:p>
                <w:p w:rsidR="005D271B" w:rsidRPr="00EB0EE6" w:rsidRDefault="005D271B" w:rsidP="00EB0EE6">
                  <w:pPr>
                    <w:rPr>
                      <w:rFonts w:cs="Aharoni"/>
                      <w:b/>
                      <w:sz w:val="24"/>
                      <w:szCs w:val="24"/>
                      <w:lang w:bidi="he-IL"/>
                    </w:rPr>
                  </w:pPr>
                  <w:r w:rsidRPr="00EB0EE6">
                    <w:rPr>
                      <w:rFonts w:cs="Aharoni"/>
                      <w:b/>
                      <w:sz w:val="24"/>
                      <w:szCs w:val="24"/>
                      <w:lang w:bidi="he-IL"/>
                    </w:rPr>
                    <w:t xml:space="preserve">1  DESTE=  10   TANE                  </w:t>
                  </w:r>
                  <w:r>
                    <w:rPr>
                      <w:rFonts w:cs="Aharoni"/>
                      <w:b/>
                      <w:sz w:val="24"/>
                      <w:szCs w:val="24"/>
                      <w:lang w:bidi="he-IL"/>
                    </w:rPr>
                    <w:t xml:space="preserve">                       </w:t>
                  </w:r>
                  <w:r w:rsidRPr="00EB0EE6">
                    <w:rPr>
                      <w:rFonts w:cs="Aharoni"/>
                      <w:b/>
                      <w:sz w:val="24"/>
                      <w:szCs w:val="24"/>
                      <w:lang w:bidi="he-IL"/>
                    </w:rPr>
                    <w:t>1  DÜZİNE=  12   TANE</w:t>
                  </w:r>
                </w:p>
                <w:p w:rsidR="005D271B" w:rsidRDefault="005D271B" w:rsidP="00D01D41">
                  <w:pPr>
                    <w:jc w:val="center"/>
                    <w:rPr>
                      <w:rFonts w:cs="Aharoni"/>
                      <w:b/>
                      <w:lang w:bidi="he-IL"/>
                    </w:rPr>
                  </w:pPr>
                </w:p>
                <w:p w:rsidR="005D271B" w:rsidRPr="004C2D50" w:rsidRDefault="005D271B" w:rsidP="00D01D41">
                  <w:pPr>
                    <w:jc w:val="center"/>
                    <w:rPr>
                      <w:rFonts w:cs="Aharoni"/>
                      <w:b/>
                      <w:lang w:bidi="he-IL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sz w:val="26"/>
          <w:szCs w:val="26"/>
        </w:rPr>
        <w:t xml:space="preserve">                                   </w:t>
      </w:r>
      <w:r w:rsidRPr="005039DB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 xml:space="preserve">            </w:t>
      </w:r>
      <w:r w:rsidRPr="005039DB">
        <w:rPr>
          <w:rFonts w:ascii="Arial" w:hAnsi="Arial" w:cs="Arial"/>
          <w:b/>
          <w:sz w:val="26"/>
          <w:szCs w:val="26"/>
        </w:rPr>
        <w:t>ÇALIŞMA  SAYFASI</w:t>
      </w:r>
    </w:p>
    <w:p w:rsidR="005D271B" w:rsidRDefault="005D271B" w:rsidP="005039DB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UNUTMAYALIM</w:t>
      </w:r>
    </w:p>
    <w:p w:rsidR="005D271B" w:rsidRDefault="005D271B" w:rsidP="005039DB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</w:t>
      </w:r>
    </w:p>
    <w:p w:rsidR="005D271B" w:rsidRDefault="005D271B" w:rsidP="005039DB">
      <w:pPr>
        <w:pStyle w:val="ListParagraph"/>
        <w:rPr>
          <w:rFonts w:ascii="Arial" w:hAnsi="Arial" w:cs="Arial"/>
          <w:b/>
        </w:rPr>
      </w:pPr>
    </w:p>
    <w:p w:rsidR="005D271B" w:rsidRDefault="005D271B" w:rsidP="005039DB">
      <w:pPr>
        <w:pStyle w:val="ListParagraph"/>
        <w:rPr>
          <w:rFonts w:ascii="Arial" w:hAnsi="Arial" w:cs="Arial"/>
          <w:b/>
        </w:rPr>
      </w:pPr>
    </w:p>
    <w:p w:rsidR="005D271B" w:rsidRDefault="005D271B" w:rsidP="005039DB">
      <w:pPr>
        <w:pStyle w:val="ListParagraph"/>
        <w:rPr>
          <w:rFonts w:ascii="Arial" w:hAnsi="Arial" w:cs="Arial"/>
          <w:b/>
        </w:rPr>
      </w:pPr>
    </w:p>
    <w:p w:rsidR="005D271B" w:rsidRPr="005039DB" w:rsidRDefault="005D271B" w:rsidP="005039DB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5D271B" w:rsidRDefault="005D271B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 w:rsidRPr="005039DB">
        <w:rPr>
          <w:rFonts w:ascii="Comic Sans MS" w:hAnsi="Comic Sans MS" w:cs="Arial"/>
        </w:rPr>
        <w:t>Simge’nin 2  deste  kırmızı  1  düzine de beyaz balonu  vardır. Simge’nin  toplam kaç balonu vardır?</w:t>
      </w:r>
    </w:p>
    <w:p w:rsidR="005D271B" w:rsidRDefault="005D271B" w:rsidP="009417F4">
      <w:pPr>
        <w:pStyle w:val="ListParagraph"/>
        <w:rPr>
          <w:rFonts w:ascii="Comic Sans MS" w:hAnsi="Comic Sans MS" w:cs="Arial"/>
        </w:rPr>
      </w:pPr>
    </w:p>
    <w:p w:rsidR="005D271B" w:rsidRDefault="005D271B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Bilal ,tarlalarına 3  düzine ceviz fidanı ile  14 tane zeytin  fidanı  dikmiş. Bilal, tarlalarına toplam  kaç fidan  dikmiştir?</w:t>
      </w:r>
    </w:p>
    <w:p w:rsidR="005D271B" w:rsidRPr="009417F4" w:rsidRDefault="005D271B" w:rsidP="009417F4">
      <w:pPr>
        <w:pStyle w:val="ListParagraph"/>
        <w:rPr>
          <w:rFonts w:ascii="Comic Sans MS" w:hAnsi="Comic Sans MS" w:cs="Arial"/>
        </w:rPr>
      </w:pPr>
    </w:p>
    <w:p w:rsidR="005D271B" w:rsidRDefault="005D271B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Derviş,  Akçay’dan   2  deste  çay balığı ile 1 düzine alabalık yakalamış. Derviş , kaç tane balık yakalamıştır?</w:t>
      </w:r>
    </w:p>
    <w:p w:rsidR="005D271B" w:rsidRDefault="005D271B" w:rsidP="009417F4">
      <w:pPr>
        <w:pStyle w:val="ListParagraph"/>
        <w:rPr>
          <w:rFonts w:ascii="Comic Sans MS" w:hAnsi="Comic Sans MS" w:cs="Arial"/>
        </w:rPr>
      </w:pPr>
    </w:p>
    <w:p w:rsidR="005D271B" w:rsidRDefault="005D271B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Ayşegül , annesine 1  deste lale ile 2 düzine  papatya  toplamış. Ayşegül, annesine  kaç tane  çiçek  hediye etmiştir?</w:t>
      </w:r>
    </w:p>
    <w:p w:rsidR="005D271B" w:rsidRPr="009417F4" w:rsidRDefault="005D271B" w:rsidP="009417F4">
      <w:pPr>
        <w:pStyle w:val="ListParagraph"/>
        <w:rPr>
          <w:rFonts w:ascii="Comic Sans MS" w:hAnsi="Comic Sans MS" w:cs="Arial"/>
        </w:rPr>
      </w:pPr>
    </w:p>
    <w:p w:rsidR="005D271B" w:rsidRDefault="005D271B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Kağan’ın kuzusu ,4 deste  pelit ile  1  düzineden  3  eksik sayıda   yer elması yemiş. Kağan’ın kuzusu  toplam kaç tane yiyecek yemiş?</w:t>
      </w:r>
    </w:p>
    <w:p w:rsidR="005D271B" w:rsidRPr="00D01D41" w:rsidRDefault="005D271B" w:rsidP="00D01D41">
      <w:pPr>
        <w:pStyle w:val="ListParagraph"/>
        <w:rPr>
          <w:rFonts w:ascii="Comic Sans MS" w:hAnsi="Comic Sans MS" w:cs="Arial"/>
        </w:rPr>
      </w:pPr>
    </w:p>
    <w:p w:rsidR="005D271B" w:rsidRDefault="005D271B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Hediyelerin 1 düzine  sarı ve 1  desteden  4 eksik sayıda siyah civcivleri  varmış. Hediyelerin  kaç  tane civcivleri  vardır?</w:t>
      </w:r>
    </w:p>
    <w:p w:rsidR="005D271B" w:rsidRPr="00D01D41" w:rsidRDefault="005D271B" w:rsidP="00D01D41">
      <w:pPr>
        <w:pStyle w:val="ListParagraph"/>
        <w:rPr>
          <w:rFonts w:ascii="Comic Sans MS" w:hAnsi="Comic Sans MS" w:cs="Arial"/>
        </w:rPr>
      </w:pPr>
    </w:p>
    <w:p w:rsidR="005D271B" w:rsidRDefault="005D271B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Sınıf kitaplığındaki kitapların  1  destesini  Harun, 1  düzinesini Onur ve  9  tanesini de  Damla kaplamış. Kitaplığımızdaki  kitaplardan kaç  tanesi  kaplanmıştır?</w:t>
      </w:r>
    </w:p>
    <w:p w:rsidR="005D271B" w:rsidRPr="00D01D41" w:rsidRDefault="005D271B" w:rsidP="00D01D41">
      <w:pPr>
        <w:pStyle w:val="ListParagraph"/>
        <w:rPr>
          <w:rFonts w:ascii="Comic Sans MS" w:hAnsi="Comic Sans MS" w:cs="Arial"/>
        </w:rPr>
      </w:pPr>
    </w:p>
    <w:p w:rsidR="005D271B" w:rsidRDefault="005D271B" w:rsidP="005039DB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Oktay’ın  1 desteden 3 fazla  , İsmail’in ise 1  düzineden 4 eksik  misketi var. Bu iki arkadaşın toplam kaç tane misketleri vardır?</w:t>
      </w:r>
    </w:p>
    <w:p w:rsidR="005D271B" w:rsidRPr="00196EF3" w:rsidRDefault="005D271B" w:rsidP="00196EF3">
      <w:pPr>
        <w:pStyle w:val="ListParagraph"/>
        <w:rPr>
          <w:rFonts w:ascii="Comic Sans MS" w:hAnsi="Comic Sans MS" w:cs="Arial"/>
        </w:rPr>
      </w:pPr>
    </w:p>
    <w:p w:rsidR="005D271B" w:rsidRDefault="005D271B" w:rsidP="00904227">
      <w:pPr>
        <w:pStyle w:val="ListParagraph"/>
        <w:numPr>
          <w:ilvl w:val="0"/>
          <w:numId w:val="1"/>
        </w:numPr>
      </w:pPr>
      <w:r>
        <w:t>Özkan, pazarda  3 düzine yumurta satmış. Geriye satamadığı 9 yumurtası kalmış. Özkan , pazara  satmak için kaç yumurta götürmüştür?</w:t>
      </w:r>
      <w:r>
        <w:rPr>
          <w:noProof/>
          <w:lang w:eastAsia="tr-TR"/>
        </w:rPr>
        <w:t xml:space="preserve">              </w:t>
      </w:r>
    </w:p>
    <w:p w:rsidR="005D271B" w:rsidRDefault="005D271B" w:rsidP="00904227">
      <w:pPr>
        <w:pStyle w:val="ListParagraph"/>
        <w:ind w:left="0"/>
        <w:rPr>
          <w:noProof/>
          <w:lang w:eastAsia="tr-TR"/>
        </w:rPr>
      </w:pPr>
    </w:p>
    <w:p w:rsidR="005D271B" w:rsidRDefault="005D271B" w:rsidP="00904227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t xml:space="preserve">              </w:t>
      </w:r>
      <w:bookmarkStart w:id="0" w:name="_GoBack"/>
      <w:bookmarkEnd w:id="0"/>
      <w:r>
        <w:rPr>
          <w:noProof/>
          <w:lang w:eastAsia="tr-TR"/>
        </w:rPr>
        <w:t xml:space="preserve">           </w:t>
      </w:r>
      <w:r w:rsidRPr="008249D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126pt;height:72.75pt;visibility:visible">
            <v:imagedata r:id="rId5" o:title=""/>
          </v:shape>
        </w:pict>
      </w:r>
      <w:r>
        <w:rPr>
          <w:noProof/>
          <w:lang w:eastAsia="tr-TR"/>
        </w:rPr>
        <w:t xml:space="preserve">             </w:t>
      </w: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D271B" w:rsidRPr="005039DB" w:rsidRDefault="005D271B" w:rsidP="00FA2B4D">
      <w:pPr>
        <w:pStyle w:val="ListParagraph"/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t xml:space="preserve">  </w:t>
      </w:r>
    </w:p>
    <w:sectPr w:rsidR="005D271B" w:rsidRPr="005039DB" w:rsidSect="005039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66C9C"/>
    <w:multiLevelType w:val="hybridMultilevel"/>
    <w:tmpl w:val="545EED20"/>
    <w:lvl w:ilvl="0" w:tplc="DA3EFF0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9DB"/>
    <w:rsid w:val="00005607"/>
    <w:rsid w:val="00196EF3"/>
    <w:rsid w:val="004C2D50"/>
    <w:rsid w:val="004D3A09"/>
    <w:rsid w:val="005039DB"/>
    <w:rsid w:val="005D271B"/>
    <w:rsid w:val="00667093"/>
    <w:rsid w:val="00732FC9"/>
    <w:rsid w:val="007943F2"/>
    <w:rsid w:val="008249DC"/>
    <w:rsid w:val="00896EBE"/>
    <w:rsid w:val="00904227"/>
    <w:rsid w:val="009417F4"/>
    <w:rsid w:val="00C340A5"/>
    <w:rsid w:val="00C44367"/>
    <w:rsid w:val="00D01D41"/>
    <w:rsid w:val="00EB0EE6"/>
    <w:rsid w:val="00EC505D"/>
    <w:rsid w:val="00FA2B4D"/>
    <w:rsid w:val="00FB1ABF"/>
    <w:rsid w:val="00FF1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1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39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44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436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042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73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230</Words>
  <Characters>1317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 SOYADI:…………………………………………</dc:title>
  <dc:subject/>
  <dc:creator>musa</dc:creator>
  <cp:keywords/>
  <dc:description/>
  <cp:lastModifiedBy>edanur</cp:lastModifiedBy>
  <cp:revision>3</cp:revision>
  <dcterms:created xsi:type="dcterms:W3CDTF">2010-10-09T14:49:00Z</dcterms:created>
  <dcterms:modified xsi:type="dcterms:W3CDTF">2010-10-21T18:02:00Z</dcterms:modified>
</cp:coreProperties>
</file>