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638" w:rsidRPr="00D3119F" w:rsidRDefault="00B62638" w:rsidP="00D3119F">
      <w:pPr>
        <w:jc w:val="center"/>
        <w:rPr>
          <w:sz w:val="44"/>
        </w:rPr>
      </w:pPr>
      <w:r>
        <w:rPr>
          <w:sz w:val="44"/>
        </w:rPr>
        <w:t>AİLE TABLOMUZ  (SOYAĞACI)</w:t>
      </w:r>
    </w:p>
    <w:p w:rsidR="00B62638" w:rsidRDefault="00B62638" w:rsidP="00D3119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6.3pt;margin-top:352.05pt;width:70.05pt;height:63.4pt;z-index:251672064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384.3pt;margin-top:352.05pt;width:12pt;height:63.4pt;z-index:251667968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5.9pt;margin-top:426.2pt;width:75.25pt;height:74.15pt;z-index:251670016">
            <v:textbox>
              <w:txbxContent>
                <w:p w:rsidR="00B62638" w:rsidRDefault="00B62638" w:rsidP="00D3119F">
                  <w:pPr>
                    <w:jc w:val="center"/>
                  </w:pPr>
                </w:p>
                <w:p w:rsidR="00B62638" w:rsidRDefault="00B62638" w:rsidP="00D3119F">
                  <w:pPr>
                    <w:jc w:val="center"/>
                  </w:pPr>
                  <w:r>
                    <w:t>BEN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41.6pt;margin-top:420.85pt;width:75.25pt;height:74.15pt;z-index:251671040">
            <v:textbox>
              <w:txbxContent>
                <w:p w:rsidR="00B62638" w:rsidRDefault="00B62638" w:rsidP="00D3119F">
                  <w:pPr>
                    <w:jc w:val="center"/>
                    <w:rPr>
                      <w:sz w:val="20"/>
                    </w:rPr>
                  </w:pPr>
                </w:p>
                <w:p w:rsidR="00B62638" w:rsidRPr="00D3119F" w:rsidRDefault="00B62638" w:rsidP="00D3119F">
                  <w:pPr>
                    <w:jc w:val="center"/>
                    <w:rPr>
                      <w:sz w:val="20"/>
                    </w:rPr>
                  </w:pPr>
                  <w:r w:rsidRPr="00D3119F">
                    <w:rPr>
                      <w:sz w:val="20"/>
                    </w:rPr>
                    <w:t>KARDEŞLERİM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23.45pt;margin-top:426.2pt;width:75.25pt;height:74.15pt;z-index:251668992">
            <v:textbox>
              <w:txbxContent>
                <w:p w:rsidR="00B62638" w:rsidRDefault="00B62638" w:rsidP="00D3119F">
                  <w:pPr>
                    <w:jc w:val="center"/>
                    <w:rPr>
                      <w:sz w:val="20"/>
                    </w:rPr>
                  </w:pPr>
                </w:p>
                <w:p w:rsidR="00B62638" w:rsidRPr="00D3119F" w:rsidRDefault="00B62638" w:rsidP="00D3119F">
                  <w:pPr>
                    <w:jc w:val="center"/>
                    <w:rPr>
                      <w:sz w:val="20"/>
                    </w:rPr>
                  </w:pPr>
                  <w:r w:rsidRPr="00D3119F">
                    <w:rPr>
                      <w:sz w:val="20"/>
                    </w:rPr>
                    <w:t>KARDEŞLERİM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32" style="position:absolute;margin-left:291.9pt;margin-top:352.05pt;width:82.75pt;height:52.65pt;flip:x;z-index:25166694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612.3pt;margin-top:90.25pt;width:101.9pt;height:22.2pt;z-index:25166592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601.35pt;margin-top:90.25pt;width:33.35pt;height:26.45pt;z-index:251664896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573.8pt;margin-top:96.3pt;width:21.15pt;height:16.15pt;flip:x;z-index:25166387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477.8pt;margin-top:90.25pt;width:117.15pt;height:22.2pt;flip:x;z-index:251662848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137.15pt;margin-top:84.5pt;width:31.15pt;height:27.95pt;flip:x;z-index:251661824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184.45pt;margin-top:84.5pt;width:96.85pt;height:21.5pt;z-index:25166080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168.3pt;margin-top:84.5pt;width:29.2pt;height:27.95pt;z-index:251659776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53.3pt;margin-top:84.5pt;width:92.45pt;height:27.95pt;flip:x;z-index:251658752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363.9pt;margin-top:299.35pt;width:32.4pt;height:.05pt;z-index:251657728" o:connectortype="straight">
            <v:stroke startarrow="block" endarrow="block"/>
          </v:shape>
        </w:pict>
      </w:r>
      <w:r>
        <w:rPr>
          <w:noProof/>
        </w:rPr>
        <w:pict>
          <v:shape id="_x0000_s1041" type="#_x0000_t202" style="position:absolute;margin-left:281.3pt;margin-top:263.1pt;width:75.25pt;height:74.15pt;z-index:251656704">
            <v:textbox>
              <w:txbxContent>
                <w:p w:rsidR="00B62638" w:rsidRDefault="00B62638" w:rsidP="00D3119F">
                  <w:pPr>
                    <w:jc w:val="center"/>
                  </w:pPr>
                </w:p>
                <w:p w:rsidR="00B62638" w:rsidRDefault="00B62638" w:rsidP="00D3119F">
                  <w:pPr>
                    <w:jc w:val="center"/>
                  </w:pPr>
                  <w:r>
                    <w:t>BABAM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402.55pt;margin-top:263.1pt;width:75.25pt;height:74.15pt;z-index:251651584">
            <v:textbox>
              <w:txbxContent>
                <w:p w:rsidR="00B62638" w:rsidRDefault="00B62638" w:rsidP="00D3119F">
                  <w:pPr>
                    <w:jc w:val="center"/>
                  </w:pPr>
                </w:p>
                <w:p w:rsidR="00B62638" w:rsidRDefault="00B62638" w:rsidP="00D3119F">
                  <w:pPr>
                    <w:jc w:val="center"/>
                  </w:pPr>
                  <w:r>
                    <w:t>ANNEM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411.15pt;margin-top:116.7pt;width:75.25pt;height:74.15pt;z-index:251652608">
            <v:textbox>
              <w:txbxContent>
                <w:p w:rsidR="00B62638" w:rsidRDefault="00B62638" w:rsidP="00D3119F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504.65pt;margin-top:116.7pt;width:75.25pt;height:74.15pt;z-index:251653632">
            <v:textbox>
              <w:txbxContent>
                <w:p w:rsidR="00B62638" w:rsidRDefault="00B62638" w:rsidP="00D3119F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601.35pt;margin-top:116.7pt;width:75.25pt;height:74.15pt;z-index:251654656">
            <v:textbox>
              <w:txbxContent>
                <w:p w:rsidR="00B62638" w:rsidRDefault="00B62638" w:rsidP="00D3119F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708.8pt;margin-top:116.7pt;width:75.25pt;height:74.15pt;z-index:251655680">
            <v:textbox>
              <w:txbxContent>
                <w:p w:rsidR="00B62638" w:rsidRDefault="00B62638" w:rsidP="00D3119F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69.3pt;margin-top:112.45pt;width:75.25pt;height:74.15pt;z-index:251650560">
            <v:textbox>
              <w:txbxContent>
                <w:p w:rsidR="00B62638" w:rsidRDefault="00B62638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76.9pt;margin-top:116.7pt;width:1in;height:69.9pt;z-index:251649536">
            <v:textbox>
              <w:txbxContent>
                <w:p w:rsidR="00B62638" w:rsidRPr="00D3119F" w:rsidRDefault="00B62638" w:rsidP="00D3119F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84.5pt;margin-top:116.7pt;width:1in;height:69.9pt;z-index:251648512">
            <v:textbox>
              <w:txbxContent>
                <w:p w:rsidR="00B62638" w:rsidRPr="00D3119F" w:rsidRDefault="00B62638" w:rsidP="00D3119F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6.85pt;margin-top:116.7pt;width:1in;height:69.9pt;z-index:251647488">
            <v:textbox>
              <w:txbxContent>
                <w:p w:rsidR="00B62638" w:rsidRPr="00D3119F" w:rsidRDefault="00B62638" w:rsidP="00D3119F"/>
              </w:txbxContent>
            </v:textbox>
          </v:shape>
        </w:pict>
      </w:r>
      <w:r>
        <w:rPr>
          <w:noProof/>
        </w:rPr>
        <w:pict>
          <v:shape id="_x0000_s1051" type="#_x0000_t32" style="position:absolute;margin-left:579.9pt;margin-top:57.8pt;width:32.4pt;height:.05pt;z-index:251646464" o:connectortype="straight">
            <v:stroke startarrow="block" endarrow="block"/>
          </v:shape>
        </w:pict>
      </w:r>
      <w:r>
        <w:rPr>
          <w:noProof/>
        </w:rPr>
        <w:pict>
          <v:shape id="_x0000_s1052" type="#_x0000_t32" style="position:absolute;margin-left:145.75pt;margin-top:45.8pt;width:38.7pt;height:0;z-index:251645440" o:connectortype="straight">
            <v:stroke startarrow="block" endarrow="block"/>
          </v:shape>
        </w:pict>
      </w:r>
      <w:r>
        <w:rPr>
          <w:noProof/>
        </w:rPr>
        <w:pict>
          <v:rect id="_x0000_s1053" style="position:absolute;margin-left:197.5pt;margin-top:12.5pt;width:107.45pt;height:1in;z-index:251642368">
            <v:textbox>
              <w:txbxContent>
                <w:p w:rsidR="00B62638" w:rsidRDefault="00B62638" w:rsidP="00D3119F">
                  <w:pPr>
                    <w:jc w:val="center"/>
                  </w:pPr>
                  <w:r>
                    <w:t>BABAMIN ANNESİ</w:t>
                  </w:r>
                </w:p>
                <w:p w:rsidR="00B62638" w:rsidRDefault="00B62638" w:rsidP="00D3119F">
                  <w:pPr>
                    <w:jc w:val="center"/>
                  </w:pPr>
                  <w:r>
                    <w:t>BABAENNEM</w:t>
                  </w:r>
                </w:p>
                <w:p w:rsidR="00B62638" w:rsidRDefault="00B62638" w:rsidP="00D3119F">
                  <w:pPr>
                    <w:jc w:val="center"/>
                  </w:pPr>
                  <w:r>
                    <w:t>NENEM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624.15pt;margin-top:18.25pt;width:107.45pt;height:1in;z-index:251643392">
            <v:textbox>
              <w:txbxContent>
                <w:p w:rsidR="00B62638" w:rsidRDefault="00B62638" w:rsidP="00D3119F">
                  <w:pPr>
                    <w:jc w:val="center"/>
                  </w:pPr>
                  <w:r>
                    <w:t>ANNEMİN ANNESİ</w:t>
                  </w:r>
                </w:p>
                <w:p w:rsidR="00B62638" w:rsidRDefault="00B62638" w:rsidP="00D3119F">
                  <w:pPr>
                    <w:jc w:val="center"/>
                  </w:pPr>
                  <w:r>
                    <w:t>ANNEANNEM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466.35pt;margin-top:18.25pt;width:107.45pt;height:1in;z-index:251644416">
            <v:textbox>
              <w:txbxContent>
                <w:p w:rsidR="00B62638" w:rsidRDefault="00B62638" w:rsidP="00D3119F">
                  <w:pPr>
                    <w:jc w:val="center"/>
                  </w:pPr>
                  <w:r>
                    <w:t>ANNEMİN BABASI</w:t>
                  </w:r>
                </w:p>
                <w:p w:rsidR="00B62638" w:rsidRDefault="00B62638" w:rsidP="00D3119F">
                  <w:pPr>
                    <w:jc w:val="center"/>
                  </w:pPr>
                  <w:r>
                    <w:t>DEDEM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29.7pt;margin-top:12.5pt;width:107.45pt;height:1in;z-index:-251675136">
            <v:textbox>
              <w:txbxContent>
                <w:p w:rsidR="00B62638" w:rsidRDefault="00B62638">
                  <w:r>
                    <w:t>BABAMIN BABASI</w:t>
                  </w:r>
                </w:p>
                <w:p w:rsidR="00B62638" w:rsidRDefault="00B62638">
                  <w:r>
                    <w:t xml:space="preserve">         DEDEM</w:t>
                  </w:r>
                </w:p>
              </w:txbxContent>
            </v:textbox>
          </v:rect>
        </w:pict>
      </w:r>
    </w:p>
    <w:p w:rsidR="00B62638" w:rsidRPr="00D3119F" w:rsidRDefault="00B62638" w:rsidP="00D3119F"/>
    <w:p w:rsidR="00B62638" w:rsidRPr="00D3119F" w:rsidRDefault="00B62638" w:rsidP="00D3119F"/>
    <w:p w:rsidR="00B62638" w:rsidRPr="00D3119F" w:rsidRDefault="00B62638" w:rsidP="00D3119F"/>
    <w:p w:rsidR="00B62638" w:rsidRPr="00D3119F" w:rsidRDefault="00B62638" w:rsidP="00D3119F"/>
    <w:p w:rsidR="00B62638" w:rsidRPr="00D3119F" w:rsidRDefault="00B62638" w:rsidP="00D3119F"/>
    <w:p w:rsidR="00B62638" w:rsidRDefault="00B62638" w:rsidP="00D3119F"/>
    <w:p w:rsidR="00B62638" w:rsidRDefault="00B62638" w:rsidP="00D3119F"/>
    <w:p w:rsidR="00B62638" w:rsidRDefault="00B62638" w:rsidP="00D3119F">
      <w:pPr>
        <w:ind w:firstLine="708"/>
      </w:pPr>
      <w:r>
        <w:rPr>
          <w:noProof/>
        </w:rPr>
        <w:pict>
          <v:shape id="_x0000_s1057" type="#_x0000_t32" style="position:absolute;left:0;text-align:left;margin-left:232.3pt;margin-top:18.65pt;width:66.4pt;height:40.4pt;z-index:25167411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left:0;text-align:left;margin-left:466.35pt;margin-top:18.65pt;width:73.25pt;height:40.95pt;flip:x;z-index:251673088" o:connectortype="straight">
            <v:stroke endarrow="block"/>
          </v:shape>
        </w:pict>
      </w:r>
      <w:r>
        <w:t xml:space="preserve">                         AMCALARIM HALALARIM VE BABAM                                                                                                    DAYILARIM TEYZELERİM VE ANNEM</w:t>
      </w:r>
    </w:p>
    <w:p w:rsidR="00B62638" w:rsidRDefault="00B62638" w:rsidP="00D3119F"/>
    <w:p w:rsidR="00B62638" w:rsidRDefault="00B62638" w:rsidP="00D3119F">
      <w:r>
        <w:t xml:space="preserve">     AMCAMIN SOYADI BENİM SOYADIMLA AYNIDIR</w:t>
      </w:r>
    </w:p>
    <w:p w:rsidR="00B62638" w:rsidRDefault="00B62638" w:rsidP="00D3119F">
      <w:pPr>
        <w:tabs>
          <w:tab w:val="left" w:pos="11262"/>
        </w:tabs>
      </w:pPr>
      <w:r>
        <w:t xml:space="preserve">       DAYIMIN VE TEYZELERİMİN SOYADI FARKLI OLABİLİR                                                                                                           ANNEMİN KIZKARDEŞİ VE ABLASI     ………………………..DİR.</w:t>
      </w:r>
    </w:p>
    <w:p w:rsidR="00B62638" w:rsidRDefault="00B62638" w:rsidP="00D3119F">
      <w:pPr>
        <w:tabs>
          <w:tab w:val="left" w:pos="10596"/>
        </w:tabs>
      </w:pPr>
      <w:r>
        <w:t xml:space="preserve">       HALAMIN SOYADI FARKLI OLABİLİR.                                                                                                                                            DAYIM ANNEMİN ………………………………………………………..</w:t>
      </w:r>
    </w:p>
    <w:p w:rsidR="00B62638" w:rsidRDefault="00B62638" w:rsidP="00D3119F">
      <w:pPr>
        <w:tabs>
          <w:tab w:val="left" w:pos="10596"/>
        </w:tabs>
      </w:pPr>
      <w:r>
        <w:t xml:space="preserve">       AMCAMIN OĞLUNUN SOYADI İLE BENİM SOYADIM AYNIDIR.                                                                                                BABAMIN ABLASINA …………………………………….DERİM.</w:t>
      </w:r>
    </w:p>
    <w:p w:rsidR="00B62638" w:rsidRDefault="00B62638" w:rsidP="00D3119F">
      <w:pPr>
        <w:tabs>
          <w:tab w:val="left" w:pos="10596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AMCAM BABAMIN  ………………………………………………………</w:t>
      </w:r>
    </w:p>
    <w:p w:rsidR="00B62638" w:rsidRPr="00D3119F" w:rsidRDefault="00B62638" w:rsidP="00845882">
      <w:hyperlink r:id="rId4" w:history="1">
        <w:r w:rsidRPr="00D53AC2">
          <w:rPr>
            <w:rStyle w:val="Hyperlink"/>
          </w:rPr>
          <w:t>www.sorubak.com</w:t>
        </w:r>
      </w:hyperlink>
      <w:r>
        <w:t xml:space="preserve"> </w:t>
      </w:r>
    </w:p>
    <w:p w:rsidR="00B62638" w:rsidRPr="00D3119F" w:rsidRDefault="00B62638" w:rsidP="00D3119F">
      <w:pPr>
        <w:tabs>
          <w:tab w:val="left" w:pos="10596"/>
        </w:tabs>
      </w:pPr>
    </w:p>
    <w:sectPr w:rsidR="00B62638" w:rsidRPr="00D3119F" w:rsidSect="00741D99">
      <w:pgSz w:w="16838" w:h="11906" w:orient="landscape"/>
      <w:pgMar w:top="567" w:right="536" w:bottom="426" w:left="567" w:header="708" w:footer="708" w:gutter="0"/>
      <w:pgBorders w:offsetFrom="page">
        <w:top w:val="christmasTree" w:sz="12" w:space="24" w:color="auto"/>
        <w:left w:val="christmasTree" w:sz="12" w:space="24" w:color="auto"/>
        <w:bottom w:val="christmasTree" w:sz="12" w:space="24" w:color="auto"/>
        <w:right w:val="christmasTree" w:sz="12" w:space="24" w:color="auto"/>
      </w:pgBorders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977"/>
    <w:rsid w:val="0007043C"/>
    <w:rsid w:val="0018529B"/>
    <w:rsid w:val="00262977"/>
    <w:rsid w:val="00506D25"/>
    <w:rsid w:val="00532183"/>
    <w:rsid w:val="00741D99"/>
    <w:rsid w:val="00845882"/>
    <w:rsid w:val="00A221EE"/>
    <w:rsid w:val="00A71867"/>
    <w:rsid w:val="00AA5814"/>
    <w:rsid w:val="00B62638"/>
    <w:rsid w:val="00D3119F"/>
    <w:rsid w:val="00D53AC2"/>
    <w:rsid w:val="00ED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29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11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458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181</Words>
  <Characters>1036</Characters>
  <Application>Microsoft Office Outlook</Application>
  <DocSecurity>0</DocSecurity>
  <Lines>0</Lines>
  <Paragraphs>0</Paragraphs>
  <ScaleCrop>false</ScaleCrop>
  <Company>Şirket Adı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SP3</dc:creator>
  <cp:keywords/>
  <dc:description/>
  <cp:lastModifiedBy>edanur</cp:lastModifiedBy>
  <cp:revision>8</cp:revision>
  <dcterms:created xsi:type="dcterms:W3CDTF">2010-02-15T21:22:00Z</dcterms:created>
  <dcterms:modified xsi:type="dcterms:W3CDTF">2010-10-05T18:23:00Z</dcterms:modified>
</cp:coreProperties>
</file>