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DA4" w:rsidRDefault="00A86DA4" w:rsidP="00A86DA4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sözcükleri </w:t>
      </w:r>
      <w:r w:rsidRPr="00B47C9E">
        <w:rPr>
          <w:rFonts w:asciiTheme="majorHAnsi" w:hAnsiTheme="majorHAnsi"/>
          <w:b/>
        </w:rPr>
        <w:t>okuyalım</w:t>
      </w:r>
      <w:r>
        <w:rPr>
          <w:rFonts w:asciiTheme="majorHAnsi" w:hAnsiTheme="majorHAnsi"/>
        </w:rPr>
        <w:t xml:space="preserve"> ve yanına </w:t>
      </w:r>
      <w:r w:rsidRPr="00B47C9E">
        <w:rPr>
          <w:rFonts w:asciiTheme="majorHAnsi" w:hAnsiTheme="majorHAnsi"/>
          <w:b/>
        </w:rPr>
        <w:t>1 kez</w:t>
      </w:r>
      <w:r>
        <w:rPr>
          <w:rFonts w:asciiTheme="majorHAnsi" w:hAnsiTheme="majorHAnsi"/>
        </w:rPr>
        <w:t xml:space="preserve"> </w:t>
      </w:r>
      <w:r w:rsidRPr="00B47C9E">
        <w:rPr>
          <w:rFonts w:asciiTheme="majorHAnsi" w:hAnsiTheme="majorHAnsi"/>
          <w:b/>
        </w:rPr>
        <w:t>yazalım.</w:t>
      </w:r>
    </w:p>
    <w:p w:rsidR="00A86DA4" w:rsidRDefault="006F7682" w:rsidP="00A86DA4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53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53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un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 xml:space="preserve"> </w: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80" style="width:99.7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81" type="#_x0000_t32" style="position:absolute;left:900;top:1498;width:5426;height:0" o:connectortype="straight" strokecolor="#4f81bd [3204]" strokeweight=".5pt">
              <v:stroke dashstyle="dashDot"/>
            </v:shape>
            <v:shape id="_x0000_s1182" type="#_x0000_t32" style="position:absolute;left:900;top:1637;width:5426;height:0" o:connectortype="straight" strokecolor="red" strokeweight=".5pt">
              <v:stroke dashstyle="dash"/>
            </v:shape>
            <v:shape id="_x0000_s1183" type="#_x0000_t32" style="position:absolute;left:900;top:1831;width:5426;height:0" o:connectortype="straight" strokecolor="red" strokeweight=".5pt">
              <v:stroke dashstyle="dash"/>
            </v:shape>
            <v:shape id="_x0000_s1184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  <w:r w:rsidR="00A86DA4">
        <w:rPr>
          <w:rFonts w:ascii="Hand writing Mutlu" w:hAnsi="Hand writing Mutlu"/>
          <w:sz w:val="48"/>
        </w:rPr>
        <w:t xml:space="preserve"> </w: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52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52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unu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74" style="width:99.7pt;height:29.65pt;mso-position-horizontal-relative:char;mso-position-vertical-relative:line" coordorigin="900,1498" coordsize="5426,481">
            <v:shape id="_x0000_s1175" type="#_x0000_t32" style="position:absolute;left:900;top:1498;width:5426;height:0" o:connectortype="straight" strokecolor="#4f81bd [3204]" strokeweight=".5pt">
              <v:stroke dashstyle="dashDot"/>
            </v:shape>
            <v:shape id="_x0000_s1176" type="#_x0000_t32" style="position:absolute;left:900;top:1637;width:5426;height:0" o:connectortype="straight" strokecolor="red" strokeweight=".5pt">
              <v:stroke dashstyle="dash"/>
            </v:shape>
            <v:shape id="_x0000_s1177" type="#_x0000_t32" style="position:absolute;left:900;top:1831;width:5426;height:0" o:connectortype="straight" strokecolor="red" strokeweight=".5pt">
              <v:stroke dashstyle="dash"/>
            </v:shape>
            <v:shape id="_x0000_s117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Pr="0035108F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51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51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onu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68" style="width:99.7pt;height:29.65pt;mso-position-horizontal-relative:char;mso-position-vertical-relative:line" coordorigin="900,1498" coordsize="5426,481">
            <v:shape id="_x0000_s1169" type="#_x0000_t32" style="position:absolute;left:900;top:1498;width:5426;height:0" o:connectortype="straight" strokecolor="#4f81bd [3204]" strokeweight=".5pt">
              <v:stroke dashstyle="dashDot"/>
            </v:shape>
            <v:shape id="_x0000_s1170" type="#_x0000_t32" style="position:absolute;left:900;top:1637;width:5426;height:0" o:connectortype="straight" strokecolor="red" strokeweight=".5pt">
              <v:stroke dashstyle="dash"/>
            </v:shape>
            <v:shape id="_x0000_s1171" type="#_x0000_t32" style="position:absolute;left:900;top:1831;width:5426;height:0" o:connectortype="straight" strokecolor="red" strokeweight=".5pt">
              <v:stroke dashstyle="dash"/>
            </v:shape>
            <v:shape id="_x0000_s1172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50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50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Nur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62" style="width:99.7pt;height:29.65pt;mso-position-horizontal-relative:char;mso-position-vertical-relative:line" coordorigin="900,1498" coordsize="5426,481">
            <v:shape id="_x0000_s1163" type="#_x0000_t32" style="position:absolute;left:900;top:1498;width:5426;height:0" o:connectortype="straight" strokecolor="#4f81bd [3204]" strokeweight=".5pt">
              <v:stroke dashstyle="dashDot"/>
            </v:shape>
            <v:shape id="_x0000_s1164" type="#_x0000_t32" style="position:absolute;left:900;top:1637;width:5426;height:0" o:connectortype="straight" strokecolor="red" strokeweight=".5pt">
              <v:stroke dashstyle="dash"/>
            </v:shape>
            <v:shape id="_x0000_s1165" type="#_x0000_t32" style="position:absolute;left:900;top:1831;width:5426;height:0" o:connectortype="straight" strokecolor="red" strokeweight=".5pt">
              <v:stroke dashstyle="dash"/>
            </v:shape>
            <v:shape id="_x0000_s1166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9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9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Onur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56" style="width:99.7pt;height:29.65pt;mso-position-horizontal-relative:char;mso-position-vertical-relative:line" coordorigin="900,1498" coordsize="5426,481">
            <v:shape id="_x0000_s1157" type="#_x0000_t32" style="position:absolute;left:900;top:1498;width:5426;height:0" o:connectortype="straight" strokecolor="#4f81bd [3204]" strokeweight=".5pt">
              <v:stroke dashstyle="dashDot"/>
            </v:shape>
            <v:shape id="_x0000_s1158" type="#_x0000_t32" style="position:absolute;left:900;top:1637;width:5426;height:0" o:connectortype="straight" strokecolor="red" strokeweight=".5pt">
              <v:stroke dashstyle="dash"/>
            </v:shape>
            <v:shape id="_x0000_s1159" type="#_x0000_t32" style="position:absolute;left:900;top:1831;width:5426;height:0" o:connectortype="straight" strokecolor="red" strokeweight=".5pt">
              <v:stroke dashstyle="dash"/>
            </v:shape>
            <v:shape id="_x0000_s1160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8" style="width:91.7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8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numara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50" style="width:99.7pt;height:29.65pt;mso-position-horizontal-relative:char;mso-position-vertical-relative:line" coordorigin="900,1498" coordsize="5426,481">
            <v:shape id="_x0000_s1151" type="#_x0000_t32" style="position:absolute;left:900;top:1498;width:5426;height:0" o:connectortype="straight" strokecolor="#4f81bd [3204]" strokeweight=".5pt">
              <v:stroke dashstyle="dashDot"/>
            </v:shape>
            <v:shape id="_x0000_s1152" type="#_x0000_t32" style="position:absolute;left:900;top:1637;width:5426;height:0" o:connectortype="straight" strokecolor="red" strokeweight=".5pt">
              <v:stroke dashstyle="dash"/>
            </v:shape>
            <v:shape id="_x0000_s1153" type="#_x0000_t32" style="position:absolute;left:900;top:1831;width:5426;height:0" o:connectortype="straight" strokecolor="red" strokeweight=".5pt">
              <v:stroke dashstyle="dash"/>
            </v:shape>
            <v:shape id="_x0000_s1154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7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7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ulu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44" style="width:99.7pt;height:29.65pt;mso-position-horizontal-relative:char;mso-position-vertical-relative:line" coordorigin="900,1498" coordsize="5426,481">
            <v:shape id="_x0000_s1145" type="#_x0000_t32" style="position:absolute;left:900;top:1498;width:5426;height:0" o:connectortype="straight" strokecolor="#4f81bd [3204]" strokeweight=".5pt">
              <v:stroke dashstyle="dashDot"/>
            </v:shape>
            <v:shape id="_x0000_s1146" type="#_x0000_t32" style="position:absolute;left:900;top:1637;width:5426;height:0" o:connectortype="straight" strokecolor="red" strokeweight=".5pt">
              <v:stroke dashstyle="dash"/>
            </v:shape>
            <v:shape id="_x0000_s1147" type="#_x0000_t32" style="position:absolute;left:900;top:1831;width:5426;height:0" o:connectortype="straight" strokecolor="red" strokeweight=".5pt">
              <v:stroke dashstyle="dash"/>
            </v:shape>
            <v:shape id="_x0000_s114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6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6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unlu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38" style="width:99.7pt;height:29.65pt;mso-position-horizontal-relative:char;mso-position-vertical-relative:line" coordorigin="900,1498" coordsize="5426,481">
            <v:shape id="_x0000_s1139" type="#_x0000_t32" style="position:absolute;left:900;top:1498;width:5426;height:0" o:connectortype="straight" strokecolor="#4f81bd [3204]" strokeweight=".5pt">
              <v:stroke dashstyle="dashDot"/>
            </v:shape>
            <v:shape id="_x0000_s1140" type="#_x0000_t32" style="position:absolute;left:900;top:1637;width:5426;height:0" o:connectortype="straight" strokecolor="red" strokeweight=".5pt">
              <v:stroke dashstyle="dash"/>
            </v:shape>
            <v:shape id="_x0000_s1141" type="#_x0000_t32" style="position:absolute;left:900;top:1831;width:5426;height:0" o:connectortype="straight" strokecolor="red" strokeweight=".5pt">
              <v:stroke dashstyle="dash"/>
            </v:shape>
            <v:shape id="_x0000_s1142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5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5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onlu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32" style="width:99.7pt;height:29.65pt;mso-position-horizontal-relative:char;mso-position-vertical-relative:line" coordorigin="900,1498" coordsize="5426,481">
            <v:shape id="_x0000_s1133" type="#_x0000_t32" style="position:absolute;left:900;top:1498;width:5426;height:0" o:connectortype="straight" strokecolor="#4f81bd [3204]" strokeweight=".5pt">
              <v:stroke dashstyle="dashDot"/>
            </v:shape>
            <v:shape id="_x0000_s1134" type="#_x0000_t32" style="position:absolute;left:900;top:1637;width:5426;height:0" o:connectortype="straight" strokecolor="red" strokeweight=".5pt">
              <v:stroke dashstyle="dash"/>
            </v:shape>
            <v:shape id="_x0000_s1135" type="#_x0000_t32" style="position:absolute;left:900;top:1831;width:5426;height:0" o:connectortype="straight" strokecolor="red" strokeweight=".5pt">
              <v:stroke dashstyle="dash"/>
            </v:shape>
            <v:shape id="_x0000_s1136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4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4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marul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26" style="width:99.7pt;height:29.65pt;mso-position-horizontal-relative:char;mso-position-vertical-relative:line" coordorigin="900,1498" coordsize="5426,481">
            <v:shape id="_x0000_s1127" type="#_x0000_t32" style="position:absolute;left:900;top:1498;width:5426;height:0" o:connectortype="straight" strokecolor="#4f81bd [3204]" strokeweight=".5pt">
              <v:stroke dashstyle="dashDot"/>
            </v:shape>
            <v:shape id="_x0000_s1128" type="#_x0000_t32" style="position:absolute;left:900;top:1637;width:5426;height:0" o:connectortype="straight" strokecolor="red" strokeweight=".5pt">
              <v:stroke dashstyle="dash"/>
            </v:shape>
            <v:shape id="_x0000_s1129" type="#_x0000_t32" style="position:absolute;left:900;top:1831;width:5426;height:0" o:connectortype="straight" strokecolor="red" strokeweight=".5pt">
              <v:stroke dashstyle="dash"/>
            </v:shape>
            <v:shape id="_x0000_s1130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3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3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torun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20" style="width:99.7pt;height:29.65pt;mso-position-horizontal-relative:char;mso-position-vertical-relative:line" coordorigin="900,1498" coordsize="5426,481">
            <v:shape id="_x0000_s1121" type="#_x0000_t32" style="position:absolute;left:900;top:1498;width:5426;height:0" o:connectortype="straight" strokecolor="#4f81bd [3204]" strokeweight=".5pt">
              <v:stroke dashstyle="dashDot"/>
            </v:shape>
            <v:shape id="_x0000_s1122" type="#_x0000_t32" style="position:absolute;left:900;top:1637;width:5426;height:0" o:connectortype="straight" strokecolor="red" strokeweight=".5pt">
              <v:stroke dashstyle="dash"/>
            </v:shape>
            <v:shape id="_x0000_s1123" type="#_x0000_t32" style="position:absolute;left:900;top:1831;width:5426;height:0" o:connectortype="straight" strokecolor="red" strokeweight=".5pt">
              <v:stroke dashstyle="dash"/>
            </v:shape>
            <v:shape id="_x0000_s1124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2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2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umu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14" style="width:99.7pt;height:29.65pt;mso-position-horizontal-relative:char;mso-position-vertical-relative:line" coordorigin="900,1498" coordsize="5426,481">
            <v:shape id="_x0000_s1115" type="#_x0000_t32" style="position:absolute;left:900;top:1498;width:5426;height:0" o:connectortype="straight" strokecolor="#4f81bd [3204]" strokeweight=".5pt">
              <v:stroke dashstyle="dashDot"/>
            </v:shape>
            <v:shape id="_x0000_s1116" type="#_x0000_t32" style="position:absolute;left:900;top:1637;width:5426;height:0" o:connectortype="straight" strokecolor="red" strokeweight=".5pt">
              <v:stroke dashstyle="dash"/>
            </v:shape>
            <v:shape id="_x0000_s1117" type="#_x0000_t32" style="position:absolute;left:900;top:1831;width:5426;height:0" o:connectortype="straight" strokecolor="red" strokeweight=".5pt">
              <v:stroke dashstyle="dash"/>
            </v:shape>
            <v:shape id="_x0000_s1118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1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1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Umut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08" style="width:99.7pt;height:29.65pt;mso-position-horizontal-relative:char;mso-position-vertical-relative:line" coordorigin="900,1498" coordsize="5426,481">
            <v:shape id="_x0000_s1109" type="#_x0000_t32" style="position:absolute;left:900;top:1498;width:5426;height:0" o:connectortype="straight" strokecolor="#4f81bd [3204]" strokeweight=".5pt">
              <v:stroke dashstyle="dashDot"/>
            </v:shape>
            <v:shape id="_x0000_s1110" type="#_x0000_t32" style="position:absolute;left:900;top:1637;width:5426;height:0" o:connectortype="straight" strokecolor="red" strokeweight=".5pt">
              <v:stroke dashstyle="dash"/>
            </v:shape>
            <v:shape id="_x0000_s1111" type="#_x0000_t32" style="position:absolute;left:900;top:1831;width:5426;height:0" o:connectortype="straight" strokecolor="red" strokeweight=".5pt">
              <v:stroke dashstyle="dash"/>
            </v:shape>
            <v:shape id="_x0000_s1112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40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40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nereli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102" style="width:99.7pt;height:29.65pt;mso-position-horizontal-relative:char;mso-position-vertical-relative:line" coordorigin="900,1498" coordsize="5426,481">
            <v:shape id="_x0000_s1103" type="#_x0000_t32" style="position:absolute;left:900;top:1498;width:5426;height:0" o:connectortype="straight" strokecolor="#4f81bd [3204]" strokeweight=".5pt">
              <v:stroke dashstyle="dashDot"/>
            </v:shape>
            <v:shape id="_x0000_s1104" type="#_x0000_t32" style="position:absolute;left:900;top:1637;width:5426;height:0" o:connectortype="straight" strokecolor="red" strokeweight=".5pt">
              <v:stroke dashstyle="dash"/>
            </v:shape>
            <v:shape id="_x0000_s1105" type="#_x0000_t32" style="position:absolute;left:900;top:1831;width:5426;height:0" o:connectortype="straight" strokecolor="red" strokeweight=".5pt">
              <v:stroke dashstyle="dash"/>
            </v:shape>
            <v:shape id="_x0000_s1106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A86DA4" w:rsidRDefault="00A86DA4" w:rsidP="00A86DA4">
      <w:pPr>
        <w:pStyle w:val="AralkYok"/>
        <w:rPr>
          <w:rFonts w:asciiTheme="majorHAnsi" w:hAnsiTheme="majorHAnsi"/>
        </w:rPr>
      </w:pPr>
    </w:p>
    <w:p w:rsidR="00A86DA4" w:rsidRDefault="006F7682" w:rsidP="00A86DA4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9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9" inset="0,0,0,0">
              <w:txbxContent>
                <w:p w:rsidR="0033163C" w:rsidRPr="00630DEE" w:rsidRDefault="0033163C" w:rsidP="00A86DA4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mum</w:t>
                  </w:r>
                </w:p>
              </w:txbxContent>
            </v:textbox>
            <w10:wrap type="none"/>
            <w10:anchorlock/>
          </v:roundrect>
        </w:pict>
      </w:r>
      <w:r w:rsidR="00A86DA4">
        <w:rPr>
          <w:rFonts w:ascii="Hand writing Mutlu" w:hAnsi="Hand writing Mutlu"/>
          <w:sz w:val="48"/>
        </w:rPr>
        <w:tab/>
      </w:r>
      <w:r w:rsidR="00A86DA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096" style="width:99.7pt;height:29.65pt;mso-position-horizontal-relative:char;mso-position-vertical-relative:line" coordorigin="900,1498" coordsize="5426,481">
            <v:shape id="_x0000_s1097" type="#_x0000_t32" style="position:absolute;left:900;top:1498;width:5426;height:0" o:connectortype="straight" strokecolor="#4f81bd [3204]" strokeweight=".5pt">
              <v:stroke dashstyle="dashDot"/>
            </v:shape>
            <v:shape id="_x0000_s1098" type="#_x0000_t32" style="position:absolute;left:900;top:1637;width:5426;height:0" o:connectortype="straight" strokecolor="red" strokeweight=".5pt">
              <v:stroke dashstyle="dash"/>
            </v:shape>
            <v:shape id="_x0000_s1099" type="#_x0000_t32" style="position:absolute;left:900;top:1831;width:5426;height:0" o:connectortype="straight" strokecolor="red" strokeweight=".5pt">
              <v:stroke dashstyle="dash"/>
            </v:shape>
            <v:shape id="_x0000_s1100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2062AC" w:rsidRPr="002062AC" w:rsidRDefault="002062AC" w:rsidP="002062AC">
      <w:pPr>
        <w:pStyle w:val="AralkYok"/>
      </w:pPr>
      <w:r w:rsidRPr="002062AC">
        <w:lastRenderedPageBreak/>
        <w:t>.</w:t>
      </w:r>
    </w:p>
    <w:p w:rsidR="0033163C" w:rsidRDefault="006A5E05" w:rsidP="0033163C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metinleri </w:t>
      </w:r>
      <w:r w:rsidRPr="0035108F">
        <w:rPr>
          <w:rFonts w:asciiTheme="majorHAnsi" w:hAnsiTheme="majorHAnsi"/>
          <w:b/>
        </w:rPr>
        <w:t>5’er kez okuyalım</w:t>
      </w:r>
      <w:r>
        <w:rPr>
          <w:rFonts w:asciiTheme="majorHAnsi" w:hAnsiTheme="majorHAnsi"/>
        </w:rPr>
        <w:t>.</w:t>
      </w:r>
    </w:p>
    <w:p w:rsidR="0033163C" w:rsidRPr="0033163C" w:rsidRDefault="0033163C" w:rsidP="0033163C">
      <w:pPr>
        <w:pStyle w:val="AralkYok"/>
        <w:rPr>
          <w:rFonts w:asciiTheme="majorHAnsi" w:hAnsiTheme="majorHAnsi"/>
          <w:sz w:val="40"/>
          <w:szCs w:val="40"/>
        </w:rPr>
      </w:pPr>
      <w:r w:rsidRPr="0033163C">
        <w:rPr>
          <w:rFonts w:ascii="Hand writing Mutlu" w:hAnsi="Hand writing Mutlu"/>
          <w:sz w:val="40"/>
          <w:szCs w:val="40"/>
        </w:rPr>
        <w:t>Anne etini al. Etine nane at. Nine etten tat. Onat ata ot at. İrem ile Emel elti. Emine menemen arama.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163C">
        <w:rPr>
          <w:rFonts w:ascii="Hand writing Mutlu" w:hAnsi="Hand writing Mutlu"/>
          <w:sz w:val="40"/>
          <w:szCs w:val="40"/>
        </w:rPr>
        <w:t>Emine mumu tele atma.Emine elli ot al. Otu atlara at. Atlar nara atar. Aman atları el ile elleme. Erol unlu otu atlara at. Erol aman onu unutma. Lale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163C">
        <w:rPr>
          <w:rFonts w:ascii="Hand writing Mutlu" w:hAnsi="Hand writing Mutlu"/>
          <w:sz w:val="40"/>
          <w:szCs w:val="40"/>
        </w:rPr>
        <w:t>utanma. Unu elle.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163C">
        <w:rPr>
          <w:rFonts w:ascii="Hand writing Mutlu" w:hAnsi="Hand writing Mutlu"/>
          <w:sz w:val="40"/>
          <w:szCs w:val="40"/>
        </w:rPr>
        <w:t>Talat alet al. Nalan ile Ali el ele. Emel on tane elma al. Ela elma at. Erman elma al. Ela ile lale el ele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163C">
        <w:rPr>
          <w:rFonts w:ascii="Hand writing Mutlu" w:hAnsi="Hand writing Mutlu"/>
          <w:sz w:val="40"/>
          <w:szCs w:val="40"/>
        </w:rPr>
        <w:t xml:space="preserve">tatile. Anlat ninene anlat. Anne atlet al. Ela anteni itele. </w: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Pr="0033163C" w:rsidRDefault="0033163C" w:rsidP="0033163C">
      <w:pPr>
        <w:pStyle w:val="AralkYok"/>
        <w:rPr>
          <w:rFonts w:asciiTheme="majorHAnsi" w:hAnsiTheme="majorHAnsi"/>
        </w:rPr>
      </w:pPr>
    </w:p>
    <w:p w:rsidR="007C2FF3" w:rsidRDefault="007C2FF3" w:rsidP="0033163C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 w:rsidRPr="007C2FF3">
        <w:rPr>
          <w:rFonts w:asciiTheme="majorHAnsi" w:hAnsiTheme="majorHAnsi"/>
        </w:rPr>
        <w:t xml:space="preserve">Aşağıdaki </w:t>
      </w:r>
      <w:r w:rsidR="0033163C">
        <w:rPr>
          <w:rFonts w:asciiTheme="majorHAnsi" w:hAnsiTheme="majorHAnsi"/>
        </w:rPr>
        <w:t>noktalı yerlere</w:t>
      </w:r>
      <w:r w:rsidRPr="007C2FF3">
        <w:rPr>
          <w:rFonts w:asciiTheme="majorHAnsi" w:hAnsiTheme="majorHAnsi"/>
          <w:b/>
        </w:rPr>
        <w:t xml:space="preserve"> “</w:t>
      </w:r>
      <w:r w:rsidR="00B47C9E">
        <w:rPr>
          <w:rFonts w:asciiTheme="majorHAnsi" w:hAnsiTheme="majorHAnsi"/>
          <w:b/>
        </w:rPr>
        <w:t xml:space="preserve"> </w:t>
      </w:r>
      <w:r w:rsidR="0033163C">
        <w:rPr>
          <w:rFonts w:asciiTheme="majorHAnsi" w:hAnsiTheme="majorHAnsi"/>
          <w:b/>
        </w:rPr>
        <w:t>u</w:t>
      </w:r>
      <w:r w:rsidR="00B47C9E">
        <w:rPr>
          <w:rFonts w:asciiTheme="majorHAnsi" w:hAnsiTheme="majorHAnsi"/>
          <w:b/>
        </w:rPr>
        <w:t xml:space="preserve"> </w:t>
      </w:r>
      <w:r w:rsidRPr="007C2FF3">
        <w:rPr>
          <w:rFonts w:asciiTheme="majorHAnsi" w:hAnsiTheme="majorHAnsi"/>
          <w:b/>
        </w:rPr>
        <w:t>” sesini yazalım</w:t>
      </w:r>
      <w:r w:rsidRPr="007C2FF3">
        <w:rPr>
          <w:rFonts w:asciiTheme="majorHAnsi" w:hAnsiTheme="majorHAnsi"/>
        </w:rPr>
        <w:t>. Oluşan heceyi okuyalım.</w:t>
      </w:r>
    </w:p>
    <w:p w:rsidR="007C2FF3" w:rsidRDefault="0033163C" w:rsidP="007C2FF3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t..t</w:t>
      </w:r>
      <w:r w:rsidR="007C2FF3">
        <w:rPr>
          <w:rFonts w:ascii="Hand writing Mutlu" w:hAnsi="Hand writing Mutlu"/>
          <w:sz w:val="48"/>
        </w:rPr>
        <w:tab/>
      </w:r>
      <w:r w:rsidR="007C2FF3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ab/>
        <w:t>n..r</w:t>
      </w:r>
      <w:r w:rsidR="007C2FF3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>t..r</w:t>
      </w:r>
    </w:p>
    <w:p w:rsidR="007C2FF3" w:rsidRDefault="0033163C" w:rsidP="007C2FF3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..nu</w:t>
      </w:r>
      <w:r w:rsidR="007C2FF3">
        <w:rPr>
          <w:rFonts w:ascii="Hand writing Mutlu" w:hAnsi="Hand writing Mutlu"/>
          <w:sz w:val="48"/>
        </w:rPr>
        <w:tab/>
      </w:r>
      <w:r w:rsidR="00B47C9E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>r..t</w:t>
      </w:r>
      <w:r w:rsidR="007C2FF3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>l..t</w:t>
      </w:r>
    </w:p>
    <w:p w:rsidR="0033163C" w:rsidRDefault="0033163C" w:rsidP="0033163C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..lu</w:t>
      </w:r>
      <w:r w:rsidR="007C2FF3">
        <w:rPr>
          <w:rFonts w:ascii="Hand writing Mutlu" w:hAnsi="Hand writing Mutlu"/>
          <w:sz w:val="48"/>
        </w:rPr>
        <w:tab/>
      </w:r>
      <w:r w:rsidR="007C2FF3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>on..</w:t>
      </w:r>
      <w:r w:rsidR="007C2FF3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  <w:t>ot</w:t>
      </w:r>
      <w:r w:rsidR="007C2FF3">
        <w:rPr>
          <w:rFonts w:ascii="Hand writing Mutlu" w:hAnsi="Hand writing Mutlu"/>
          <w:sz w:val="48"/>
        </w:rPr>
        <w:t>..</w:t>
      </w:r>
      <w:r>
        <w:rPr>
          <w:rFonts w:ascii="Hand writing Mutlu" w:hAnsi="Hand writing Mutlu"/>
          <w:sz w:val="48"/>
        </w:rPr>
        <w:t xml:space="preserve"> </w:t>
      </w:r>
    </w:p>
    <w:p w:rsidR="0033163C" w:rsidRDefault="0033163C" w:rsidP="0033163C">
      <w:pPr>
        <w:pStyle w:val="AralkYok"/>
      </w:pPr>
    </w:p>
    <w:p w:rsidR="0033163C" w:rsidRDefault="0033163C" w:rsidP="0033163C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sözcükleri </w:t>
      </w:r>
      <w:r w:rsidRPr="00B47C9E">
        <w:rPr>
          <w:rFonts w:asciiTheme="majorHAnsi" w:hAnsiTheme="majorHAnsi"/>
          <w:b/>
        </w:rPr>
        <w:t>okuyalım</w:t>
      </w:r>
      <w:r>
        <w:rPr>
          <w:rFonts w:asciiTheme="majorHAnsi" w:hAnsiTheme="majorHAnsi"/>
        </w:rPr>
        <w:t xml:space="preserve"> ve yanına </w:t>
      </w:r>
      <w:r w:rsidRPr="00B47C9E">
        <w:rPr>
          <w:rFonts w:asciiTheme="majorHAnsi" w:hAnsiTheme="majorHAnsi"/>
          <w:b/>
        </w:rPr>
        <w:t>1 kez</w:t>
      </w:r>
      <w:r>
        <w:rPr>
          <w:rFonts w:asciiTheme="majorHAnsi" w:hAnsiTheme="majorHAnsi"/>
        </w:rPr>
        <w:t xml:space="preserve"> </w:t>
      </w:r>
      <w:r w:rsidRPr="00B47C9E">
        <w:rPr>
          <w:rFonts w:asciiTheme="majorHAnsi" w:hAnsiTheme="majorHAnsi"/>
          <w:b/>
        </w:rPr>
        <w:t>yazalım.</w:t>
      </w:r>
    </w:p>
    <w:p w:rsidR="0033163C" w:rsidRDefault="006F7682" w:rsidP="0033163C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8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8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armut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 xml:space="preserve"> </w: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315" style="width:99.7pt;height:29.65pt;mso-position-horizontal-relative:char;mso-position-vertical-relative:line" coordorigin="900,1498" coordsize="5426,481">
            <v:shape id="_x0000_s1316" type="#_x0000_t32" style="position:absolute;left:900;top:1498;width:5426;height:0" o:connectortype="straight" strokecolor="#4f81bd [3204]" strokeweight=".5pt">
              <v:stroke dashstyle="dashDot"/>
            </v:shape>
            <v:shape id="_x0000_s1317" type="#_x0000_t32" style="position:absolute;left:900;top:1637;width:5426;height:0" o:connectortype="straight" strokecolor="red" strokeweight=".5pt">
              <v:stroke dashstyle="dash"/>
            </v:shape>
            <v:shape id="_x0000_s1318" type="#_x0000_t32" style="position:absolute;left:900;top:1831;width:5426;height:0" o:connectortype="straight" strokecolor="red" strokeweight=".5pt">
              <v:stroke dashstyle="dash"/>
            </v:shape>
            <v:shape id="_x0000_s1319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  <w:r w:rsidR="0033163C">
        <w:rPr>
          <w:rFonts w:ascii="Hand writing Mutlu" w:hAnsi="Hand writing Mutlu"/>
          <w:sz w:val="48"/>
        </w:rPr>
        <w:t xml:space="preserve"> </w: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7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7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rulo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309" style="width:99.7pt;height:29.65pt;mso-position-horizontal-relative:char;mso-position-vertical-relative:line" coordorigin="900,1498" coordsize="5426,481">
            <v:shape id="_x0000_s1310" type="#_x0000_t32" style="position:absolute;left:900;top:1498;width:5426;height:0" o:connectortype="straight" strokecolor="#4f81bd [3204]" strokeweight=".5pt">
              <v:stroke dashstyle="dashDot"/>
            </v:shape>
            <v:shape id="_x0000_s1311" type="#_x0000_t32" style="position:absolute;left:900;top:1637;width:5426;height:0" o:connectortype="straight" strokecolor="red" strokeweight=".5pt">
              <v:stroke dashstyle="dash"/>
            </v:shape>
            <v:shape id="_x0000_s1312" type="#_x0000_t32" style="position:absolute;left:900;top:1831;width:5426;height:0" o:connectortype="straight" strokecolor="red" strokeweight=".5pt">
              <v:stroke dashstyle="dash"/>
            </v:shape>
            <v:shape id="_x0000_s131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Pr="0035108F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6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6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Umut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303" style="width:99.7pt;height:29.65pt;mso-position-horizontal-relative:char;mso-position-vertical-relative:line" coordorigin="900,1498" coordsize="5426,481">
            <v:shape id="_x0000_s1304" type="#_x0000_t32" style="position:absolute;left:900;top:1498;width:5426;height:0" o:connectortype="straight" strokecolor="#4f81bd [3204]" strokeweight=".5pt">
              <v:stroke dashstyle="dashDot"/>
            </v:shape>
            <v:shape id="_x0000_s1305" type="#_x0000_t32" style="position:absolute;left:900;top:1637;width:5426;height:0" o:connectortype="straight" strokecolor="red" strokeweight=".5pt">
              <v:stroke dashstyle="dash"/>
            </v:shape>
            <v:shape id="_x0000_s1306" type="#_x0000_t32" style="position:absolute;left:900;top:1831;width:5426;height:0" o:connectortype="straight" strokecolor="red" strokeweight=".5pt">
              <v:stroke dashstyle="dash"/>
            </v:shape>
            <v:shape id="_x0000_s1307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5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5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unut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97" style="width:99.7pt;height:29.65pt;mso-position-horizontal-relative:char;mso-position-vertical-relative:line" coordorigin="900,1498" coordsize="5426,481">
            <v:shape id="_x0000_s1298" type="#_x0000_t32" style="position:absolute;left:900;top:1498;width:5426;height:0" o:connectortype="straight" strokecolor="#4f81bd [3204]" strokeweight=".5pt">
              <v:stroke dashstyle="dashDot"/>
            </v:shape>
            <v:shape id="_x0000_s1299" type="#_x0000_t32" style="position:absolute;left:900;top:1637;width:5426;height:0" o:connectortype="straight" strokecolor="red" strokeweight=".5pt">
              <v:stroke dashstyle="dash"/>
            </v:shape>
            <v:shape id="_x0000_s1300" type="#_x0000_t32" style="position:absolute;left:900;top:1831;width:5426;height:0" o:connectortype="straight" strokecolor="red" strokeweight=".5pt">
              <v:stroke dashstyle="dash"/>
            </v:shape>
            <v:shape id="_x0000_s1301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4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4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Tuna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91" style="width:99.7pt;height:29.65pt;mso-position-horizontal-relative:char;mso-position-vertical-relative:line" coordorigin="900,1498" coordsize="5426,481">
            <v:shape id="_x0000_s1292" type="#_x0000_t32" style="position:absolute;left:900;top:1498;width:5426;height:0" o:connectortype="straight" strokecolor="#4f81bd [3204]" strokeweight=".5pt">
              <v:stroke dashstyle="dashDot"/>
            </v:shape>
            <v:shape id="_x0000_s1293" type="#_x0000_t32" style="position:absolute;left:900;top:1637;width:5426;height:0" o:connectortype="straight" strokecolor="red" strokeweight=".5pt">
              <v:stroke dashstyle="dash"/>
            </v:shape>
            <v:shape id="_x0000_s1294" type="#_x0000_t32" style="position:absolute;left:900;top:1831;width:5426;height:0" o:connectortype="straight" strokecolor="red" strokeweight=".5pt">
              <v:stroke dashstyle="dash"/>
            </v:shape>
            <v:shape id="_x0000_s1295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3" style="width:91.7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3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Turan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85" style="width:99.7pt;height:29.65pt;mso-position-horizontal-relative:char;mso-position-vertical-relative:line" coordorigin="900,1498" coordsize="5426,481">
            <v:shape id="_x0000_s1286" type="#_x0000_t32" style="position:absolute;left:900;top:1498;width:5426;height:0" o:connectortype="straight" strokecolor="#4f81bd [3204]" strokeweight=".5pt">
              <v:stroke dashstyle="dashDot"/>
            </v:shape>
            <v:shape id="_x0000_s1287" type="#_x0000_t32" style="position:absolute;left:900;top:1637;width:5426;height:0" o:connectortype="straight" strokecolor="red" strokeweight=".5pt">
              <v:stroke dashstyle="dash"/>
            </v:shape>
            <v:shape id="_x0000_s1288" type="#_x0000_t32" style="position:absolute;left:900;top:1831;width:5426;height:0" o:connectortype="straight" strokecolor="red" strokeweight=".5pt">
              <v:stroke dashstyle="dash"/>
            </v:shape>
            <v:shape id="_x0000_s1289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2" style="width:93.9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2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Nuran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79" style="width:99.7pt;height:29.65pt;mso-position-horizontal-relative:char;mso-position-vertical-relative:line" coordorigin="900,1498" coordsize="5426,481">
            <v:shape id="_x0000_s1280" type="#_x0000_t32" style="position:absolute;left:900;top:1498;width:5426;height:0" o:connectortype="straight" strokecolor="#4f81bd [3204]" strokeweight=".5pt">
              <v:stroke dashstyle="dashDot"/>
            </v:shape>
            <v:shape id="_x0000_s1281" type="#_x0000_t32" style="position:absolute;left:900;top:1637;width:5426;height:0" o:connectortype="straight" strokecolor="red" strokeweight=".5pt">
              <v:stroke dashstyle="dash"/>
            </v:shape>
            <v:shape id="_x0000_s1282" type="#_x0000_t32" style="position:absolute;left:900;top:1831;width:5426;height:0" o:connectortype="straight" strokecolor="red" strokeweight=".5pt">
              <v:stroke dashstyle="dash"/>
            </v:shape>
            <v:shape id="_x0000_s128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1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1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Nuri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73" style="width:99.7pt;height:29.65pt;mso-position-horizontal-relative:char;mso-position-vertical-relative:line" coordorigin="900,1498" coordsize="5426,481">
            <v:shape id="_x0000_s1274" type="#_x0000_t32" style="position:absolute;left:900;top:1498;width:5426;height:0" o:connectortype="straight" strokecolor="#4f81bd [3204]" strokeweight=".5pt">
              <v:stroke dashstyle="dashDot"/>
            </v:shape>
            <v:shape id="_x0000_s1275" type="#_x0000_t32" style="position:absolute;left:900;top:1637;width:5426;height:0" o:connectortype="straight" strokecolor="red" strokeweight=".5pt">
              <v:stroke dashstyle="dash"/>
            </v:shape>
            <v:shape id="_x0000_s1276" type="#_x0000_t32" style="position:absolute;left:900;top:1831;width:5426;height:0" o:connectortype="straight" strokecolor="red" strokeweight=".5pt">
              <v:stroke dashstyle="dash"/>
            </v:shape>
            <v:shape id="_x0000_s1277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30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30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memur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67" style="width:99.7pt;height:29.65pt;mso-position-horizontal-relative:char;mso-position-vertical-relative:line" coordorigin="900,1498" coordsize="5426,481">
            <v:shape id="_x0000_s1268" type="#_x0000_t32" style="position:absolute;left:900;top:1498;width:5426;height:0" o:connectortype="straight" strokecolor="#4f81bd [3204]" strokeweight=".5pt">
              <v:stroke dashstyle="dashDot"/>
            </v:shape>
            <v:shape id="_x0000_s1269" type="#_x0000_t32" style="position:absolute;left:900;top:1637;width:5426;height:0" o:connectortype="straight" strokecolor="red" strokeweight=".5pt">
              <v:stroke dashstyle="dash"/>
            </v:shape>
            <v:shape id="_x0000_s1270" type="#_x0000_t32" style="position:absolute;left:900;top:1831;width:5426;height:0" o:connectortype="straight" strokecolor="red" strokeweight=".5pt">
              <v:stroke dashstyle="dash"/>
            </v:shape>
            <v:shape id="_x0000_s1271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9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9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mutlu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61" style="width:99.7pt;height:29.65pt;mso-position-horizontal-relative:char;mso-position-vertical-relative:line" coordorigin="900,1498" coordsize="5426,481">
            <v:shape id="_x0000_s1262" type="#_x0000_t32" style="position:absolute;left:900;top:1498;width:5426;height:0" o:connectortype="straight" strokecolor="#4f81bd [3204]" strokeweight=".5pt">
              <v:stroke dashstyle="dashDot"/>
            </v:shape>
            <v:shape id="_x0000_s1263" type="#_x0000_t32" style="position:absolute;left:900;top:1637;width:5426;height:0" o:connectortype="straight" strokecolor="red" strokeweight=".5pt">
              <v:stroke dashstyle="dash"/>
            </v:shape>
            <v:shape id="_x0000_s1264" type="#_x0000_t32" style="position:absolute;left:900;top:1831;width:5426;height:0" o:connectortype="straight" strokecolor="red" strokeweight=".5pt">
              <v:stroke dashstyle="dash"/>
            </v:shape>
            <v:shape id="_x0000_s1265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8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8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tutum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55" style="width:99.7pt;height:29.65pt;mso-position-horizontal-relative:char;mso-position-vertical-relative:line" coordorigin="900,1498" coordsize="5426,481">
            <v:shape id="_x0000_s1256" type="#_x0000_t32" style="position:absolute;left:900;top:1498;width:5426;height:0" o:connectortype="straight" strokecolor="#4f81bd [3204]" strokeweight=".5pt">
              <v:stroke dashstyle="dashDot"/>
            </v:shape>
            <v:shape id="_x0000_s1257" type="#_x0000_t32" style="position:absolute;left:900;top:1637;width:5426;height:0" o:connectortype="straight" strokecolor="red" strokeweight=".5pt">
              <v:stroke dashstyle="dash"/>
            </v:shape>
            <v:shape id="_x0000_s1258" type="#_x0000_t32" style="position:absolute;left:900;top:1831;width:5426;height:0" o:connectortype="straight" strokecolor="red" strokeweight=".5pt">
              <v:stroke dashstyle="dash"/>
            </v:shape>
            <v:shape id="_x0000_s1259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7" style="width:97.9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7" inset="0,0,0,0">
              <w:txbxContent>
                <w:p w:rsidR="0088772C" w:rsidRPr="00630DEE" w:rsidRDefault="0088772C" w:rsidP="0088772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tutumlu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49" style="width:99.7pt;height:29.65pt;mso-position-horizontal-relative:char;mso-position-vertical-relative:line" coordorigin="900,1498" coordsize="5426,481">
            <v:shape id="_x0000_s1250" type="#_x0000_t32" style="position:absolute;left:900;top:1498;width:5426;height:0" o:connectortype="straight" strokecolor="#4f81bd [3204]" strokeweight=".5pt">
              <v:stroke dashstyle="dashDot"/>
            </v:shape>
            <v:shape id="_x0000_s1251" type="#_x0000_t32" style="position:absolute;left:900;top:1637;width:5426;height:0" o:connectortype="straight" strokecolor="red" strokeweight=".5pt">
              <v:stroke dashstyle="dash"/>
            </v:shape>
            <v:shape id="_x0000_s1252" type="#_x0000_t32" style="position:absolute;left:900;top:1831;width:5426;height:0" o:connectortype="straight" strokecolor="red" strokeweight=".5pt">
              <v:stroke dashstyle="dash"/>
            </v:shape>
            <v:shape id="_x0000_s1253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6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6" inset="0,0,0,0">
              <w:txbxContent>
                <w:p w:rsidR="0088772C" w:rsidRPr="00630DEE" w:rsidRDefault="0088772C" w:rsidP="0088772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tulum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88772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43" style="width:99.7pt;height:29.65pt;mso-position-horizontal-relative:char;mso-position-vertical-relative:line" coordorigin="900,1498" coordsize="5426,481">
            <v:shape id="_x0000_s1244" type="#_x0000_t32" style="position:absolute;left:900;top:1498;width:5426;height:0" o:connectortype="straight" strokecolor="#4f81bd [3204]" strokeweight=".5pt">
              <v:stroke dashstyle="dashDot"/>
            </v:shape>
            <v:shape id="_x0000_s1245" type="#_x0000_t32" style="position:absolute;left:900;top:1637;width:5426;height:0" o:connectortype="straight" strokecolor="red" strokeweight=".5pt">
              <v:stroke dashstyle="dash"/>
            </v:shape>
            <v:shape id="_x0000_s1246" type="#_x0000_t32" style="position:absolute;left:900;top:1831;width:5426;height:0" o:connectortype="straight" strokecolor="red" strokeweight=".5pt">
              <v:stroke dashstyle="dash"/>
            </v:shape>
            <v:shape id="_x0000_s1247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5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5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otur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37" style="width:99.7pt;height:29.65pt;mso-position-horizontal-relative:char;mso-position-vertical-relative:line" coordorigin="900,1498" coordsize="5426,481">
            <v:shape id="_x0000_s1238" type="#_x0000_t32" style="position:absolute;left:900;top:1498;width:5426;height:0" o:connectortype="straight" strokecolor="#4f81bd [3204]" strokeweight=".5pt">
              <v:stroke dashstyle="dashDot"/>
            </v:shape>
            <v:shape id="_x0000_s1239" type="#_x0000_t32" style="position:absolute;left:900;top:1637;width:5426;height:0" o:connectortype="straight" strokecolor="red" strokeweight=".5pt">
              <v:stroke dashstyle="dash"/>
            </v:shape>
            <v:shape id="_x0000_s1240" type="#_x0000_t32" style="position:absolute;left:900;top:1831;width:5426;height:0" o:connectortype="straight" strokecolor="red" strokeweight=".5pt">
              <v:stroke dashstyle="dash"/>
            </v:shape>
            <v:shape id="_x0000_s1241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33163C" w:rsidRDefault="0033163C" w:rsidP="0033163C">
      <w:pPr>
        <w:pStyle w:val="AralkYok"/>
        <w:rPr>
          <w:rFonts w:asciiTheme="majorHAnsi" w:hAnsiTheme="majorHAnsi"/>
        </w:rPr>
      </w:pPr>
    </w:p>
    <w:p w:rsidR="0033163C" w:rsidRDefault="006F7682" w:rsidP="0033163C">
      <w:pPr>
        <w:pStyle w:val="AralkYok"/>
        <w:rPr>
          <w:rFonts w:asciiTheme="majorHAnsi" w:hAnsiTheme="majorHAnsi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324" style="width:81.8pt;height:36.4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4" inset="0,0,0,0">
              <w:txbxContent>
                <w:p w:rsidR="0033163C" w:rsidRPr="00630DEE" w:rsidRDefault="0033163C" w:rsidP="0033163C">
                  <w:pP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8"/>
                    </w:rPr>
                    <w:t>turna</w:t>
                  </w:r>
                </w:p>
              </w:txbxContent>
            </v:textbox>
            <w10:wrap type="none"/>
            <w10:anchorlock/>
          </v:roundrect>
        </w:pict>
      </w:r>
      <w:r w:rsidR="0033163C">
        <w:rPr>
          <w:rFonts w:ascii="Hand writing Mutlu" w:hAnsi="Hand writing Mutlu"/>
          <w:sz w:val="48"/>
        </w:rPr>
        <w:tab/>
      </w:r>
      <w:r w:rsidR="0033163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group id="_x0000_s1231" style="width:99.7pt;height:29.65pt;mso-position-horizontal-relative:char;mso-position-vertical-relative:line" coordorigin="900,1498" coordsize="5426,481">
            <v:shape id="_x0000_s1232" type="#_x0000_t32" style="position:absolute;left:900;top:1498;width:5426;height:0" o:connectortype="straight" strokecolor="#4f81bd [3204]" strokeweight=".5pt">
              <v:stroke dashstyle="dashDot"/>
            </v:shape>
            <v:shape id="_x0000_s1233" type="#_x0000_t32" style="position:absolute;left:900;top:1637;width:5426;height:0" o:connectortype="straight" strokecolor="red" strokeweight=".5pt">
              <v:stroke dashstyle="dash"/>
            </v:shape>
            <v:shape id="_x0000_s1234" type="#_x0000_t32" style="position:absolute;left:900;top:1831;width:5426;height:0" o:connectortype="straight" strokecolor="red" strokeweight=".5pt">
              <v:stroke dashstyle="dash"/>
            </v:shape>
            <v:shape id="_x0000_s1235" type="#_x0000_t32" style="position:absolute;left:900;top:1979;width:5426;height:0" o:connectortype="straight" strokecolor="#4f81bd [3204]" strokeweight=".5pt">
              <v:stroke dashstyle="dashDot"/>
            </v:shape>
            <w10:wrap type="none"/>
            <w10:anchorlock/>
          </v:group>
        </w:pict>
      </w:r>
    </w:p>
    <w:p w:rsidR="00987875" w:rsidRPr="00451F52" w:rsidRDefault="00987875" w:rsidP="0088772C">
      <w:pPr>
        <w:pStyle w:val="ListeParagraf"/>
        <w:numPr>
          <w:ilvl w:val="0"/>
          <w:numId w:val="1"/>
        </w:numPr>
        <w:rPr>
          <w:rFonts w:asciiTheme="majorHAnsi" w:eastAsiaTheme="minorEastAsia" w:hAnsiTheme="majorHAnsi" w:cstheme="minorBidi"/>
          <w:b/>
          <w:bCs/>
          <w:sz w:val="22"/>
          <w:szCs w:val="22"/>
        </w:rPr>
      </w:pPr>
      <w:r w:rsidRPr="00451F52">
        <w:rPr>
          <w:rFonts w:asciiTheme="majorHAnsi" w:eastAsiaTheme="minorEastAsia" w:hAnsiTheme="majorHAnsi" w:cstheme="minorBidi"/>
          <w:b/>
          <w:bCs/>
          <w:sz w:val="22"/>
          <w:szCs w:val="22"/>
        </w:rPr>
        <w:t>Her grubun üstünde verilen sesi noktalı yere yazarak oluşan sözcüğü okuyalım.</w:t>
      </w:r>
    </w:p>
    <w:p w:rsidR="00987875" w:rsidRDefault="00987875" w:rsidP="00987875">
      <w:pPr>
        <w:rPr>
          <w:rFonts w:asciiTheme="majorHAnsi" w:eastAsiaTheme="minorEastAsia" w:hAnsiTheme="majorHAnsi" w:cstheme="minorBidi"/>
          <w:b/>
          <w:bCs/>
          <w:sz w:val="22"/>
          <w:szCs w:val="22"/>
        </w:rPr>
      </w:pPr>
    </w:p>
    <w:p w:rsidR="00987875" w:rsidRDefault="006F7682" w:rsidP="00987875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  <w:r>
        <w:rPr>
          <w:rFonts w:ascii="Hand writing Mutlu" w:eastAsia="Times New Roman" w:hAnsi="Hand writing Mutlu" w:cs="Times New Roman"/>
          <w:noProof/>
          <w:sz w:val="48"/>
          <w:szCs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8" style="position:absolute;margin-left:150.65pt;margin-top:17.4pt;width:24pt;height:22.2pt;rotation:180;flip:y;z-index:251659264" o:connectortype="curved" adj="22410,335578,-307620">
            <v:stroke endarrow="block"/>
          </v:shape>
        </w:pict>
      </w:r>
      <w:r>
        <w:rPr>
          <w:rFonts w:ascii="Hand writing Mutlu" w:eastAsia="Times New Roman" w:hAnsi="Hand writing Mutlu" w:cs="Times New Roman"/>
          <w:noProof/>
          <w:sz w:val="48"/>
          <w:szCs w:val="24"/>
        </w:rPr>
        <w:pict>
          <v:shape id="_x0000_s1199" type="#_x0000_t38" style="position:absolute;margin-left:12.05pt;margin-top:19.2pt;width:24pt;height:22.2pt;rotation:180;flip:y;z-index:251658240" o:connectortype="curved" adj="22410,335578,-307620">
            <v:stroke endarrow="block"/>
          </v:shape>
        </w:pict>
      </w: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323" style="width:82.7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3" inset="0,0,0,0">
              <w:txbxContent>
                <w:p w:rsidR="0033163C" w:rsidRPr="00451F52" w:rsidRDefault="0033163C" w:rsidP="00987875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t..r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T..ran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r..lo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un..t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unl..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n..ran</w:t>
                  </w:r>
                </w:p>
                <w:p w:rsidR="0033163C" w:rsidRPr="00451F52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arm..t</w:t>
                  </w:r>
                </w:p>
              </w:txbxContent>
            </v:textbox>
            <w10:wrap type="none"/>
            <w10:anchorlock/>
          </v:roundrect>
        </w:pict>
      </w:r>
      <w:r w:rsidR="00987875">
        <w:rPr>
          <w:rFonts w:ascii="Hand writing Mutlu" w:eastAsia="Times New Roman" w:hAnsi="Hand writing Mutlu" w:cs="Times New Roman"/>
          <w:sz w:val="48"/>
          <w:szCs w:val="24"/>
        </w:rPr>
        <w:tab/>
      </w:r>
      <w:r w:rsidR="00987875">
        <w:rPr>
          <w:rFonts w:ascii="Hand writing Mutlu" w:eastAsia="Times New Roman" w:hAnsi="Hand writing Mutlu" w:cs="Times New Roman"/>
          <w:sz w:val="48"/>
          <w:szCs w:val="24"/>
        </w:rPr>
        <w:tab/>
      </w: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322" style="width:82.7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2" inset="0,0,0,0">
              <w:txbxContent>
                <w:p w:rsidR="0033163C" w:rsidRPr="00451F52" w:rsidRDefault="0033163C" w:rsidP="00987875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ter..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ninn..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ir..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..let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ell..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l..ra</w:t>
                  </w:r>
                </w:p>
                <w:p w:rsidR="0033163C" w:rsidRPr="00451F52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Em..r</w:t>
                  </w:r>
                </w:p>
              </w:txbxContent>
            </v:textbox>
            <w10:wrap type="none"/>
            <w10:anchorlock/>
          </v:roundrect>
        </w:pict>
      </w:r>
    </w:p>
    <w:p w:rsidR="00F0716D" w:rsidRPr="0088772C" w:rsidRDefault="00F0716D" w:rsidP="0088772C">
      <w:pPr>
        <w:pStyle w:val="AralkYok"/>
      </w:pPr>
    </w:p>
    <w:p w:rsidR="00987875" w:rsidRDefault="006F7682" w:rsidP="00987875">
      <w:pPr>
        <w:pStyle w:val="AralkYok"/>
        <w:rPr>
          <w:rFonts w:ascii="Hand writing Mutlu" w:eastAsia="Times New Roman" w:hAnsi="Hand writing Mutlu" w:cs="Times New Roman"/>
          <w:sz w:val="48"/>
          <w:szCs w:val="24"/>
        </w:rPr>
      </w:pP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321" style="width:82.7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1" inset="0,0,0,0">
              <w:txbxContent>
                <w:p w:rsidR="0033163C" w:rsidRPr="00451F52" w:rsidRDefault="0033163C" w:rsidP="00987875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at..a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it..e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al..a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in..e</w:t>
                  </w:r>
                </w:p>
                <w:p w:rsidR="0033163C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a..an</w:t>
                  </w:r>
                </w:p>
                <w:p w:rsidR="0033163C" w:rsidRPr="0033163C" w:rsidRDefault="0033163C" w:rsidP="00987875">
                  <w:pPr>
                    <w:pStyle w:val="AralkYok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E..in</w:t>
                  </w:r>
                </w:p>
                <w:p w:rsidR="0033163C" w:rsidRPr="00451F52" w:rsidRDefault="0033163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</w:t>
                  </w:r>
                  <w:r w:rsidR="0088772C">
                    <w:rPr>
                      <w:rFonts w:ascii="Hand writing Mutlu" w:hAnsi="Hand writing Mutlu"/>
                      <w:sz w:val="36"/>
                    </w:rPr>
                    <w:t>..re</w:t>
                  </w:r>
                </w:p>
              </w:txbxContent>
            </v:textbox>
            <w10:wrap type="none"/>
            <w10:anchorlock/>
          </v:roundrect>
        </w:pict>
      </w:r>
      <w:r w:rsidR="00987875">
        <w:rPr>
          <w:rFonts w:ascii="Hand writing Mutlu" w:eastAsia="Times New Roman" w:hAnsi="Hand writing Mutlu" w:cs="Times New Roman"/>
          <w:sz w:val="48"/>
          <w:szCs w:val="24"/>
        </w:rPr>
        <w:tab/>
      </w:r>
      <w:r w:rsidR="00987875">
        <w:rPr>
          <w:rFonts w:ascii="Hand writing Mutlu" w:eastAsia="Times New Roman" w:hAnsi="Hand writing Mutlu" w:cs="Times New Roman"/>
          <w:sz w:val="48"/>
          <w:szCs w:val="24"/>
        </w:rPr>
        <w:tab/>
      </w:r>
      <w:r>
        <w:rPr>
          <w:rFonts w:ascii="Hand writing Mutlu" w:eastAsia="Times New Roman" w:hAnsi="Hand writing Mutlu" w:cs="Times New Roman"/>
          <w:sz w:val="48"/>
          <w:szCs w:val="24"/>
        </w:rPr>
      </w:r>
      <w:r>
        <w:rPr>
          <w:rFonts w:ascii="Hand writing Mutlu" w:eastAsia="Times New Roman" w:hAnsi="Hand writing Mutlu" w:cs="Times New Roman"/>
          <w:sz w:val="48"/>
          <w:szCs w:val="24"/>
        </w:rPr>
        <w:pict>
          <v:roundrect id="_x0000_s1320" style="width:82.7pt;height:234.5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320" inset="0,0,0,0">
              <w:txbxContent>
                <w:p w:rsidR="0033163C" w:rsidRPr="00451F52" w:rsidRDefault="0088772C" w:rsidP="00987875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an..e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Meti..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a..lat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Ere..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..ere</w:t>
                  </w:r>
                </w:p>
                <w:p w:rsidR="0033163C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..ar</w:t>
                  </w:r>
                </w:p>
                <w:p w:rsidR="0033163C" w:rsidRPr="00451F52" w:rsidRDefault="0088772C" w:rsidP="00987875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limo..</w:t>
                  </w:r>
                </w:p>
              </w:txbxContent>
            </v:textbox>
            <w10:wrap type="none"/>
            <w10:anchorlock/>
          </v:roundrect>
        </w:pict>
      </w:r>
    </w:p>
    <w:p w:rsidR="0088772C" w:rsidRDefault="0088772C" w:rsidP="0088772C">
      <w:pPr>
        <w:pStyle w:val="AralkYok"/>
      </w:pPr>
    </w:p>
    <w:p w:rsidR="0088772C" w:rsidRPr="007B10DD" w:rsidRDefault="007B10DD" w:rsidP="0088772C">
      <w:pPr>
        <w:pStyle w:val="AralkYok"/>
        <w:numPr>
          <w:ilvl w:val="0"/>
          <w:numId w:val="1"/>
        </w:numPr>
        <w:rPr>
          <w:rFonts w:asciiTheme="majorHAnsi" w:hAnsiTheme="majorHAnsi"/>
          <w:sz w:val="44"/>
        </w:rPr>
      </w:pPr>
      <w:r>
        <w:rPr>
          <w:rFonts w:asciiTheme="majorHAnsi" w:hAnsiTheme="majorHAnsi"/>
        </w:rPr>
        <w:t xml:space="preserve">Aşağıdaki metni en </w:t>
      </w:r>
      <w:r w:rsidRPr="007B10DD">
        <w:rPr>
          <w:rFonts w:asciiTheme="majorHAnsi" w:hAnsiTheme="majorHAnsi"/>
          <w:b/>
        </w:rPr>
        <w:t>az 5 kere</w:t>
      </w:r>
      <w:r>
        <w:rPr>
          <w:rFonts w:asciiTheme="majorHAnsi" w:hAnsiTheme="majorHAnsi"/>
        </w:rPr>
        <w:t xml:space="preserve"> okuyalım. </w:t>
      </w:r>
      <w:r w:rsidRPr="007B10DD">
        <w:rPr>
          <w:rFonts w:asciiTheme="majorHAnsi" w:hAnsiTheme="majorHAnsi"/>
          <w:b/>
        </w:rPr>
        <w:t>Bakmadan</w:t>
      </w:r>
      <w:r>
        <w:rPr>
          <w:rFonts w:asciiTheme="majorHAnsi" w:hAnsiTheme="majorHAnsi"/>
        </w:rPr>
        <w:t xml:space="preserve"> biz söyleyelim </w:t>
      </w:r>
      <w:r w:rsidRPr="007B10DD">
        <w:rPr>
          <w:rFonts w:asciiTheme="majorHAnsi" w:hAnsiTheme="majorHAnsi"/>
          <w:b/>
        </w:rPr>
        <w:t>1 kez deftere yazdıralım</w:t>
      </w:r>
      <w:r>
        <w:rPr>
          <w:rFonts w:asciiTheme="majorHAnsi" w:hAnsiTheme="majorHAnsi"/>
        </w:rPr>
        <w:t>.</w:t>
      </w:r>
    </w:p>
    <w:p w:rsidR="007B10DD" w:rsidRDefault="007B10DD" w:rsidP="007B10DD">
      <w:pPr>
        <w:pStyle w:val="AralkYok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ab/>
      </w:r>
      <w:r w:rsidRPr="007B10DD">
        <w:rPr>
          <w:rFonts w:ascii="Hand writing Mutlu" w:hAnsi="Hand writing Mutlu"/>
          <w:sz w:val="44"/>
        </w:rPr>
        <w:t>Eren on mum al. O mumlar Erol</w:t>
      </w:r>
      <w:r w:rsidRPr="007B10DD">
        <w:rPr>
          <w:rFonts w:asciiTheme="majorHAnsi" w:hAnsiTheme="majorHAnsi"/>
          <w:sz w:val="44"/>
        </w:rPr>
        <w:t>’</w:t>
      </w:r>
      <w:r w:rsidRPr="007B10DD">
        <w:rPr>
          <w:rFonts w:ascii="Hand writing Mutlu" w:hAnsi="Hand writing Mutlu"/>
          <w:sz w:val="44"/>
        </w:rPr>
        <w:t xml:space="preserve">un. Aman Eren mumu unutma. </w:t>
      </w:r>
      <w:r>
        <w:rPr>
          <w:rFonts w:ascii="Hand writing Mutlu" w:hAnsi="Hand writing Mutlu"/>
          <w:sz w:val="44"/>
        </w:rPr>
        <w:t xml:space="preserve">Mumu </w:t>
      </w:r>
      <w:r>
        <w:rPr>
          <w:rFonts w:ascii="Hand writing Mutlu" w:hAnsi="Hand writing Mutlu"/>
          <w:sz w:val="44"/>
        </w:rPr>
        <w:lastRenderedPageBreak/>
        <w:t>Erol</w:t>
      </w:r>
      <w:r>
        <w:rPr>
          <w:rFonts w:ascii="Times New Roman" w:hAnsi="Times New Roman" w:cs="Times New Roman"/>
          <w:sz w:val="44"/>
        </w:rPr>
        <w:t>’</w:t>
      </w:r>
      <w:r>
        <w:rPr>
          <w:rFonts w:ascii="Hand writing Mutlu" w:hAnsi="Hand writing Mutlu"/>
          <w:sz w:val="44"/>
        </w:rPr>
        <w:t xml:space="preserve">a ilet. Erol mumu unuttu.  </w:t>
      </w:r>
    </w:p>
    <w:p w:rsidR="00480A89" w:rsidRDefault="00480A89" w:rsidP="007B10DD">
      <w:pPr>
        <w:pStyle w:val="AralkYok"/>
        <w:rPr>
          <w:rFonts w:ascii="Hand writing Mutlu" w:hAnsi="Hand writing Mutlu"/>
          <w:sz w:val="44"/>
        </w:rPr>
      </w:pPr>
    </w:p>
    <w:p w:rsidR="00480A89" w:rsidRPr="00480A89" w:rsidRDefault="00B929F6" w:rsidP="00B929F6">
      <w:pPr>
        <w:pStyle w:val="AralkYok"/>
        <w:rPr>
          <w:rFonts w:ascii="Times New Roman" w:hAnsi="Times New Roman" w:cs="Times New Roman"/>
          <w:sz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80A89" w:rsidRPr="00480A89" w:rsidSect="006A1596">
      <w:headerReference w:type="default" r:id="rId9"/>
      <w:footerReference w:type="default" r:id="rId1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682" w:rsidRDefault="006F7682" w:rsidP="001A3CA1">
      <w:r>
        <w:separator/>
      </w:r>
    </w:p>
  </w:endnote>
  <w:endnote w:type="continuationSeparator" w:id="0">
    <w:p w:rsidR="006F7682" w:rsidRDefault="006F7682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63C" w:rsidRPr="00173EE7" w:rsidRDefault="0033163C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6F7682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6F7682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682" w:rsidRDefault="006F7682" w:rsidP="001A3CA1">
      <w:r>
        <w:separator/>
      </w:r>
    </w:p>
  </w:footnote>
  <w:footnote w:type="continuationSeparator" w:id="0">
    <w:p w:rsidR="006F7682" w:rsidRDefault="006F7682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63C" w:rsidRPr="00173EE7" w:rsidRDefault="006F7682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33163C" w:rsidRPr="00F63236" w:rsidRDefault="009B5508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33163C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B929F6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33163C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3163C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33163C" w:rsidRPr="00A84362" w:rsidRDefault="0033163C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33163C" w:rsidRPr="008071E3" w:rsidRDefault="0033163C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33163C" w:rsidRPr="00A84362" w:rsidRDefault="0033163C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33163C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C5069"/>
    <w:multiLevelType w:val="hybridMultilevel"/>
    <w:tmpl w:val="3DA437E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_x0000_s2101"/>
        <o:r id="V:Rule2" type="connector" idref="#_x0000_s2391"/>
        <o:r id="V:Rule3" type="connector" idref="#AutoShape 3"/>
        <o:r id="V:Rule4" type="connector" idref="#AutoShape 35"/>
        <o:r id="V:Rule5" type="connector" idref="#AutoShape 7"/>
        <o:r id="V:Rule6" type="connector" idref="#AutoShape 51"/>
        <o:r id="V:Rule7" type="connector" idref="#AutoShape 49"/>
        <o:r id="V:Rule8" type="connector" idref="#AutoShape 48"/>
        <o:r id="V:Rule9" type="connector" idref="#_x0000_s2107"/>
        <o:r id="V:Rule10" type="connector" idref="#AutoShape 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2895"/>
    <w:rsid w:val="00014A4D"/>
    <w:rsid w:val="00021AB7"/>
    <w:rsid w:val="000221B9"/>
    <w:rsid w:val="00024AC7"/>
    <w:rsid w:val="00030B3E"/>
    <w:rsid w:val="000336B2"/>
    <w:rsid w:val="000451E4"/>
    <w:rsid w:val="0004725A"/>
    <w:rsid w:val="00051B61"/>
    <w:rsid w:val="00053073"/>
    <w:rsid w:val="000542A9"/>
    <w:rsid w:val="00090C53"/>
    <w:rsid w:val="00095C9B"/>
    <w:rsid w:val="000A29A9"/>
    <w:rsid w:val="000C5092"/>
    <w:rsid w:val="000C600E"/>
    <w:rsid w:val="000D5CE7"/>
    <w:rsid w:val="000F3126"/>
    <w:rsid w:val="00110762"/>
    <w:rsid w:val="00126A8D"/>
    <w:rsid w:val="001411C1"/>
    <w:rsid w:val="00145296"/>
    <w:rsid w:val="00156F17"/>
    <w:rsid w:val="0016569D"/>
    <w:rsid w:val="00173EE7"/>
    <w:rsid w:val="00181457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062AC"/>
    <w:rsid w:val="0022100C"/>
    <w:rsid w:val="0022289E"/>
    <w:rsid w:val="00226D6E"/>
    <w:rsid w:val="00227AE2"/>
    <w:rsid w:val="00257458"/>
    <w:rsid w:val="00270E77"/>
    <w:rsid w:val="00287084"/>
    <w:rsid w:val="00296DCB"/>
    <w:rsid w:val="002A0331"/>
    <w:rsid w:val="002A0AE1"/>
    <w:rsid w:val="002A0BED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63D6D"/>
    <w:rsid w:val="003777BE"/>
    <w:rsid w:val="00396444"/>
    <w:rsid w:val="003B0DA1"/>
    <w:rsid w:val="003C7FF6"/>
    <w:rsid w:val="003D54A5"/>
    <w:rsid w:val="003E01B1"/>
    <w:rsid w:val="003E7D18"/>
    <w:rsid w:val="0041026D"/>
    <w:rsid w:val="0044438D"/>
    <w:rsid w:val="004734C7"/>
    <w:rsid w:val="00480A89"/>
    <w:rsid w:val="00497CAF"/>
    <w:rsid w:val="004A27DA"/>
    <w:rsid w:val="004A797B"/>
    <w:rsid w:val="004C134F"/>
    <w:rsid w:val="004D1E03"/>
    <w:rsid w:val="004F0773"/>
    <w:rsid w:val="004F59A3"/>
    <w:rsid w:val="005035B6"/>
    <w:rsid w:val="0051020C"/>
    <w:rsid w:val="00516F02"/>
    <w:rsid w:val="005273CC"/>
    <w:rsid w:val="00545CD9"/>
    <w:rsid w:val="00547493"/>
    <w:rsid w:val="0056451E"/>
    <w:rsid w:val="005653E7"/>
    <w:rsid w:val="00573DB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E3260"/>
    <w:rsid w:val="005F0BDA"/>
    <w:rsid w:val="005F3EE9"/>
    <w:rsid w:val="0061462A"/>
    <w:rsid w:val="00620FB4"/>
    <w:rsid w:val="0062115F"/>
    <w:rsid w:val="0063426A"/>
    <w:rsid w:val="006350FC"/>
    <w:rsid w:val="006359C6"/>
    <w:rsid w:val="00643505"/>
    <w:rsid w:val="0064739F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35C8"/>
    <w:rsid w:val="006D0378"/>
    <w:rsid w:val="006F7682"/>
    <w:rsid w:val="0071772C"/>
    <w:rsid w:val="007236E7"/>
    <w:rsid w:val="00742FB6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693"/>
    <w:rsid w:val="007C2FF3"/>
    <w:rsid w:val="007E4008"/>
    <w:rsid w:val="007F5AE6"/>
    <w:rsid w:val="007F7686"/>
    <w:rsid w:val="008057EC"/>
    <w:rsid w:val="008071E3"/>
    <w:rsid w:val="0080741D"/>
    <w:rsid w:val="00812D33"/>
    <w:rsid w:val="008268DB"/>
    <w:rsid w:val="0085205C"/>
    <w:rsid w:val="00865794"/>
    <w:rsid w:val="0088772C"/>
    <w:rsid w:val="008C413E"/>
    <w:rsid w:val="008D3DCC"/>
    <w:rsid w:val="008D7100"/>
    <w:rsid w:val="008E31A8"/>
    <w:rsid w:val="008E5F54"/>
    <w:rsid w:val="00917177"/>
    <w:rsid w:val="0092634F"/>
    <w:rsid w:val="00933985"/>
    <w:rsid w:val="00934BD0"/>
    <w:rsid w:val="00937001"/>
    <w:rsid w:val="00942A13"/>
    <w:rsid w:val="00955DFB"/>
    <w:rsid w:val="00962233"/>
    <w:rsid w:val="00963279"/>
    <w:rsid w:val="00972BB9"/>
    <w:rsid w:val="00974E60"/>
    <w:rsid w:val="009769D0"/>
    <w:rsid w:val="009831E4"/>
    <w:rsid w:val="00987875"/>
    <w:rsid w:val="009A508F"/>
    <w:rsid w:val="009B1296"/>
    <w:rsid w:val="009B5508"/>
    <w:rsid w:val="009C3085"/>
    <w:rsid w:val="009C6A83"/>
    <w:rsid w:val="009D6E00"/>
    <w:rsid w:val="00A0113D"/>
    <w:rsid w:val="00A0532F"/>
    <w:rsid w:val="00A05731"/>
    <w:rsid w:val="00A14412"/>
    <w:rsid w:val="00A2331F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C28A7"/>
    <w:rsid w:val="00AD0483"/>
    <w:rsid w:val="00AD3FB5"/>
    <w:rsid w:val="00AD434A"/>
    <w:rsid w:val="00AD51C2"/>
    <w:rsid w:val="00AE387A"/>
    <w:rsid w:val="00AF08D7"/>
    <w:rsid w:val="00AF5DE1"/>
    <w:rsid w:val="00AF7545"/>
    <w:rsid w:val="00B0135F"/>
    <w:rsid w:val="00B04D5A"/>
    <w:rsid w:val="00B16892"/>
    <w:rsid w:val="00B226A5"/>
    <w:rsid w:val="00B47C9E"/>
    <w:rsid w:val="00B50BFF"/>
    <w:rsid w:val="00B528F0"/>
    <w:rsid w:val="00B53AAF"/>
    <w:rsid w:val="00B64DD7"/>
    <w:rsid w:val="00B929F6"/>
    <w:rsid w:val="00BA6D48"/>
    <w:rsid w:val="00BB7A67"/>
    <w:rsid w:val="00BD352F"/>
    <w:rsid w:val="00BD5FAA"/>
    <w:rsid w:val="00BF5903"/>
    <w:rsid w:val="00C16332"/>
    <w:rsid w:val="00C52704"/>
    <w:rsid w:val="00C53E08"/>
    <w:rsid w:val="00C80CBB"/>
    <w:rsid w:val="00CA04FA"/>
    <w:rsid w:val="00CA79BE"/>
    <w:rsid w:val="00CB4551"/>
    <w:rsid w:val="00CB59A5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466A"/>
    <w:rsid w:val="00D3040A"/>
    <w:rsid w:val="00D30E4E"/>
    <w:rsid w:val="00D47BA8"/>
    <w:rsid w:val="00D7550E"/>
    <w:rsid w:val="00D83EE0"/>
    <w:rsid w:val="00D91B71"/>
    <w:rsid w:val="00DA0796"/>
    <w:rsid w:val="00DA4A85"/>
    <w:rsid w:val="00DC0714"/>
    <w:rsid w:val="00DC6902"/>
    <w:rsid w:val="00DD6B79"/>
    <w:rsid w:val="00DE0B99"/>
    <w:rsid w:val="00DF6384"/>
    <w:rsid w:val="00E45E0E"/>
    <w:rsid w:val="00E6648C"/>
    <w:rsid w:val="00E76BCB"/>
    <w:rsid w:val="00E95283"/>
    <w:rsid w:val="00EA3C95"/>
    <w:rsid w:val="00EA40A1"/>
    <w:rsid w:val="00EB61C2"/>
    <w:rsid w:val="00EB7B0D"/>
    <w:rsid w:val="00EF3119"/>
    <w:rsid w:val="00F0716D"/>
    <w:rsid w:val="00F30731"/>
    <w:rsid w:val="00F36ECC"/>
    <w:rsid w:val="00F56C87"/>
    <w:rsid w:val="00FB41E8"/>
    <w:rsid w:val="00FC0A56"/>
    <w:rsid w:val="00FE09BA"/>
    <w:rsid w:val="00FE0BE3"/>
    <w:rsid w:val="00FF5F5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164"/>
        <o:r id="V:Rule2" type="connector" idref="#_x0000_s1175"/>
        <o:r id="V:Rule3" type="connector" idref="#_x0000_s1264"/>
        <o:r id="V:Rule4" type="connector" idref="#_x0000_s1319"/>
        <o:r id="V:Rule5" type="connector" idref="#_x0000_s1109"/>
        <o:r id="V:Rule6" type="connector" idref="#_x0000_s1124"/>
        <o:r id="V:Rule7" type="connector" idref="#_x0000_s1318"/>
        <o:r id="V:Rule8" type="connector" idref="#_x0000_s1163"/>
        <o:r id="V:Rule9" type="connector" idref="#_x0000_s1157"/>
        <o:r id="V:Rule10" type="connector" idref="#_x0000_s1268"/>
        <o:r id="V:Rule11" type="connector" idref="#_x0000_s1141"/>
        <o:r id="V:Rule12" type="connector" idref="#_x0000_s1111"/>
        <o:r id="V:Rule13" type="connector" idref="#_x0000_s1275"/>
        <o:r id="V:Rule14" type="connector" idref="#_x0000_s1271"/>
        <o:r id="V:Rule15" type="connector" idref="#_x0000_s1313"/>
        <o:r id="V:Rule16" type="connector" idref="#_x0000_s1112"/>
        <o:r id="V:Rule17" type="connector" idref="#_x0000_s1274"/>
        <o:r id="V:Rule18" type="connector" idref="#_x0000_s1245"/>
        <o:r id="V:Rule19" type="connector" idref="#_x0000_s1176"/>
        <o:r id="V:Rule20" type="connector" idref="#_x0000_s1130"/>
        <o:r id="V:Rule21" type="connector" idref="#_x0000_s1129"/>
        <o:r id="V:Rule22" type="connector" idref="#_x0000_s1099"/>
        <o:r id="V:Rule23" type="connector" idref="#_x0000_s1244"/>
        <o:r id="V:Rule24" type="connector" idref="#_x0000_s1181"/>
        <o:r id="V:Rule25" type="connector" idref="#_x0000_s1184"/>
        <o:r id="V:Rule26" type="connector" idref="#_x0000_s1280"/>
        <o:r id="V:Rule27" type="connector" idref="#_x0000_s1238"/>
        <o:r id="V:Rule28" type="connector" idref="#_x0000_s1247"/>
        <o:r id="V:Rule29" type="connector" idref="#_x0000_s1311"/>
        <o:r id="V:Rule30" type="connector" idref="#_x0000_s1135"/>
        <o:r id="V:Rule31" type="connector" idref="#_x0000_s1312"/>
        <o:r id="V:Rule32" type="connector" idref="#_x0000_s1110"/>
        <o:r id="V:Rule33" type="connector" idref="#_x0000_s1177"/>
        <o:r id="V:Rule34" type="connector" idref="#_x0000_s1153"/>
        <o:r id="V:Rule35" type="connector" idref="#_x0000_s1289"/>
        <o:r id="V:Rule36" type="connector" idref="#_x0000_s1232"/>
        <o:r id="V:Rule37" type="connector" idref="#_x0000_s1100"/>
        <o:r id="V:Rule38" type="connector" idref="#_x0000_s1304"/>
        <o:r id="V:Rule39" type="connector" idref="#_x0000_s1277"/>
        <o:r id="V:Rule40" type="connector" idref="#_x0000_s1169"/>
        <o:r id="V:Rule41" type="connector" idref="#_x0000_s1299"/>
        <o:r id="V:Rule42" type="connector" idref="#_x0000_s1146"/>
        <o:r id="V:Rule43" type="connector" idref="#_x0000_s1123"/>
        <o:r id="V:Rule44" type="connector" idref="#_x0000_s1183"/>
        <o:r id="V:Rule45" type="connector" idref="#_x0000_s1252"/>
        <o:r id="V:Rule46" type="connector" idref="#_x0000_s1136"/>
        <o:r id="V:Rule47" type="connector" idref="#_x0000_s1240"/>
        <o:r id="V:Rule48" type="connector" idref="#_x0000_s1106"/>
        <o:r id="V:Rule49" type="connector" idref="#_x0000_s1317"/>
        <o:r id="V:Rule50" type="connector" idref="#_x0000_s1239"/>
        <o:r id="V:Rule51" type="connector" idref="#_x0000_s1182"/>
        <o:r id="V:Rule52" type="connector" idref="#_x0000_s1293"/>
        <o:r id="V:Rule53" type="connector" idref="#_x0000_s1251"/>
        <o:r id="V:Rule54" type="connector" idref="#_x0000_s1288"/>
        <o:r id="V:Rule55" type="connector" idref="#_x0000_s1287"/>
        <o:r id="V:Rule56" type="connector" idref="#_x0000_s1134"/>
        <o:r id="V:Rule57" type="connector" idref="#_x0000_s1256"/>
        <o:r id="V:Rule58" type="connector" idref="#_x0000_s1117"/>
        <o:r id="V:Rule59" type="connector" idref="#_x0000_s1170"/>
        <o:r id="V:Rule60" type="connector" idref="#_x0000_s1276"/>
        <o:r id="V:Rule61" type="connector" idref="#_x0000_s1233"/>
        <o:r id="V:Rule62" type="connector" idref="#_x0000_s1269"/>
        <o:r id="V:Rule63" type="connector" idref="#_x0000_s1165"/>
        <o:r id="V:Rule64" type="connector" idref="#_x0000_s1316"/>
        <o:r id="V:Rule65" type="connector" idref="#_x0000_s1294"/>
        <o:r id="V:Rule66" type="connector" idref="#_x0000_s1159"/>
        <o:r id="V:Rule67" type="connector" idref="#_x0000_s1178"/>
        <o:r id="V:Rule68" type="connector" idref="#_x0000_s1265"/>
        <o:r id="V:Rule69" type="connector" idref="#_x0000_s1151"/>
        <o:r id="V:Rule70" type="connector" idref="#_x0000_s1300"/>
        <o:r id="V:Rule71" type="connector" idref="#_x0000_s1147"/>
        <o:r id="V:Rule72" type="connector" idref="#_x0000_s1270"/>
        <o:r id="V:Rule73" type="connector" idref="#_x0000_s1234"/>
        <o:r id="V:Rule74" type="connector" idref="#_x0000_s1140"/>
        <o:r id="V:Rule75" type="connector" idref="#_x0000_s1263"/>
        <o:r id="V:Rule76" type="connector" idref="#_x0000_s1283"/>
        <o:r id="V:Rule77" type="connector" idref="#_x0000_s1292"/>
        <o:r id="V:Rule78" type="connector" idref="#_x0000_s1257"/>
        <o:r id="V:Rule79" type="connector" idref="#_x0000_s1310"/>
        <o:r id="V:Rule80" type="connector" idref="#_x0000_s1301"/>
        <o:r id="V:Rule81" type="connector" idref="#_x0000_s1258"/>
        <o:r id="V:Rule82" type="connector" idref="#_x0000_s1262"/>
        <o:r id="V:Rule83" type="connector" idref="#_x0000_s1253"/>
        <o:r id="V:Rule84" type="connector" idref="#_x0000_s1118"/>
        <o:r id="V:Rule85" type="connector" idref="#_x0000_s1282"/>
        <o:r id="V:Rule86" type="connector" idref="#_x0000_s1148"/>
        <o:r id="V:Rule87" type="connector" idref="#_x0000_s1139"/>
        <o:r id="V:Rule88" type="connector" idref="#_x0000_s1158"/>
        <o:r id="V:Rule89" type="connector" idref="#_x0000_s1305"/>
        <o:r id="V:Rule90" type="connector" idref="#_x0000_s1172"/>
        <o:r id="V:Rule91" type="connector" idref="#_x0000_s1116"/>
        <o:r id="V:Rule92" type="connector" idref="#_x0000_s1307"/>
        <o:r id="V:Rule93" type="connector" idref="#_x0000_s1121"/>
        <o:r id="V:Rule94" type="connector" idref="#_x0000_s1122"/>
        <o:r id="V:Rule95" type="connector" idref="#_x0000_s1154"/>
        <o:r id="V:Rule96" type="connector" idref="#_x0000_s1171"/>
        <o:r id="V:Rule97" type="connector" idref="#_x0000_s1246"/>
        <o:r id="V:Rule98" type="connector" idref="#_x0000_s1103"/>
        <o:r id="V:Rule99" type="connector" idref="#_x0000_s1098"/>
        <o:r id="V:Rule100" type="connector" idref="#_x0000_s1133"/>
        <o:r id="V:Rule101" type="connector" idref="#_x0000_s1104"/>
        <o:r id="V:Rule102" type="connector" idref="#_x0000_s1127"/>
        <o:r id="V:Rule103" type="connector" idref="#_x0000_s1199"/>
        <o:r id="V:Rule104" type="connector" idref="#_x0000_s1128"/>
        <o:r id="V:Rule105" type="connector" idref="#_x0000_s1281"/>
        <o:r id="V:Rule106" type="connector" idref="#_x0000_s1259"/>
        <o:r id="V:Rule107" type="connector" idref="#_x0000_s1241"/>
        <o:r id="V:Rule108" type="connector" idref="#_x0000_s1235"/>
        <o:r id="V:Rule109" type="connector" idref="#_x0000_s1295"/>
        <o:r id="V:Rule110" type="connector" idref="#_x0000_s1160"/>
        <o:r id="V:Rule111" type="connector" idref="#_x0000_s1152"/>
        <o:r id="V:Rule112" type="connector" idref="#_x0000_s1250"/>
        <o:r id="V:Rule113" type="connector" idref="#_x0000_s1142"/>
        <o:r id="V:Rule114" type="connector" idref="#_x0000_s1298"/>
        <o:r id="V:Rule115" type="connector" idref="#_x0000_s1200"/>
        <o:r id="V:Rule116" type="connector" idref="#_x0000_s1145"/>
        <o:r id="V:Rule117" type="connector" idref="#_x0000_s1286"/>
        <o:r id="V:Rule118" type="connector" idref="#_x0000_s1097"/>
        <o:r id="V:Rule119" type="connector" idref="#_x0000_s1166"/>
        <o:r id="V:Rule120" type="connector" idref="#_x0000_s1115"/>
        <o:r id="V:Rule121" type="connector" idref="#_x0000_s1105"/>
        <o:r id="V:Rule122" type="connector" idref="#_x0000_s1306"/>
      </o:rules>
    </o:shapelayout>
  </w:shapeDefaults>
  <w:decimalSymbol w:val=","/>
  <w:listSeparator w:val=";"/>
  <w15:docId w15:val="{6154CC94-E096-4262-9738-14B48C55A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80A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F9F77-9E36-4AEF-B7CD-67B2FEBD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28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cp:lastModifiedBy>doğan</cp:lastModifiedBy>
  <cp:revision>8</cp:revision>
  <cp:lastPrinted>2015-11-11T21:03:00Z</cp:lastPrinted>
  <dcterms:created xsi:type="dcterms:W3CDTF">2015-11-25T20:23:00Z</dcterms:created>
  <dcterms:modified xsi:type="dcterms:W3CDTF">2015-12-02T12:50:00Z</dcterms:modified>
</cp:coreProperties>
</file>