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1A8" w:rsidRPr="00DB5EE6" w:rsidRDefault="00DB5EE6" w:rsidP="00DB5EE6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 w:rsidRPr="00DB5EE6">
        <w:rPr>
          <w:rFonts w:asciiTheme="majorHAnsi" w:hAnsiTheme="majorHAnsi"/>
        </w:rPr>
        <w:t xml:space="preserve">Aşağıdaki metinleri 5’er kere okuyalım. </w:t>
      </w:r>
    </w:p>
    <w:p w:rsidR="004D533F" w:rsidRPr="00696699" w:rsidRDefault="004D533F" w:rsidP="004D533F">
      <w:pPr>
        <w:rPr>
          <w:rFonts w:ascii="Hand writing Mutlu" w:hAnsi="Hand writing Mutlu"/>
          <w:sz w:val="40"/>
          <w:szCs w:val="32"/>
        </w:rPr>
      </w:pPr>
      <w:r w:rsidRPr="00696699">
        <w:rPr>
          <w:rFonts w:ascii="Hand writing Mutlu" w:hAnsi="Hand writing Mutlu"/>
          <w:sz w:val="40"/>
          <w:szCs w:val="32"/>
        </w:rPr>
        <w:t>Onat o otel. On olta al.</w:t>
      </w:r>
    </w:p>
    <w:p w:rsidR="004D533F" w:rsidRPr="00696699" w:rsidRDefault="004D533F" w:rsidP="004D533F">
      <w:pPr>
        <w:rPr>
          <w:rFonts w:ascii="Hand writing Mutlu" w:hAnsi="Hand writing Mutlu"/>
          <w:sz w:val="40"/>
          <w:szCs w:val="32"/>
        </w:rPr>
      </w:pPr>
      <w:r w:rsidRPr="00696699">
        <w:rPr>
          <w:rFonts w:ascii="Hand writing Mutlu" w:hAnsi="Hand writing Mutlu"/>
          <w:sz w:val="40"/>
          <w:szCs w:val="32"/>
        </w:rPr>
        <w:t>Ata ot at.  Onat, oteli anlat.</w:t>
      </w:r>
      <w:r w:rsidR="00696699">
        <w:rPr>
          <w:rFonts w:ascii="Hand writing Mutlu" w:hAnsi="Hand writing Mutlu"/>
          <w:sz w:val="40"/>
          <w:szCs w:val="32"/>
        </w:rPr>
        <w:t xml:space="preserve"> </w:t>
      </w:r>
      <w:r w:rsidRPr="00696699">
        <w:rPr>
          <w:rFonts w:ascii="Hand writing Mutlu" w:hAnsi="Hand writing Mutlu"/>
          <w:sz w:val="40"/>
          <w:szCs w:val="32"/>
        </w:rPr>
        <w:t xml:space="preserve">Ona </w:t>
      </w:r>
      <w:r w:rsidRPr="00696699">
        <w:rPr>
          <w:rFonts w:ascii="Hand writing Mutlu" w:hAnsi="Hand writing Mutlu"/>
          <w:noProof/>
          <w:sz w:val="40"/>
          <w:szCs w:val="32"/>
        </w:rPr>
        <w:drawing>
          <wp:inline distT="0" distB="0" distL="0" distR="0">
            <wp:extent cx="750570" cy="37846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37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699">
        <w:rPr>
          <w:rFonts w:ascii="Hand writing Mutlu" w:hAnsi="Hand writing Mutlu"/>
          <w:sz w:val="40"/>
          <w:szCs w:val="32"/>
        </w:rPr>
        <w:t xml:space="preserve">al. </w:t>
      </w:r>
    </w:p>
    <w:p w:rsidR="004D533F" w:rsidRPr="00696699" w:rsidRDefault="004D533F" w:rsidP="004D533F">
      <w:pPr>
        <w:rPr>
          <w:rFonts w:ascii="Hand writing Mutlu" w:hAnsi="Hand writing Mutlu"/>
          <w:sz w:val="40"/>
          <w:szCs w:val="32"/>
        </w:rPr>
      </w:pPr>
      <w:r w:rsidRPr="00696699">
        <w:rPr>
          <w:rFonts w:ascii="Hand writing Mutlu" w:hAnsi="Hand writing Mutlu"/>
          <w:sz w:val="40"/>
          <w:szCs w:val="32"/>
        </w:rPr>
        <w:t>Onat, oteli anlat.</w:t>
      </w:r>
    </w:p>
    <w:p w:rsidR="004D533F" w:rsidRPr="00696699" w:rsidRDefault="004D533F" w:rsidP="004D533F">
      <w:pPr>
        <w:rPr>
          <w:rFonts w:ascii="Hand writing Mutlu" w:hAnsi="Hand writing Mutlu"/>
          <w:sz w:val="40"/>
          <w:szCs w:val="32"/>
        </w:rPr>
      </w:pPr>
      <w:r w:rsidRPr="00696699">
        <w:rPr>
          <w:rFonts w:ascii="Hand writing Mutlu" w:hAnsi="Hand writing Mutlu"/>
          <w:sz w:val="40"/>
          <w:szCs w:val="32"/>
        </w:rPr>
        <w:t>Anne on tane olta al.</w:t>
      </w:r>
    </w:p>
    <w:p w:rsidR="004D533F" w:rsidRPr="00696699" w:rsidRDefault="004D533F" w:rsidP="004D533F">
      <w:pPr>
        <w:rPr>
          <w:rFonts w:ascii="Hand writing Mutlu" w:hAnsi="Hand writing Mutlu"/>
          <w:sz w:val="40"/>
          <w:szCs w:val="32"/>
        </w:rPr>
      </w:pPr>
      <w:r w:rsidRPr="00696699">
        <w:rPr>
          <w:rFonts w:ascii="Hand writing Mutlu" w:hAnsi="Hand writing Mutlu"/>
          <w:sz w:val="40"/>
          <w:szCs w:val="32"/>
        </w:rPr>
        <w:t>Ali ile Talat el ele.</w:t>
      </w:r>
      <w:r w:rsidR="00696699">
        <w:rPr>
          <w:rFonts w:ascii="Hand writing Mutlu" w:hAnsi="Hand writing Mutlu"/>
          <w:sz w:val="40"/>
          <w:szCs w:val="32"/>
        </w:rPr>
        <w:t xml:space="preserve"> </w:t>
      </w:r>
      <w:r w:rsidRPr="00696699">
        <w:rPr>
          <w:rFonts w:ascii="Hand writing Mutlu" w:hAnsi="Hand writing Mutlu"/>
          <w:sz w:val="40"/>
          <w:szCs w:val="32"/>
        </w:rPr>
        <w:t>Ata ile Ela el ele.</w:t>
      </w:r>
      <w:r w:rsidR="00696699">
        <w:rPr>
          <w:rFonts w:ascii="Hand writing Mutlu" w:hAnsi="Hand writing Mutlu"/>
          <w:sz w:val="40"/>
          <w:szCs w:val="32"/>
        </w:rPr>
        <w:t xml:space="preserve"> </w:t>
      </w:r>
      <w:r w:rsidRPr="00696699">
        <w:rPr>
          <w:rFonts w:ascii="Hand writing Mutlu" w:hAnsi="Hand writing Mutlu"/>
          <w:sz w:val="40"/>
          <w:szCs w:val="32"/>
        </w:rPr>
        <w:t>Nil ile Nalan el ele.</w:t>
      </w:r>
      <w:r w:rsidR="00696699">
        <w:rPr>
          <w:rFonts w:ascii="Hand writing Mutlu" w:hAnsi="Hand writing Mutlu"/>
          <w:sz w:val="40"/>
          <w:szCs w:val="32"/>
        </w:rPr>
        <w:t xml:space="preserve"> </w:t>
      </w:r>
      <w:r w:rsidRPr="00696699">
        <w:rPr>
          <w:rFonts w:ascii="Hand writing Mutlu" w:hAnsi="Hand writing Mutlu"/>
          <w:sz w:val="40"/>
          <w:szCs w:val="32"/>
        </w:rPr>
        <w:t xml:space="preserve">Atla Ela, </w:t>
      </w:r>
      <w:r w:rsidRPr="00696699">
        <w:rPr>
          <w:rFonts w:ascii="Hand writing Mutlu" w:hAnsi="Hand writing Mutlu"/>
          <w:noProof/>
          <w:sz w:val="40"/>
          <w:szCs w:val="32"/>
        </w:rPr>
        <w:drawing>
          <wp:inline distT="0" distB="0" distL="0" distR="0">
            <wp:extent cx="750570" cy="34417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699">
        <w:rPr>
          <w:rFonts w:ascii="Hand writing Mutlu" w:hAnsi="Hand writing Mutlu"/>
          <w:sz w:val="40"/>
          <w:szCs w:val="32"/>
        </w:rPr>
        <w:t xml:space="preserve"> atla.</w:t>
      </w:r>
      <w:r w:rsidR="00696699">
        <w:rPr>
          <w:rFonts w:ascii="Hand writing Mutlu" w:hAnsi="Hand writing Mutlu"/>
          <w:sz w:val="40"/>
          <w:szCs w:val="32"/>
        </w:rPr>
        <w:t xml:space="preserve"> </w:t>
      </w:r>
      <w:r w:rsidRPr="00696699">
        <w:rPr>
          <w:rFonts w:ascii="Hand writing Mutlu" w:hAnsi="Hand writing Mutlu"/>
          <w:sz w:val="40"/>
          <w:szCs w:val="32"/>
        </w:rPr>
        <w:t xml:space="preserve">At Ata, </w:t>
      </w:r>
      <w:r w:rsidRPr="00696699">
        <w:rPr>
          <w:rFonts w:ascii="Hand writing Mutlu" w:hAnsi="Hand writing Mutlu"/>
          <w:noProof/>
          <w:sz w:val="40"/>
          <w:szCs w:val="32"/>
        </w:rPr>
        <w:drawing>
          <wp:inline distT="0" distB="0" distL="0" distR="0">
            <wp:extent cx="406400" cy="32194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699">
        <w:rPr>
          <w:rFonts w:ascii="Hand writing Mutlu" w:hAnsi="Hand writing Mutlu"/>
          <w:sz w:val="40"/>
          <w:szCs w:val="32"/>
        </w:rPr>
        <w:t xml:space="preserve"> at. Anne </w:t>
      </w:r>
      <w:r w:rsidRPr="00696699">
        <w:rPr>
          <w:rFonts w:ascii="Hand writing Mutlu" w:hAnsi="Hand writing Mutlu"/>
          <w:noProof/>
          <w:sz w:val="40"/>
          <w:szCs w:val="32"/>
        </w:rPr>
        <w:drawing>
          <wp:inline distT="0" distB="0" distL="0" distR="0">
            <wp:extent cx="637540" cy="36703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36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699">
        <w:rPr>
          <w:rFonts w:ascii="Hand writing Mutlu" w:hAnsi="Hand writing Mutlu"/>
          <w:sz w:val="40"/>
          <w:szCs w:val="32"/>
        </w:rPr>
        <w:t>al. Anne nane al.</w:t>
      </w:r>
      <w:r w:rsidR="00696699">
        <w:rPr>
          <w:rFonts w:ascii="Hand writing Mutlu" w:hAnsi="Hand writing Mutlu"/>
          <w:sz w:val="40"/>
          <w:szCs w:val="32"/>
        </w:rPr>
        <w:t xml:space="preserve"> </w:t>
      </w:r>
      <w:r w:rsidRPr="00696699">
        <w:rPr>
          <w:rFonts w:ascii="Hand writing Mutlu" w:hAnsi="Hand writing Mutlu"/>
          <w:sz w:val="40"/>
          <w:szCs w:val="32"/>
        </w:rPr>
        <w:t xml:space="preserve">Nil </w:t>
      </w:r>
      <w:r w:rsidRPr="00696699">
        <w:rPr>
          <w:rFonts w:ascii="Hand writing Mutlu" w:hAnsi="Hand writing Mutlu"/>
          <w:noProof/>
          <w:sz w:val="40"/>
          <w:szCs w:val="32"/>
        </w:rPr>
        <w:drawing>
          <wp:inline distT="0" distB="0" distL="0" distR="0">
            <wp:extent cx="462915" cy="39497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699">
        <w:rPr>
          <w:rFonts w:ascii="Hand writing Mutlu" w:hAnsi="Hand writing Mutlu"/>
          <w:sz w:val="40"/>
          <w:szCs w:val="32"/>
        </w:rPr>
        <w:t>al.  Nil tane tane al.</w:t>
      </w:r>
      <w:r w:rsidR="00696699">
        <w:rPr>
          <w:rFonts w:ascii="Hand writing Mutlu" w:hAnsi="Hand writing Mutlu"/>
          <w:sz w:val="40"/>
          <w:szCs w:val="32"/>
        </w:rPr>
        <w:t xml:space="preserve"> </w:t>
      </w:r>
      <w:r w:rsidRPr="00696699">
        <w:rPr>
          <w:rFonts w:ascii="Hand writing Mutlu" w:hAnsi="Hand writing Mutlu"/>
          <w:sz w:val="40"/>
          <w:szCs w:val="32"/>
        </w:rPr>
        <w:t>Al Nil, al.</w:t>
      </w:r>
    </w:p>
    <w:p w:rsidR="004D533F" w:rsidRPr="00696699" w:rsidRDefault="004D533F" w:rsidP="004D533F">
      <w:pPr>
        <w:rPr>
          <w:rFonts w:ascii="Hand writing Mutlu" w:hAnsi="Hand writing Mutlu"/>
          <w:sz w:val="40"/>
          <w:szCs w:val="32"/>
        </w:rPr>
      </w:pPr>
      <w:r w:rsidRPr="00696699">
        <w:rPr>
          <w:rFonts w:ascii="Hand writing Mutlu" w:hAnsi="Hand writing Mutlu"/>
          <w:sz w:val="40"/>
          <w:szCs w:val="32"/>
        </w:rPr>
        <w:t xml:space="preserve">Nil, ninene </w:t>
      </w:r>
      <w:r w:rsidRPr="00696699">
        <w:rPr>
          <w:rFonts w:ascii="Hand writing Mutlu" w:hAnsi="Hand writing Mutlu"/>
          <w:noProof/>
          <w:sz w:val="40"/>
          <w:szCs w:val="32"/>
        </w:rPr>
        <w:drawing>
          <wp:inline distT="0" distB="0" distL="0" distR="0">
            <wp:extent cx="869315" cy="254000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699">
        <w:rPr>
          <w:rFonts w:ascii="Hand writing Mutlu" w:hAnsi="Hand writing Mutlu"/>
          <w:sz w:val="40"/>
          <w:szCs w:val="32"/>
        </w:rPr>
        <w:t xml:space="preserve">  al.</w:t>
      </w:r>
    </w:p>
    <w:p w:rsidR="004D533F" w:rsidRPr="00696699" w:rsidRDefault="004D533F" w:rsidP="004D533F">
      <w:pPr>
        <w:rPr>
          <w:rFonts w:ascii="Hand writing Mutlu" w:hAnsi="Hand writing Mutlu"/>
          <w:sz w:val="40"/>
          <w:szCs w:val="32"/>
        </w:rPr>
      </w:pPr>
      <w:r w:rsidRPr="00696699">
        <w:rPr>
          <w:rFonts w:ascii="Hand writing Mutlu" w:hAnsi="Hand writing Mutlu"/>
          <w:sz w:val="40"/>
          <w:szCs w:val="32"/>
        </w:rPr>
        <w:t>Ali teli at.  Ata eti al.</w:t>
      </w:r>
    </w:p>
    <w:p w:rsidR="004D533F" w:rsidRPr="00696699" w:rsidRDefault="004D533F" w:rsidP="004D533F">
      <w:pPr>
        <w:rPr>
          <w:rFonts w:ascii="Hand writing Mutlu" w:hAnsi="Hand writing Mutlu"/>
          <w:szCs w:val="20"/>
        </w:rPr>
      </w:pPr>
      <w:r w:rsidRPr="00696699">
        <w:rPr>
          <w:rFonts w:ascii="Hand writing Mutlu" w:hAnsi="Hand writing Mutlu"/>
          <w:sz w:val="40"/>
          <w:szCs w:val="32"/>
        </w:rPr>
        <w:t xml:space="preserve">Elli </w:t>
      </w:r>
      <w:r w:rsidR="00696699" w:rsidRPr="00696699">
        <w:rPr>
          <w:rFonts w:ascii="Hand writing Mutlu" w:hAnsi="Hand writing Mutlu"/>
          <w:noProof/>
          <w:sz w:val="40"/>
          <w:szCs w:val="32"/>
        </w:rPr>
        <w:drawing>
          <wp:inline distT="0" distB="0" distL="0" distR="0">
            <wp:extent cx="571500" cy="330200"/>
            <wp:effectExtent l="19050" t="0" r="0" b="0"/>
            <wp:docPr id="7" name="Resim 91" descr="MCj01935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Cj01935300000[1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699">
        <w:rPr>
          <w:rFonts w:ascii="Hand writing Mutlu" w:hAnsi="Hand writing Mutlu"/>
          <w:sz w:val="40"/>
          <w:szCs w:val="32"/>
        </w:rPr>
        <w:t xml:space="preserve"> al.</w:t>
      </w:r>
    </w:p>
    <w:p w:rsidR="00DB5EE6" w:rsidRDefault="00DB5EE6" w:rsidP="00DB5EE6">
      <w:pPr>
        <w:pStyle w:val="AralkYok"/>
        <w:rPr>
          <w:rFonts w:asciiTheme="majorHAnsi" w:hAnsiTheme="majorHAnsi"/>
          <w:sz w:val="28"/>
        </w:rPr>
      </w:pPr>
    </w:p>
    <w:p w:rsidR="00696699" w:rsidRDefault="00696699" w:rsidP="00DB5EE6">
      <w:pPr>
        <w:pStyle w:val="AralkYok"/>
        <w:rPr>
          <w:rFonts w:asciiTheme="majorHAnsi" w:hAnsiTheme="majorHAnsi"/>
          <w:sz w:val="28"/>
        </w:rPr>
      </w:pPr>
    </w:p>
    <w:p w:rsidR="00696699" w:rsidRPr="00696699" w:rsidRDefault="00696699" w:rsidP="00DB5EE6">
      <w:pPr>
        <w:pStyle w:val="AralkYok"/>
        <w:rPr>
          <w:rFonts w:asciiTheme="majorHAnsi" w:hAnsiTheme="majorHAnsi"/>
          <w:sz w:val="28"/>
        </w:rPr>
      </w:pPr>
    </w:p>
    <w:p w:rsidR="004D533F" w:rsidRPr="004422C9" w:rsidRDefault="004D533F" w:rsidP="004D533F">
      <w:pPr>
        <w:rPr>
          <w:rFonts w:ascii="Hand writing Mutlu" w:hAnsi="Hand writing Mutlu"/>
          <w:sz w:val="44"/>
          <w:szCs w:val="44"/>
        </w:rPr>
      </w:pPr>
      <w:r w:rsidRPr="004422C9">
        <w:rPr>
          <w:rFonts w:ascii="Hand writing Mutlu" w:hAnsi="Hand writing Mutlu"/>
          <w:sz w:val="44"/>
          <w:szCs w:val="44"/>
        </w:rPr>
        <w:t xml:space="preserve">Ali ile </w:t>
      </w:r>
      <w:r>
        <w:rPr>
          <w:rFonts w:ascii="Hand writing Mutlu" w:hAnsi="Hand writing Mutlu"/>
          <w:sz w:val="44"/>
          <w:szCs w:val="44"/>
        </w:rPr>
        <w:t>n</w:t>
      </w:r>
      <w:r w:rsidRPr="004422C9">
        <w:rPr>
          <w:rFonts w:ascii="Hand writing Mutlu" w:hAnsi="Hand writing Mutlu"/>
          <w:sz w:val="44"/>
          <w:szCs w:val="44"/>
        </w:rPr>
        <w:t>ine el ele.</w:t>
      </w:r>
    </w:p>
    <w:p w:rsidR="004D533F" w:rsidRPr="004422C9" w:rsidRDefault="004D533F" w:rsidP="004D533F">
      <w:pPr>
        <w:rPr>
          <w:rFonts w:ascii="Hand writing Mutlu" w:hAnsi="Hand writing Mutlu"/>
          <w:sz w:val="44"/>
          <w:szCs w:val="44"/>
        </w:rPr>
      </w:pPr>
      <w:r w:rsidRPr="004422C9">
        <w:rPr>
          <w:rFonts w:ascii="Hand writing Mutlu" w:hAnsi="Hand writing Mutlu"/>
          <w:sz w:val="44"/>
          <w:szCs w:val="44"/>
        </w:rPr>
        <w:t xml:space="preserve">Ali </w:t>
      </w:r>
      <w:r>
        <w:rPr>
          <w:rFonts w:ascii="Hand writing Mutlu" w:hAnsi="Hand writing Mutlu"/>
          <w:sz w:val="44"/>
          <w:szCs w:val="44"/>
        </w:rPr>
        <w:t>nane</w:t>
      </w:r>
      <w:r w:rsidRPr="004422C9">
        <w:rPr>
          <w:rFonts w:ascii="Hand writing Mutlu" w:hAnsi="Hand writing Mutlu"/>
          <w:sz w:val="44"/>
          <w:szCs w:val="44"/>
        </w:rPr>
        <w:t xml:space="preserve"> al tat.</w:t>
      </w:r>
    </w:p>
    <w:p w:rsidR="004D533F" w:rsidRPr="004422C9" w:rsidRDefault="004D533F" w:rsidP="004D533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</w:t>
      </w:r>
      <w:r w:rsidRPr="004422C9">
        <w:rPr>
          <w:rFonts w:ascii="Hand writing Mutlu" w:hAnsi="Hand writing Mutlu"/>
          <w:sz w:val="44"/>
          <w:szCs w:val="44"/>
        </w:rPr>
        <w:t xml:space="preserve">ine </w:t>
      </w:r>
      <w:r>
        <w:rPr>
          <w:rFonts w:ascii="Hand writing Mutlu" w:hAnsi="Hand writing Mutlu"/>
          <w:iCs/>
          <w:noProof/>
          <w:sz w:val="60"/>
          <w:szCs w:val="60"/>
        </w:rPr>
        <w:drawing>
          <wp:inline distT="0" distB="0" distL="0" distR="0">
            <wp:extent cx="571500" cy="330200"/>
            <wp:effectExtent l="19050" t="0" r="0" b="0"/>
            <wp:docPr id="91" name="Resim 91" descr="MCj01935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Cj01935300000[1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2C9">
        <w:rPr>
          <w:rFonts w:ascii="Hand writing Mutlu" w:hAnsi="Hand writing Mutlu"/>
          <w:sz w:val="44"/>
          <w:szCs w:val="44"/>
        </w:rPr>
        <w:t>al tat.</w:t>
      </w:r>
    </w:p>
    <w:p w:rsidR="004D533F" w:rsidRDefault="004D533F" w:rsidP="004D533F">
      <w:pPr>
        <w:rPr>
          <w:b/>
          <w:bCs/>
          <w:i/>
          <w:iCs/>
        </w:rPr>
      </w:pPr>
      <w:r w:rsidRPr="004422C9">
        <w:rPr>
          <w:rFonts w:ascii="Hand writing Mutlu" w:hAnsi="Hand writing Mutlu"/>
          <w:sz w:val="44"/>
          <w:szCs w:val="44"/>
        </w:rPr>
        <w:t>Talat ala attan in.</w:t>
      </w:r>
    </w:p>
    <w:p w:rsidR="004D533F" w:rsidRPr="004422C9" w:rsidRDefault="004D533F" w:rsidP="004D533F">
      <w:pPr>
        <w:rPr>
          <w:rFonts w:ascii="Hand writing Mutlu" w:hAnsi="Hand writing Mutlu"/>
          <w:sz w:val="44"/>
          <w:szCs w:val="44"/>
        </w:rPr>
      </w:pPr>
      <w:r w:rsidRPr="004422C9">
        <w:rPr>
          <w:rFonts w:ascii="Hand writing Mutlu" w:hAnsi="Hand writing Mutlu"/>
          <w:sz w:val="44"/>
          <w:szCs w:val="44"/>
        </w:rPr>
        <w:t>Talat ata atla.</w:t>
      </w:r>
    </w:p>
    <w:p w:rsidR="004D533F" w:rsidRPr="004422C9" w:rsidRDefault="004D533F" w:rsidP="004D533F">
      <w:pPr>
        <w:rPr>
          <w:rFonts w:ascii="Hand writing Mutlu" w:hAnsi="Hand writing Mutlu"/>
          <w:sz w:val="44"/>
          <w:szCs w:val="44"/>
        </w:rPr>
      </w:pPr>
      <w:r w:rsidRPr="004422C9">
        <w:rPr>
          <w:rFonts w:ascii="Hand writing Mutlu" w:hAnsi="Hand writing Mutlu"/>
          <w:sz w:val="44"/>
          <w:szCs w:val="44"/>
        </w:rPr>
        <w:t>Atla Talat atla.</w:t>
      </w:r>
    </w:p>
    <w:p w:rsidR="004D533F" w:rsidRDefault="004D533F" w:rsidP="004D533F">
      <w:pPr>
        <w:rPr>
          <w:b/>
          <w:bCs/>
          <w:i/>
          <w:iCs/>
        </w:rPr>
      </w:pPr>
    </w:p>
    <w:p w:rsidR="00DB5EE6" w:rsidRDefault="00696699" w:rsidP="00696699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Aşağıdaki heceleri birleştirip </w:t>
      </w:r>
      <w:r w:rsidRPr="00696699">
        <w:rPr>
          <w:rFonts w:asciiTheme="majorHAnsi" w:hAnsiTheme="majorHAnsi"/>
          <w:b/>
        </w:rPr>
        <w:t>yeni bir sözcük</w:t>
      </w:r>
      <w:r>
        <w:rPr>
          <w:rFonts w:asciiTheme="majorHAnsi" w:hAnsiTheme="majorHAnsi"/>
        </w:rPr>
        <w:t xml:space="preserve"> oluşturalım. Okuyalım. Yazalım.</w: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on-a</w:t>
      </w:r>
      <w:r w:rsidR="00696699">
        <w:rPr>
          <w:rFonts w:ascii="Hand writing Mutlu" w:hAnsi="Hand writing Mutlu"/>
          <w:sz w:val="40"/>
        </w:rPr>
        <w:t xml:space="preserve"> 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099" style="width:99.7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0" type="#_x0000_t32" style="position:absolute;left:900;top:1498;width:5426;height:0" o:connectortype="straight" strokecolor="#4f81bd [3204]" strokeweight=".5pt">
              <v:stroke dashstyle="dashDot"/>
            </v:shape>
            <v:shape id="_x0000_s1101" type="#_x0000_t32" style="position:absolute;left:900;top:1637;width:5426;height:0" o:connectortype="straight" strokecolor="red" strokeweight=".5pt">
              <v:stroke dashstyle="dash"/>
            </v:shape>
            <v:shape id="_x0000_s1102" type="#_x0000_t32" style="position:absolute;left:900;top:1831;width:5426;height:0" o:connectortype="straight" strokecolor="red" strokeweight=".5pt">
              <v:stroke dashstyle="dash"/>
            </v:shape>
            <v:shape id="_x0000_s1103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on-at</w:t>
      </w:r>
      <w:r w:rsidR="00696699">
        <w:rPr>
          <w:rFonts w:ascii="Hand writing Mutlu" w:hAnsi="Hand writing Mutlu"/>
          <w:sz w:val="40"/>
        </w:rPr>
        <w:t xml:space="preserve"> 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04" style="width:99.7pt;height:29.65pt;mso-position-horizontal-relative:char;mso-position-vertical-relative:line" coordorigin="900,1498" coordsize="5426,481">
            <v:shape id="_x0000_s1105" type="#_x0000_t32" style="position:absolute;left:900;top:1498;width:5426;height:0" o:connectortype="straight" strokecolor="#4f81bd [3204]" strokeweight=".5pt">
              <v:stroke dashstyle="dashDot"/>
            </v:shape>
            <v:shape id="_x0000_s1106" type="#_x0000_t32" style="position:absolute;left:900;top:1637;width:5426;height:0" o:connectortype="straight" strokecolor="red" strokeweight=".5pt">
              <v:stroke dashstyle="dash"/>
            </v:shape>
            <v:shape id="_x0000_s1107" type="#_x0000_t32" style="position:absolute;left:900;top:1831;width:5426;height:0" o:connectortype="straight" strokecolor="red" strokeweight=".5pt">
              <v:stroke dashstyle="dash"/>
            </v:shape>
            <v:shape id="_x0000_s1108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o-te-le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09" style="width:99.7pt;height:29.65pt;mso-position-horizontal-relative:char;mso-position-vertical-relative:line" coordorigin="900,1498" coordsize="5426,481">
            <v:shape id="_x0000_s1110" type="#_x0000_t32" style="position:absolute;left:900;top:1498;width:5426;height:0" o:connectortype="straight" strokecolor="#4f81bd [3204]" strokeweight=".5pt">
              <v:stroke dashstyle="dashDot"/>
            </v:shape>
            <v:shape id="_x0000_s1111" type="#_x0000_t32" style="position:absolute;left:900;top:1637;width:5426;height:0" o:connectortype="straight" strokecolor="red" strokeweight=".5pt">
              <v:stroke dashstyle="dash"/>
            </v:shape>
            <v:shape id="_x0000_s1112" type="#_x0000_t32" style="position:absolute;left:900;top:1831;width:5426;height:0" o:connectortype="straight" strokecolor="red" strokeweight=".5pt">
              <v:stroke dashstyle="dash"/>
            </v:shape>
            <v:shape id="_x0000_s1113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ot-o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14" style="width:99.7pt;height:29.65pt;mso-position-horizontal-relative:char;mso-position-vertical-relative:line" coordorigin="900,1498" coordsize="5426,481">
            <v:shape id="_x0000_s1115" type="#_x0000_t32" style="position:absolute;left:900;top:1498;width:5426;height:0" o:connectortype="straight" strokecolor="#4f81bd [3204]" strokeweight=".5pt">
              <v:stroke dashstyle="dashDot"/>
            </v:shape>
            <v:shape id="_x0000_s1116" type="#_x0000_t32" style="position:absolute;left:900;top:1637;width:5426;height:0" o:connectortype="straight" strokecolor="red" strokeweight=".5pt">
              <v:stroke dashstyle="dash"/>
            </v:shape>
            <v:shape id="_x0000_s1117" type="#_x0000_t32" style="position:absolute;left:900;top:1831;width:5426;height:0" o:connectortype="straight" strokecolor="red" strokeweight=".5pt">
              <v:stroke dashstyle="dash"/>
            </v:shape>
            <v:shape id="_x0000_s1118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ol-ta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19" style="width:99.7pt;height:29.65pt;mso-position-horizontal-relative:char;mso-position-vertical-relative:line" coordorigin="900,1498" coordsize="5426,481">
            <v:shape id="_x0000_s1120" type="#_x0000_t32" style="position:absolute;left:900;top:1498;width:5426;height:0" o:connectortype="straight" strokecolor="#4f81bd [3204]" strokeweight=".5pt">
              <v:stroke dashstyle="dashDot"/>
            </v:shape>
            <v:shape id="_x0000_s1121" type="#_x0000_t32" style="position:absolute;left:900;top:1637;width:5426;height:0" o:connectortype="straight" strokecolor="red" strokeweight=".5pt">
              <v:stroke dashstyle="dash"/>
            </v:shape>
            <v:shape id="_x0000_s1122" type="#_x0000_t32" style="position:absolute;left:900;top:1831;width:5426;height:0" o:connectortype="straight" strokecolor="red" strokeweight=".5pt">
              <v:stroke dashstyle="dash"/>
            </v:shape>
            <v:shape id="_x0000_s1123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lo-to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24" style="width:99.7pt;height:29.65pt;mso-position-horizontal-relative:char;mso-position-vertical-relative:line" coordorigin="900,1498" coordsize="5426,481">
            <v:shape id="_x0000_s1125" type="#_x0000_t32" style="position:absolute;left:900;top:1498;width:5426;height:0" o:connectortype="straight" strokecolor="#4f81bd [3204]" strokeweight=".5pt">
              <v:stroke dashstyle="dashDot"/>
            </v:shape>
            <v:shape id="_x0000_s1126" type="#_x0000_t32" style="position:absolute;left:900;top:1637;width:5426;height:0" o:connectortype="straight" strokecolor="red" strokeweight=".5pt">
              <v:stroke dashstyle="dash"/>
            </v:shape>
            <v:shape id="_x0000_s1127" type="#_x0000_t32" style="position:absolute;left:900;top:1831;width:5426;height:0" o:connectortype="straight" strokecolor="red" strokeweight=".5pt">
              <v:stroke dashstyle="dash"/>
            </v:shape>
            <v:shape id="_x0000_s1128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to-to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29" style="width:99.7pt;height:29.65pt;mso-position-horizontal-relative:char;mso-position-vertical-relative:line" coordorigin="900,1498" coordsize="5426,481">
            <v:shape id="_x0000_s1130" type="#_x0000_t32" style="position:absolute;left:900;top:1498;width:5426;height:0" o:connectortype="straight" strokecolor="#4f81bd [3204]" strokeweight=".5pt">
              <v:stroke dashstyle="dashDot"/>
            </v:shape>
            <v:shape id="_x0000_s1131" type="#_x0000_t32" style="position:absolute;left:900;top:1637;width:5426;height:0" o:connectortype="straight" strokecolor="red" strokeweight=".5pt">
              <v:stroke dashstyle="dash"/>
            </v:shape>
            <v:shape id="_x0000_s1132" type="#_x0000_t32" style="position:absolute;left:900;top:1831;width:5426;height:0" o:connectortype="straight" strokecolor="red" strokeweight=".5pt">
              <v:stroke dashstyle="dash"/>
            </v:shape>
            <v:shape id="_x0000_s1133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 xml:space="preserve">al </w:t>
      </w:r>
      <w:r w:rsidR="00696699">
        <w:rPr>
          <w:rFonts w:ascii="Times New Roman" w:hAnsi="Times New Roman" w:cs="Times New Roman"/>
          <w:sz w:val="40"/>
        </w:rPr>
        <w:t>–</w:t>
      </w:r>
      <w:r w:rsidRPr="00696699">
        <w:rPr>
          <w:rFonts w:ascii="Hand writing Mutlu" w:hAnsi="Hand writing Mutlu"/>
          <w:sz w:val="40"/>
        </w:rPr>
        <w:t>o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34" style="width:99.7pt;height:29.65pt;mso-position-horizontal-relative:char;mso-position-vertical-relative:line" coordorigin="900,1498" coordsize="5426,481">
            <v:shape id="_x0000_s1135" type="#_x0000_t32" style="position:absolute;left:900;top:1498;width:5426;height:0" o:connectortype="straight" strokecolor="#4f81bd [3204]" strokeweight=".5pt">
              <v:stroke dashstyle="dashDot"/>
            </v:shape>
            <v:shape id="_x0000_s1136" type="#_x0000_t32" style="position:absolute;left:900;top:1637;width:5426;height:0" o:connectortype="straight" strokecolor="red" strokeweight=".5pt">
              <v:stroke dashstyle="dash"/>
            </v:shape>
            <v:shape id="_x0000_s1137" type="#_x0000_t32" style="position:absolute;left:900;top:1831;width:5426;height:0" o:connectortype="straight" strokecolor="red" strokeweight=".5pt">
              <v:stroke dashstyle="dash"/>
            </v:shape>
            <v:shape id="_x0000_s1138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ot-la-t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39" style="width:99.7pt;height:29.65pt;mso-position-horizontal-relative:char;mso-position-vertical-relative:line" coordorigin="900,1498" coordsize="5426,481">
            <v:shape id="_x0000_s1140" type="#_x0000_t32" style="position:absolute;left:900;top:1498;width:5426;height:0" o:connectortype="straight" strokecolor="#4f81bd [3204]" strokeweight=".5pt">
              <v:stroke dashstyle="dashDot"/>
            </v:shape>
            <v:shape id="_x0000_s1141" type="#_x0000_t32" style="position:absolute;left:900;top:1637;width:5426;height:0" o:connectortype="straight" strokecolor="red" strokeweight=".5pt">
              <v:stroke dashstyle="dash"/>
            </v:shape>
            <v:shape id="_x0000_s1142" type="#_x0000_t32" style="position:absolute;left:900;top:1831;width:5426;height:0" o:connectortype="straight" strokecolor="red" strokeweight=".5pt">
              <v:stroke dashstyle="dash"/>
            </v:shape>
            <v:shape id="_x0000_s1143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to-n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44" style="width:99.7pt;height:29.65pt;mso-position-horizontal-relative:char;mso-position-vertical-relative:line" coordorigin="900,1498" coordsize="5426,481">
            <v:shape id="_x0000_s1145" type="#_x0000_t32" style="position:absolute;left:900;top:1498;width:5426;height:0" o:connectortype="straight" strokecolor="#4f81bd [3204]" strokeweight=".5pt">
              <v:stroke dashstyle="dashDot"/>
            </v:shape>
            <v:shape id="_x0000_s1146" type="#_x0000_t32" style="position:absolute;left:900;top:1637;width:5426;height:0" o:connectortype="straight" strokecolor="red" strokeweight=".5pt">
              <v:stroke dashstyle="dash"/>
            </v:shape>
            <v:shape id="_x0000_s1147" type="#_x0000_t32" style="position:absolute;left:900;top:1831;width:5426;height:0" o:connectortype="straight" strokecolor="red" strokeweight=".5pt">
              <v:stroke dashstyle="dash"/>
            </v:shape>
            <v:shape id="_x0000_s1148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to-n-to-n</w:t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49" style="width:99.7pt;height:29.65pt;mso-position-horizontal-relative:char;mso-position-vertical-relative:line" coordorigin="900,1498" coordsize="5426,481">
            <v:shape id="_x0000_s1150" type="#_x0000_t32" style="position:absolute;left:900;top:1498;width:5426;height:0" o:connectortype="straight" strokecolor="#4f81bd [3204]" strokeweight=".5pt">
              <v:stroke dashstyle="dashDot"/>
            </v:shape>
            <v:shape id="_x0000_s1151" type="#_x0000_t32" style="position:absolute;left:900;top:1637;width:5426;height:0" o:connectortype="straight" strokecolor="red" strokeweight=".5pt">
              <v:stroke dashstyle="dash"/>
            </v:shape>
            <v:shape id="_x0000_s1152" type="#_x0000_t32" style="position:absolute;left:900;top:1831;width:5426;height:0" o:connectortype="straight" strokecolor="red" strokeweight=".5pt">
              <v:stroke dashstyle="dash"/>
            </v:shape>
            <v:shape id="_x0000_s1153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696699">
      <w:pPr>
        <w:pStyle w:val="AralkYok"/>
        <w:rPr>
          <w:rFonts w:ascii="Hand writing Mutlu" w:hAnsi="Hand writing Mutlu"/>
          <w:sz w:val="40"/>
        </w:rPr>
      </w:pPr>
      <w:r w:rsidRPr="00696699">
        <w:rPr>
          <w:rFonts w:ascii="Hand writing Mutlu" w:hAnsi="Hand writing Mutlu"/>
          <w:sz w:val="40"/>
        </w:rPr>
        <w:t>no-t</w:t>
      </w:r>
      <w:r w:rsidR="00696699">
        <w:rPr>
          <w:rFonts w:ascii="Hand writing Mutlu" w:hAnsi="Hand writing Mutlu"/>
          <w:sz w:val="40"/>
        </w:rPr>
        <w:tab/>
      </w:r>
      <w:r w:rsidR="00696699">
        <w:rPr>
          <w:rFonts w:ascii="Hand writing Mutlu" w:hAnsi="Hand writing Mutlu"/>
          <w:sz w:val="40"/>
        </w:rPr>
        <w:tab/>
      </w:r>
      <w:r w:rsidR="005F2526">
        <w:rPr>
          <w:rFonts w:ascii="Hand writing Mutlu" w:hAnsi="Hand writing Mutlu"/>
          <w:sz w:val="48"/>
        </w:rPr>
      </w:r>
      <w:r w:rsidR="005F2526">
        <w:rPr>
          <w:rFonts w:ascii="Hand writing Mutlu" w:hAnsi="Hand writing Mutlu"/>
          <w:sz w:val="48"/>
        </w:rPr>
        <w:pict>
          <v:group id="_x0000_s1154" style="width:99.7pt;height:29.65pt;mso-position-horizontal-relative:char;mso-position-vertical-relative:line" coordorigin="900,1498" coordsize="5426,481">
            <v:shape id="_x0000_s1155" type="#_x0000_t32" style="position:absolute;left:900;top:1498;width:5426;height:0" o:connectortype="straight" strokecolor="#4f81bd [3204]" strokeweight=".5pt">
              <v:stroke dashstyle="dashDot"/>
            </v:shape>
            <v:shape id="_x0000_s1156" type="#_x0000_t32" style="position:absolute;left:900;top:1637;width:5426;height:0" o:connectortype="straight" strokecolor="red" strokeweight=".5pt">
              <v:stroke dashstyle="dash"/>
            </v:shape>
            <v:shape id="_x0000_s1157" type="#_x0000_t32" style="position:absolute;left:900;top:1831;width:5426;height:0" o:connectortype="straight" strokecolor="red" strokeweight=".5pt">
              <v:stroke dashstyle="dash"/>
            </v:shape>
            <v:shape id="_x0000_s1158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DB5EE6" w:rsidRPr="00696699" w:rsidRDefault="00DB5EE6" w:rsidP="00DB5EE6">
      <w:pPr>
        <w:pStyle w:val="AralkYok"/>
        <w:rPr>
          <w:rFonts w:asciiTheme="majorHAnsi" w:hAnsiTheme="majorHAnsi"/>
        </w:rPr>
      </w:pPr>
    </w:p>
    <w:p w:rsidR="00DB5EE6" w:rsidRPr="00696699" w:rsidRDefault="00DB5EE6" w:rsidP="00696699">
      <w:pPr>
        <w:pStyle w:val="AralkYok"/>
        <w:numPr>
          <w:ilvl w:val="0"/>
          <w:numId w:val="1"/>
        </w:numPr>
        <w:rPr>
          <w:rFonts w:ascii="Cambria" w:eastAsia="Times New Roman" w:hAnsi="Cambria" w:cs="Times New Roman"/>
          <w:b/>
          <w:bCs/>
          <w:iCs/>
        </w:rPr>
      </w:pPr>
      <w:r w:rsidRPr="00696699">
        <w:rPr>
          <w:rFonts w:ascii="Cambria" w:eastAsia="Times New Roman" w:hAnsi="Cambria" w:cs="Times New Roman"/>
          <w:b/>
          <w:bCs/>
          <w:iCs/>
        </w:rPr>
        <w:t>Aşağıdaki tabloda eksik sayıları yazınız.</w:t>
      </w:r>
    </w:p>
    <w:tbl>
      <w:tblPr>
        <w:tblStyle w:val="TabloKlavuzu"/>
        <w:tblW w:w="5201" w:type="dxa"/>
        <w:tblInd w:w="108" w:type="dxa"/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787"/>
        <w:gridCol w:w="646"/>
        <w:gridCol w:w="806"/>
        <w:gridCol w:w="799"/>
        <w:gridCol w:w="647"/>
        <w:gridCol w:w="708"/>
        <w:gridCol w:w="808"/>
      </w:tblGrid>
      <w:tr w:rsidR="00DB5EE6" w:rsidRPr="00696699" w:rsidTr="00696699"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 w:rsidRPr="00696699"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1</w:t>
            </w: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 w:rsidRPr="00696699"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6</w:t>
            </w: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</w:tr>
      <w:tr w:rsidR="00DB5EE6" w:rsidRPr="00696699" w:rsidTr="00696699"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 w:rsidRPr="00696699"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10</w:t>
            </w: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DB5EE6" w:rsidRPr="00696699" w:rsidRDefault="00DB5EE6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 w:rsidRPr="00696699"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14</w:t>
            </w:r>
          </w:p>
        </w:tc>
      </w:tr>
      <w:tr w:rsidR="00696699" w:rsidRPr="00696699" w:rsidTr="00696699"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15</w:t>
            </w: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18</w:t>
            </w: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DB5EE6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</w:tr>
    </w:tbl>
    <w:p w:rsidR="00DB5EE6" w:rsidRDefault="00DB5EE6" w:rsidP="00DB5EE6">
      <w:pPr>
        <w:pStyle w:val="AralkYok"/>
        <w:rPr>
          <w:rFonts w:asciiTheme="majorHAnsi" w:hAnsiTheme="majorHAnsi"/>
        </w:rPr>
      </w:pPr>
    </w:p>
    <w:tbl>
      <w:tblPr>
        <w:tblStyle w:val="TabloKlavuzu"/>
        <w:tblW w:w="5201" w:type="dxa"/>
        <w:tblInd w:w="108" w:type="dxa"/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720"/>
        <w:gridCol w:w="737"/>
        <w:gridCol w:w="735"/>
        <w:gridCol w:w="721"/>
        <w:gridCol w:w="832"/>
        <w:gridCol w:w="721"/>
        <w:gridCol w:w="735"/>
      </w:tblGrid>
      <w:tr w:rsidR="00696699" w:rsidRPr="00696699" w:rsidTr="003A4F92"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2</w:t>
            </w: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3</w:t>
            </w: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7</w:t>
            </w:r>
          </w:p>
        </w:tc>
      </w:tr>
      <w:tr w:rsidR="00696699" w:rsidRPr="00696699" w:rsidTr="003A4F92"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9</w:t>
            </w: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  <w:r>
              <w:rPr>
                <w:rFonts w:ascii="Hand writing Mutlu" w:hAnsi="Hand writing Mutlu"/>
                <w:b/>
                <w:bCs/>
                <w:i/>
                <w:iCs/>
                <w:sz w:val="52"/>
              </w:rPr>
              <w:t>12</w:t>
            </w: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  <w:tc>
          <w:tcPr>
            <w:tcW w:w="743" w:type="dxa"/>
            <w:shd w:val="clear" w:color="auto" w:fill="EAF1DD" w:themeFill="accent3" w:themeFillTint="33"/>
          </w:tcPr>
          <w:p w:rsidR="00696699" w:rsidRPr="00696699" w:rsidRDefault="00696699" w:rsidP="003A4F92">
            <w:pPr>
              <w:pStyle w:val="AralkYok"/>
              <w:rPr>
                <w:rFonts w:ascii="Hand writing Mutlu" w:hAnsi="Hand writing Mutlu"/>
                <w:b/>
                <w:bCs/>
                <w:i/>
                <w:iCs/>
                <w:sz w:val="52"/>
              </w:rPr>
            </w:pPr>
          </w:p>
        </w:tc>
      </w:tr>
    </w:tbl>
    <w:p w:rsidR="00696699" w:rsidRDefault="00696699" w:rsidP="00DB5EE6">
      <w:pPr>
        <w:pStyle w:val="AralkYok"/>
        <w:rPr>
          <w:rFonts w:asciiTheme="majorHAnsi" w:hAnsiTheme="majorHAnsi"/>
        </w:rPr>
      </w:pPr>
    </w:p>
    <w:p w:rsidR="00696699" w:rsidRDefault="00696699" w:rsidP="00DB5EE6">
      <w:pPr>
        <w:pStyle w:val="AralkYok"/>
        <w:rPr>
          <w:rFonts w:asciiTheme="majorHAnsi" w:hAnsiTheme="majorHAnsi"/>
        </w:rPr>
      </w:pPr>
    </w:p>
    <w:p w:rsidR="00696699" w:rsidRDefault="00696699" w:rsidP="009536BD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Aşağıdaki heceleri </w:t>
      </w:r>
      <w:r w:rsidR="009536BD">
        <w:rPr>
          <w:rFonts w:asciiTheme="majorHAnsi" w:hAnsiTheme="majorHAnsi"/>
        </w:rPr>
        <w:t>birleştirerek sözcükler oluşturalım. Okuyalım. Yazalım.</w:t>
      </w:r>
    </w:p>
    <w:p w:rsidR="00696699" w:rsidRDefault="005F2526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159" style="width:81pt;height:54pt;mso-position-horizontal-relative:char;mso-position-vertical-relative:line" coordorigin="737,1457" coordsize="1620,1080">
            <v:rect id="_x0000_s1160" style="position:absolute;left:737;top:1457;width:720;height:540">
              <v:textbox>
                <w:txbxContent>
                  <w:p w:rsidR="00696699" w:rsidRPr="00656C8A" w:rsidRDefault="00696699" w:rsidP="00696699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v:rect id="_x0000_s1161" style="position:absolute;left:1637;top:1457;width:720;height:540">
              <v:textbox>
                <w:txbxContent>
                  <w:p w:rsidR="00696699" w:rsidRPr="00656C8A" w:rsidRDefault="00696699" w:rsidP="00696699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t</w:t>
                    </w:r>
                  </w:p>
                </w:txbxContent>
              </v:textbox>
            </v:rect>
            <v:rect id="_x0000_s1162" style="position:absolute;left:1097;top:1997;width:720;height:540" fillcolor="lime">
              <v:textbox>
                <w:txbxContent>
                  <w:p w:rsidR="00696699" w:rsidRPr="00656C8A" w:rsidRDefault="00696699" w:rsidP="00696699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ot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59" style="width:100.65pt;height:54pt;mso-position-horizontal-relative:char;mso-position-vertical-relative:line" coordorigin="737,1457" coordsize="1620,1080">
            <v:rect id="_x0000_s1260" style="position:absolute;left:737;top:1457;width:72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v:rect id="_x0000_s1261" style="position:absolute;left:1637;top:1457;width:72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t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v:rect id="_x0000_s1262" style="position:absolute;left:1097;top:1997;width:720;height:540" fillcolor="lime">
              <v:textbox>
                <w:txbxContent>
                  <w:p w:rsidR="009536BD" w:rsidRPr="009536BD" w:rsidRDefault="009536BD" w:rsidP="009536BD">
                    <w:pPr>
                      <w:pStyle w:val="AralkYok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9536BD">
                      <w:rPr>
                        <w:rStyle w:val="AralkYokChar"/>
                        <w:rFonts w:ascii="Hand writing Mutlu" w:hAnsi="Hand writing Mutlu"/>
                        <w:sz w:val="32"/>
                        <w:szCs w:val="32"/>
                      </w:rPr>
                      <w:t>ot</w:t>
                    </w:r>
                    <w:r w:rsidRPr="009536BD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96699" w:rsidRDefault="00696699" w:rsidP="009266A3">
      <w:pPr>
        <w:pStyle w:val="AralkYok"/>
      </w:pPr>
    </w:p>
    <w:p w:rsidR="009536BD" w:rsidRDefault="005F2526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58" style="width:99pt;height:54pt;mso-position-horizontal-relative:char;mso-position-vertical-relative:line" coordorigin="680,2376" coordsize="1980,1080">
            <v:rect id="_x0000_s1255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v:rect id="_x0000_s1256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na</w:t>
                    </w:r>
                  </w:p>
                </w:txbxContent>
              </v:textbox>
            </v:rect>
            <v:rect id="_x0000_s1257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63" style="width:99pt;height:54pt;mso-position-horizontal-relative:char;mso-position-vertical-relative:line" coordorigin="680,2376" coordsize="1980,1080">
            <v:rect id="_x0000_s1264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rect>
            <v:rect id="_x0000_s1265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na</w:t>
                    </w:r>
                  </w:p>
                </w:txbxContent>
              </v:textbox>
            </v:rect>
            <v:rect id="_x0000_s1266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9536BD" w:rsidRDefault="009536BD" w:rsidP="00696699">
      <w:pPr>
        <w:rPr>
          <w:rFonts w:ascii="Hand writing Mutlu" w:hAnsi="Hand writing Mutlu"/>
          <w:sz w:val="32"/>
          <w:szCs w:val="32"/>
        </w:rPr>
      </w:pPr>
    </w:p>
    <w:p w:rsidR="009536BD" w:rsidRDefault="005F2526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67" style="width:99pt;height:54pt;mso-position-horizontal-relative:char;mso-position-vertical-relative:line" coordorigin="680,2376" coordsize="1980,1080">
            <v:rect id="_x0000_s1268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</w:t>
                    </w: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v:rect id="_x0000_s1269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</w:t>
                    </w:r>
                  </w:p>
                </w:txbxContent>
              </v:textbox>
            </v:rect>
            <v:rect id="_x0000_s1270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71" style="width:99pt;height:54pt;mso-position-horizontal-relative:char;mso-position-vertical-relative:line" coordorigin="680,2376" coordsize="1980,1080">
            <v:rect id="_x0000_s1272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</w:t>
                    </w:r>
                  </w:p>
                </w:txbxContent>
              </v:textbox>
            </v:rect>
            <v:rect id="_x0000_s1273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el</w:t>
                    </w:r>
                  </w:p>
                </w:txbxContent>
              </v:textbox>
            </v:rect>
            <v:rect id="_x0000_s1274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696699" w:rsidRDefault="00696699" w:rsidP="009536BD">
      <w:pPr>
        <w:rPr>
          <w:rFonts w:ascii="Hand writing Mutlu" w:hAnsi="Hand writing Mutlu"/>
          <w:sz w:val="32"/>
          <w:szCs w:val="32"/>
        </w:rPr>
      </w:pPr>
    </w:p>
    <w:p w:rsidR="009536BD" w:rsidRDefault="005F2526" w:rsidP="009536B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75" style="width:99pt;height:54pt;mso-position-horizontal-relative:char;mso-position-vertical-relative:line" coordorigin="680,2376" coordsize="1980,1080">
            <v:rect id="_x0000_s1276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l</w:t>
                    </w:r>
                  </w:p>
                </w:txbxContent>
              </v:textbox>
            </v:rect>
            <v:rect id="_x0000_s1277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ta</w:t>
                    </w:r>
                  </w:p>
                </w:txbxContent>
              </v:textbox>
            </v:rect>
            <v:rect id="_x0000_s1278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79" style="width:99pt;height:54pt;mso-position-horizontal-relative:char;mso-position-vertical-relative:line" coordorigin="680,2376" coordsize="1980,1080">
            <v:rect id="_x0000_s1280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v:rect id="_x0000_s1281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nat</w:t>
                    </w:r>
                  </w:p>
                </w:txbxContent>
              </v:textbox>
            </v:rect>
            <v:rect id="_x0000_s1282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696699" w:rsidRDefault="00696699" w:rsidP="00696699">
      <w:pPr>
        <w:rPr>
          <w:rFonts w:ascii="Hand writing Mutlu" w:hAnsi="Hand writing Mutlu"/>
          <w:sz w:val="32"/>
          <w:szCs w:val="32"/>
        </w:rPr>
      </w:pPr>
    </w:p>
    <w:p w:rsidR="00696699" w:rsidRDefault="005F2526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83" style="width:99pt;height:54pt;mso-position-horizontal-relative:char;mso-position-vertical-relative:line" coordorigin="680,2376" coordsize="1980,1080">
            <v:rect id="_x0000_s1284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</w:t>
                    </w: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v:rect id="_x0000_s1285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</w:t>
                    </w:r>
                  </w:p>
                </w:txbxContent>
              </v:textbox>
            </v:rect>
            <v:rect id="_x0000_s1286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87" style="width:99pt;height:54pt;mso-position-horizontal-relative:char;mso-position-vertical-relative:line" coordorigin="680,2376" coordsize="1980,1080">
            <v:rect id="_x0000_s1288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</w:t>
                    </w: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v:rect id="_x0000_s1289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ta</w:t>
                    </w:r>
                  </w:p>
                </w:txbxContent>
              </v:textbox>
            </v:rect>
            <v:rect id="_x0000_s1290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696699" w:rsidRDefault="00696699" w:rsidP="00696699">
      <w:pPr>
        <w:rPr>
          <w:rFonts w:ascii="Hand writing Mutlu" w:hAnsi="Hand writing Mutlu"/>
          <w:sz w:val="32"/>
          <w:szCs w:val="32"/>
        </w:rPr>
      </w:pPr>
    </w:p>
    <w:p w:rsidR="00696699" w:rsidRDefault="005F2526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91" style="width:99pt;height:54pt;mso-position-horizontal-relative:char;mso-position-vertical-relative:line" coordorigin="680,2376" coordsize="1980,1080">
            <v:rect id="_x0000_s1292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</w:t>
                    </w: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</w:p>
                </w:txbxContent>
              </v:textbox>
            </v:rect>
            <v:rect id="_x0000_s1293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to</w:t>
                    </w:r>
                  </w:p>
                </w:txbxContent>
              </v:textbox>
            </v:rect>
            <v:rect id="_x0000_s1294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95" style="width:99pt;height:54pt;mso-position-horizontal-relative:char;mso-position-vertical-relative:line" coordorigin="680,2376" coordsize="1980,1080">
            <v:rect id="_x0000_s1296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</w:t>
                    </w:r>
                  </w:p>
                </w:txbxContent>
              </v:textbox>
            </v:rect>
            <v:rect id="_x0000_s1297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la</w:t>
                    </w:r>
                  </w:p>
                </w:txbxContent>
              </v:textbox>
            </v:rect>
            <v:rect id="_x0000_s1298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696699" w:rsidRPr="006E52B6" w:rsidRDefault="00696699" w:rsidP="00696699">
      <w:pPr>
        <w:rPr>
          <w:rFonts w:ascii="Hand writing Mutlu" w:hAnsi="Hand writing Mutlu"/>
          <w:sz w:val="32"/>
          <w:szCs w:val="32"/>
        </w:rPr>
      </w:pPr>
    </w:p>
    <w:p w:rsidR="00696699" w:rsidRDefault="005F2526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299" style="width:99pt;height:54pt;mso-position-horizontal-relative:char;mso-position-vertical-relative:line" coordorigin="680,2376" coordsize="1980,1080">
            <v:rect id="_x0000_s1300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</w:t>
                    </w:r>
                  </w:p>
                </w:txbxContent>
              </v:textbox>
            </v:rect>
            <v:rect id="_x0000_s1301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lat</w:t>
                    </w:r>
                  </w:p>
                </w:txbxContent>
              </v:textbox>
            </v:rect>
            <v:rect id="_x0000_s1302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303" style="width:99pt;height:54pt;mso-position-horizontal-relative:char;mso-position-vertical-relative:line" coordorigin="680,2376" coordsize="1980,1080">
            <v:rect id="_x0000_s1304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</w:t>
                    </w:r>
                    <w:r w:rsidRPr="00656C8A">
                      <w:rPr>
                        <w:rFonts w:ascii="Hand writing Mutlu" w:hAnsi="Hand writing Mutlu"/>
                        <w:sz w:val="32"/>
                        <w:szCs w:val="32"/>
                      </w:rPr>
                      <w:t>o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</w:t>
                    </w:r>
                  </w:p>
                </w:txbxContent>
              </v:textbox>
            </v:rect>
            <v:rect id="_x0000_s1305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ton</w:t>
                    </w:r>
                  </w:p>
                  <w:p w:rsidR="009536BD" w:rsidRDefault="009536BD"/>
                </w:txbxContent>
              </v:textbox>
            </v:rect>
            <v:rect id="_x0000_s1306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696699" w:rsidRDefault="00696699" w:rsidP="009536BD">
      <w:pPr>
        <w:pStyle w:val="AralkYok"/>
      </w:pPr>
    </w:p>
    <w:p w:rsidR="009536BD" w:rsidRDefault="005F2526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307" style="width:99pt;height:54pt;mso-position-horizontal-relative:char;mso-position-vertical-relative:line" coordorigin="680,2376" coordsize="1980,1080">
            <v:rect id="_x0000_s1308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Na</w:t>
                    </w:r>
                  </w:p>
                </w:txbxContent>
              </v:textbox>
            </v:rect>
            <v:rect id="_x0000_s1309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il</w:t>
                    </w:r>
                  </w:p>
                </w:txbxContent>
              </v:textbox>
            </v:rect>
            <v:rect id="_x0000_s1310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311" style="width:99pt;height:54pt;mso-position-horizontal-relative:char;mso-position-vertical-relative:line" coordorigin="680,2376" coordsize="1980,1080">
            <v:rect id="_x0000_s1312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rect>
            <v:rect id="_x0000_s1313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li</w:t>
                    </w:r>
                  </w:p>
                </w:txbxContent>
              </v:textbox>
            </v:rect>
            <v:rect id="_x0000_s1314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696699" w:rsidRDefault="00696699" w:rsidP="009266A3"/>
    <w:p w:rsidR="009536BD" w:rsidRDefault="005F2526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315" style="width:99pt;height:54pt;mso-position-horizontal-relative:char;mso-position-vertical-relative:line" coordorigin="680,2376" coordsize="1980,1080">
            <v:rect id="_x0000_s1316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na</w:t>
                    </w:r>
                  </w:p>
                </w:txbxContent>
              </v:textbox>
            </v:rect>
            <v:rect id="_x0000_s1317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ne</w:t>
                    </w:r>
                  </w:p>
                </w:txbxContent>
              </v:textbox>
            </v:rect>
            <v:rect id="_x0000_s1318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319" style="width:99pt;height:54pt;mso-position-horizontal-relative:char;mso-position-vertical-relative:line" coordorigin="680,2376" coordsize="1980,1080">
            <v:rect id="_x0000_s1320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an</w:t>
                    </w:r>
                  </w:p>
                </w:txbxContent>
              </v:textbox>
            </v:rect>
            <v:rect id="_x0000_s1321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ne</w:t>
                    </w:r>
                  </w:p>
                </w:txbxContent>
              </v:textbox>
            </v:rect>
            <v:rect id="_x0000_s1322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9536BD" w:rsidRDefault="009536BD" w:rsidP="009266A3"/>
    <w:p w:rsidR="00696699" w:rsidRDefault="005F2526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323" style="width:99pt;height:54pt;mso-position-horizontal-relative:char;mso-position-vertical-relative:line" coordorigin="680,2376" coordsize="1980,1080">
            <v:rect id="_x0000_s1324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en</w:t>
                    </w:r>
                  </w:p>
                </w:txbxContent>
              </v:textbox>
            </v:rect>
            <v:rect id="_x0000_s1325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li</w:t>
                    </w:r>
                  </w:p>
                </w:txbxContent>
              </v:textbox>
            </v:rect>
            <v:rect id="_x0000_s1326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9536BD">
        <w:rPr>
          <w:rFonts w:ascii="Hand writing Mutlu" w:hAnsi="Hand writing Mutlu"/>
          <w:sz w:val="32"/>
          <w:szCs w:val="32"/>
        </w:rPr>
        <w:tab/>
      </w:r>
      <w:r w:rsidR="009536B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</w:r>
      <w:r>
        <w:rPr>
          <w:rFonts w:ascii="Hand writing Mutlu" w:hAnsi="Hand writing Mutlu"/>
          <w:sz w:val="32"/>
          <w:szCs w:val="32"/>
        </w:rPr>
        <w:pict>
          <v:group id="_x0000_s1327" style="width:99pt;height:54pt;mso-position-horizontal-relative:char;mso-position-vertical-relative:line" coordorigin="680,2376" coordsize="1980,1080">
            <v:rect id="_x0000_s1328" style="position:absolute;left:6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al</w:t>
                    </w:r>
                  </w:p>
                </w:txbxContent>
              </v:textbox>
            </v:rect>
            <v:rect id="_x0000_s1329" style="position:absolute;left:1780;top:2376;width:880;height:540">
              <v:textbox>
                <w:txbxContent>
                  <w:p w:rsidR="009536BD" w:rsidRPr="00656C8A" w:rsidRDefault="009536BD" w:rsidP="009536BD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an</w:t>
                    </w:r>
                  </w:p>
                </w:txbxContent>
              </v:textbox>
            </v:rect>
            <v:rect id="_x0000_s1330" style="position:absolute;left:900;top:2916;width:1464;height:540" fillcolor="#cfc">
              <v:textbox>
                <w:txbxContent>
                  <w:p w:rsidR="009536BD" w:rsidRPr="00696699" w:rsidRDefault="009536BD" w:rsidP="009536BD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9266A3" w:rsidRDefault="009266A3" w:rsidP="0069669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.</w:t>
      </w:r>
    </w:p>
    <w:p w:rsidR="009536BD" w:rsidRPr="00DB5EE6" w:rsidRDefault="009536BD" w:rsidP="009536BD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 w:rsidRPr="00DB5EE6">
        <w:rPr>
          <w:rFonts w:asciiTheme="majorHAnsi" w:hAnsiTheme="majorHAnsi"/>
        </w:rPr>
        <w:lastRenderedPageBreak/>
        <w:t xml:space="preserve">Aşağıdaki metinleri 5’er kere okuyalım. </w:t>
      </w:r>
    </w:p>
    <w:p w:rsidR="009536BD" w:rsidRPr="009536BD" w:rsidRDefault="009536BD" w:rsidP="009536BD">
      <w:pPr>
        <w:pStyle w:val="AralkYok"/>
        <w:rPr>
          <w:rFonts w:ascii="Hand writing Mutlu" w:hAnsi="Hand writing Mutlu"/>
          <w:sz w:val="40"/>
          <w:szCs w:val="40"/>
        </w:rPr>
      </w:pPr>
      <w:r w:rsidRPr="009536BD">
        <w:rPr>
          <w:rFonts w:ascii="Hand writing Mutlu" w:hAnsi="Hand writing Mutlu"/>
          <w:sz w:val="40"/>
          <w:szCs w:val="40"/>
        </w:rPr>
        <w:t xml:space="preserve">Nil o ne? Ela o neli?Ali on  </w:t>
      </w:r>
      <w:r w:rsidRPr="009536B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372745" cy="394970"/>
            <wp:effectExtent l="19050" t="0" r="8255" b="0"/>
            <wp:docPr id="489" name="Resim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>al. O</w:t>
      </w:r>
      <w:r w:rsidRPr="009536BD">
        <w:rPr>
          <w:rFonts w:ascii="Hand writing Mutlu" w:hAnsi="Hand writing Mutlu"/>
          <w:sz w:val="40"/>
          <w:szCs w:val="40"/>
        </w:rPr>
        <w:t>nat on</w:t>
      </w:r>
      <w:r>
        <w:rPr>
          <w:rFonts w:ascii="Hand writing Mutlu" w:hAnsi="Hand writing Mutlu"/>
          <w:sz w:val="40"/>
          <w:szCs w:val="40"/>
        </w:rPr>
        <w:t xml:space="preserve"> ala</w:t>
      </w:r>
      <w:r w:rsidRPr="009536B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875030" cy="310515"/>
            <wp:effectExtent l="19050" t="0" r="0" b="0"/>
            <wp:docPr id="490" name="Resim 490" descr="MCj04125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MCj04125000000[1]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6BD">
        <w:rPr>
          <w:rFonts w:ascii="Hand writing Mutlu" w:hAnsi="Hand writing Mutlu"/>
          <w:sz w:val="40"/>
          <w:szCs w:val="40"/>
        </w:rPr>
        <w:t>al.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9536BD">
        <w:rPr>
          <w:rFonts w:ascii="Hand writing Mutlu" w:hAnsi="Hand writing Mutlu"/>
          <w:sz w:val="40"/>
          <w:szCs w:val="40"/>
        </w:rPr>
        <w:t xml:space="preserve">Tan ona </w:t>
      </w:r>
      <w:r w:rsidRPr="009536BD">
        <w:rPr>
          <w:rFonts w:ascii="Hand writing Mutlu" w:hAnsi="Hand writing Mutlu"/>
          <w:iCs/>
          <w:noProof/>
          <w:sz w:val="40"/>
          <w:szCs w:val="40"/>
        </w:rPr>
        <w:drawing>
          <wp:inline distT="0" distB="0" distL="0" distR="0">
            <wp:extent cx="665934" cy="389467"/>
            <wp:effectExtent l="19050" t="0" r="816" b="0"/>
            <wp:docPr id="491" name="Resim 491" descr="MCj041227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MCj04122720000[1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389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iCs/>
          <w:sz w:val="40"/>
          <w:szCs w:val="40"/>
        </w:rPr>
        <w:t xml:space="preserve"> et.</w:t>
      </w:r>
      <w:r w:rsidRPr="009536BD">
        <w:rPr>
          <w:rFonts w:ascii="Hand writing Mutlu" w:hAnsi="Hand writing Mutlu"/>
          <w:iCs/>
          <w:sz w:val="40"/>
          <w:szCs w:val="40"/>
        </w:rPr>
        <w:t>Nil otele oto al.</w:t>
      </w:r>
      <w:r>
        <w:rPr>
          <w:rFonts w:ascii="Hand writing Mutlu" w:hAnsi="Hand writing Mutlu"/>
          <w:iCs/>
          <w:sz w:val="40"/>
          <w:szCs w:val="40"/>
        </w:rPr>
        <w:t xml:space="preserve"> Talat elli oto al. </w:t>
      </w:r>
      <w:r w:rsidRPr="009536BD">
        <w:rPr>
          <w:rFonts w:ascii="Hand writing Mutlu" w:hAnsi="Hand writing Mutlu"/>
          <w:iCs/>
          <w:sz w:val="40"/>
          <w:szCs w:val="40"/>
        </w:rPr>
        <w:t xml:space="preserve">Anne ona </w:t>
      </w:r>
      <w:r>
        <w:rPr>
          <w:rFonts w:ascii="Hand writing Mutlu" w:hAnsi="Hand writing Mutlu"/>
          <w:iCs/>
          <w:sz w:val="40"/>
          <w:szCs w:val="40"/>
        </w:rPr>
        <w:t>ala</w:t>
      </w:r>
      <w:r w:rsidRPr="009536B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767715" cy="316230"/>
            <wp:effectExtent l="19050" t="0" r="0" b="0"/>
            <wp:docPr id="492" name="Resim 492" descr="MCj0319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MCj03190940000[1]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1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6BD">
        <w:rPr>
          <w:rFonts w:ascii="Hand writing Mutlu" w:hAnsi="Hand writing Mutlu"/>
          <w:sz w:val="40"/>
          <w:szCs w:val="40"/>
        </w:rPr>
        <w:t>al.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9536BD">
        <w:rPr>
          <w:rFonts w:ascii="Hand writing Mutlu" w:hAnsi="Hand writing Mutlu"/>
          <w:iCs/>
          <w:sz w:val="40"/>
          <w:szCs w:val="40"/>
        </w:rPr>
        <w:t>Talat elli oto al. Nil otele oto al.</w:t>
      </w:r>
      <w:r>
        <w:rPr>
          <w:rFonts w:ascii="Hand writing Mutlu" w:hAnsi="Hand writing Mutlu"/>
          <w:iCs/>
          <w:sz w:val="40"/>
          <w:szCs w:val="40"/>
        </w:rPr>
        <w:t xml:space="preserve"> </w:t>
      </w:r>
      <w:r w:rsidRPr="009536BD">
        <w:rPr>
          <w:rFonts w:ascii="Hand writing Mutlu" w:hAnsi="Hand writing Mutlu"/>
          <w:iCs/>
          <w:sz w:val="40"/>
          <w:szCs w:val="40"/>
        </w:rPr>
        <w:t>Altan otele</w:t>
      </w:r>
      <w:r w:rsidRPr="009536BD">
        <w:rPr>
          <w:rFonts w:ascii="Hand writing Mutlu" w:hAnsi="Hand writing Mutlu"/>
          <w:iCs/>
          <w:noProof/>
          <w:sz w:val="40"/>
          <w:szCs w:val="40"/>
        </w:rPr>
        <w:drawing>
          <wp:inline distT="0" distB="0" distL="0" distR="0">
            <wp:extent cx="671830" cy="344170"/>
            <wp:effectExtent l="19050" t="0" r="0" b="0"/>
            <wp:docPr id="495" name="Resim 495" descr="MCj041227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MCj04122720000[1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6BD">
        <w:rPr>
          <w:rFonts w:ascii="Hand writing Mutlu" w:hAnsi="Hand writing Mutlu"/>
          <w:iCs/>
          <w:sz w:val="40"/>
          <w:szCs w:val="40"/>
        </w:rPr>
        <w:t>et.</w:t>
      </w:r>
      <w:r>
        <w:rPr>
          <w:rFonts w:ascii="Hand writing Mutlu" w:hAnsi="Hand writing Mutlu"/>
          <w:iCs/>
          <w:sz w:val="40"/>
          <w:szCs w:val="40"/>
        </w:rPr>
        <w:t xml:space="preserve"> </w:t>
      </w:r>
      <w:r w:rsidRPr="009536BD">
        <w:rPr>
          <w:rFonts w:ascii="Hand writing Mutlu" w:hAnsi="Hand writing Mutlu"/>
          <w:iCs/>
          <w:sz w:val="40"/>
          <w:szCs w:val="40"/>
        </w:rPr>
        <w:t>Ali loto toto al.</w:t>
      </w:r>
      <w:r>
        <w:rPr>
          <w:rFonts w:ascii="Hand writing Mutlu" w:hAnsi="Hand writing Mutlu"/>
          <w:iCs/>
          <w:sz w:val="40"/>
          <w:szCs w:val="40"/>
        </w:rPr>
        <w:t xml:space="preserve"> </w:t>
      </w:r>
      <w:r w:rsidRPr="009536BD">
        <w:rPr>
          <w:rFonts w:ascii="Hand writing Mutlu" w:hAnsi="Hand writing Mutlu"/>
          <w:iCs/>
          <w:sz w:val="40"/>
          <w:szCs w:val="40"/>
        </w:rPr>
        <w:t xml:space="preserve">Nine ata ot at. </w:t>
      </w:r>
      <w:r w:rsidRPr="009536BD">
        <w:rPr>
          <w:rFonts w:ascii="Hand writing Mutlu" w:hAnsi="Hand writing Mutlu"/>
          <w:sz w:val="40"/>
          <w:szCs w:val="40"/>
        </w:rPr>
        <w:t>Ata olta ile</w:t>
      </w:r>
      <w:r w:rsidRPr="009536B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875030" cy="310515"/>
            <wp:effectExtent l="19050" t="0" r="0" b="0"/>
            <wp:docPr id="497" name="Resim 497" descr="MCj04125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 descr="MCj04125000000[1]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6BD">
        <w:rPr>
          <w:rFonts w:ascii="Hand writing Mutlu" w:hAnsi="Hand writing Mutlu"/>
          <w:sz w:val="40"/>
          <w:szCs w:val="40"/>
        </w:rPr>
        <w:t>al.     Otele olta al.</w:t>
      </w:r>
      <w:r>
        <w:rPr>
          <w:rFonts w:ascii="Hand writing Mutlu" w:hAnsi="Hand writing Mutlu"/>
          <w:sz w:val="40"/>
          <w:szCs w:val="40"/>
        </w:rPr>
        <w:t xml:space="preserve"> Eline olta ile tel al. </w:t>
      </w:r>
      <w:r w:rsidRPr="009536BD">
        <w:rPr>
          <w:rFonts w:ascii="Hand writing Mutlu" w:hAnsi="Hand writing Mutlu"/>
          <w:sz w:val="40"/>
          <w:szCs w:val="40"/>
        </w:rPr>
        <w:t>Otele 4 olta al.</w:t>
      </w:r>
    </w:p>
    <w:p w:rsidR="009536BD" w:rsidRPr="009536BD" w:rsidRDefault="009536BD" w:rsidP="009536BD">
      <w:pPr>
        <w:pStyle w:val="AralkYok"/>
        <w:rPr>
          <w:rFonts w:ascii="Hand writing Mutlu" w:hAnsi="Hand writing Mutlu"/>
          <w:sz w:val="40"/>
          <w:szCs w:val="40"/>
        </w:rPr>
      </w:pPr>
      <w:r w:rsidRPr="009536BD">
        <w:rPr>
          <w:rFonts w:ascii="Hand writing Mutlu" w:hAnsi="Hand writing Mutlu"/>
          <w:sz w:val="40"/>
          <w:szCs w:val="40"/>
        </w:rPr>
        <w:t>Alo anne alo.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9536BD">
        <w:rPr>
          <w:rFonts w:ascii="Hand writing Mutlu" w:hAnsi="Hand writing Mutlu"/>
          <w:sz w:val="40"/>
          <w:szCs w:val="40"/>
        </w:rPr>
        <w:t>Anne</w:t>
      </w:r>
      <w:r w:rsidRPr="009536B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767715" cy="316230"/>
            <wp:effectExtent l="19050" t="0" r="0" b="0"/>
            <wp:docPr id="498" name="Resim 498" descr="MCj0319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MCj03190940000[1]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1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6BD">
        <w:rPr>
          <w:rFonts w:ascii="Hand writing Mutlu" w:hAnsi="Hand writing Mutlu"/>
          <w:sz w:val="40"/>
          <w:szCs w:val="40"/>
        </w:rPr>
        <w:t>otlat.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9536BD">
        <w:rPr>
          <w:rFonts w:ascii="Hand writing Mutlu" w:hAnsi="Hand writing Mutlu"/>
          <w:sz w:val="40"/>
          <w:szCs w:val="40"/>
        </w:rPr>
        <w:t xml:space="preserve">Otlat Nail </w:t>
      </w:r>
      <w:r w:rsidRPr="009536B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535940" cy="316230"/>
            <wp:effectExtent l="19050" t="0" r="0" b="0"/>
            <wp:docPr id="499" name="Resim 499" descr="MCj0319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 descr="MCj03190940000[1]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31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6BD">
        <w:rPr>
          <w:rFonts w:ascii="Hand writing Mutlu" w:hAnsi="Hand writing Mutlu"/>
          <w:sz w:val="40"/>
          <w:szCs w:val="40"/>
        </w:rPr>
        <w:t xml:space="preserve">otlat.   </w:t>
      </w:r>
      <w:bookmarkStart w:id="0" w:name="_GoBack"/>
      <w:bookmarkEnd w:id="0"/>
    </w:p>
    <w:p w:rsidR="009266A3" w:rsidRPr="009266A3" w:rsidRDefault="009266A3" w:rsidP="009266A3">
      <w:pPr>
        <w:rPr>
          <w:rFonts w:ascii="Hand writing Mutlu" w:hAnsi="Hand writing Mutlu" w:cs="Arial"/>
          <w:b/>
          <w:iCs/>
          <w:sz w:val="40"/>
          <w:szCs w:val="32"/>
        </w:rPr>
      </w:pPr>
      <w:r>
        <w:rPr>
          <w:rFonts w:ascii="Hand writing Mutlu" w:hAnsi="Hand writing Mutlu" w:cs="Arial"/>
          <w:b/>
          <w:iCs/>
          <w:sz w:val="40"/>
          <w:szCs w:val="32"/>
        </w:rPr>
        <w:tab/>
      </w:r>
      <w:r w:rsidRPr="009266A3">
        <w:rPr>
          <w:rFonts w:ascii="Hand writing Mutlu" w:hAnsi="Hand writing Mutlu" w:cs="Arial"/>
          <w:b/>
          <w:iCs/>
          <w:sz w:val="40"/>
          <w:szCs w:val="32"/>
        </w:rPr>
        <w:t xml:space="preserve">Ata on ton ot al. </w:t>
      </w:r>
      <w:r>
        <w:rPr>
          <w:rFonts w:ascii="Hand writing Mutlu" w:hAnsi="Hand writing Mutlu" w:cs="Arial"/>
          <w:b/>
          <w:iCs/>
          <w:sz w:val="40"/>
          <w:szCs w:val="32"/>
        </w:rPr>
        <w:t>N</w:t>
      </w:r>
      <w:r w:rsidRPr="009266A3">
        <w:rPr>
          <w:rFonts w:ascii="Hand writing Mutlu" w:hAnsi="Hand writing Mutlu" w:cs="Arial"/>
          <w:b/>
          <w:iCs/>
          <w:sz w:val="40"/>
          <w:szCs w:val="32"/>
        </w:rPr>
        <w:t>il elli olta al. Nalan ona otlat</w:t>
      </w:r>
      <w:r>
        <w:rPr>
          <w:rFonts w:ascii="Hand writing Mutlu" w:hAnsi="Hand writing Mutlu" w:cs="Arial"/>
          <w:b/>
          <w:iCs/>
          <w:sz w:val="40"/>
          <w:szCs w:val="32"/>
        </w:rPr>
        <w:t xml:space="preserve">. </w:t>
      </w:r>
      <w:r w:rsidRPr="009266A3">
        <w:rPr>
          <w:rFonts w:ascii="Hand writing Mutlu" w:hAnsi="Hand writing Mutlu" w:cs="Arial"/>
          <w:b/>
          <w:iCs/>
          <w:sz w:val="40"/>
          <w:szCs w:val="32"/>
        </w:rPr>
        <w:t xml:space="preserve">Tane tane anlat.                      </w:t>
      </w:r>
    </w:p>
    <w:p w:rsidR="009266A3" w:rsidRPr="009266A3" w:rsidRDefault="009266A3" w:rsidP="009266A3">
      <w:pPr>
        <w:rPr>
          <w:rFonts w:ascii="Hand writing Mutlu" w:hAnsi="Hand writing Mutlu" w:cs="Arial"/>
          <w:b/>
          <w:iCs/>
          <w:sz w:val="40"/>
          <w:szCs w:val="32"/>
        </w:rPr>
      </w:pPr>
      <w:r w:rsidRPr="009266A3">
        <w:rPr>
          <w:rFonts w:ascii="Hand writing Mutlu" w:hAnsi="Hand writing Mutlu" w:cs="Arial"/>
          <w:b/>
          <w:iCs/>
          <w:sz w:val="40"/>
          <w:szCs w:val="32"/>
        </w:rPr>
        <w:t xml:space="preserve">5 tane olta al. </w:t>
      </w:r>
      <w:r>
        <w:rPr>
          <w:rFonts w:ascii="Hand writing Mutlu" w:hAnsi="Hand writing Mutlu" w:cs="Arial"/>
          <w:b/>
          <w:iCs/>
          <w:sz w:val="40"/>
          <w:szCs w:val="32"/>
        </w:rPr>
        <w:t>O</w:t>
      </w:r>
      <w:r w:rsidRPr="009266A3">
        <w:rPr>
          <w:rFonts w:ascii="Hand writing Mutlu" w:hAnsi="Hand writing Mutlu" w:cs="Arial"/>
          <w:b/>
          <w:iCs/>
          <w:sz w:val="40"/>
          <w:szCs w:val="32"/>
        </w:rPr>
        <w:t xml:space="preserve">na olta al. Talat otele et al.           </w:t>
      </w:r>
    </w:p>
    <w:p w:rsidR="00696699" w:rsidRPr="009266A3" w:rsidRDefault="009266A3" w:rsidP="009266A3">
      <w:pPr>
        <w:rPr>
          <w:rFonts w:asciiTheme="majorHAnsi" w:hAnsiTheme="majorHAnsi"/>
          <w:sz w:val="28"/>
        </w:rPr>
      </w:pPr>
      <w:r w:rsidRPr="009266A3">
        <w:rPr>
          <w:rFonts w:ascii="Hand writing Mutlu" w:hAnsi="Hand writing Mutlu" w:cs="Arial"/>
          <w:b/>
          <w:iCs/>
          <w:sz w:val="40"/>
          <w:szCs w:val="32"/>
        </w:rPr>
        <w:t>Atilla otel al. Lale not al</w:t>
      </w:r>
      <w:r>
        <w:rPr>
          <w:rFonts w:ascii="Hand writing Mutlu" w:hAnsi="Hand writing Mutlu" w:cs="Arial"/>
          <w:b/>
          <w:iCs/>
          <w:sz w:val="40"/>
          <w:szCs w:val="32"/>
        </w:rPr>
        <w:t xml:space="preserve">. </w:t>
      </w:r>
      <w:r w:rsidRPr="009266A3">
        <w:rPr>
          <w:rFonts w:ascii="Hand writing Mutlu" w:hAnsi="Hand writing Mutlu" w:cs="Arial"/>
          <w:b/>
          <w:iCs/>
          <w:sz w:val="40"/>
          <w:szCs w:val="32"/>
        </w:rPr>
        <w:t xml:space="preserve">Alo </w:t>
      </w:r>
      <w:r>
        <w:rPr>
          <w:rFonts w:ascii="Hand writing Mutlu" w:hAnsi="Hand writing Mutlu" w:cs="Arial"/>
          <w:b/>
          <w:iCs/>
          <w:sz w:val="40"/>
          <w:szCs w:val="32"/>
        </w:rPr>
        <w:t>nine</w:t>
      </w:r>
      <w:r w:rsidRPr="009266A3">
        <w:rPr>
          <w:rFonts w:ascii="Hand writing Mutlu" w:hAnsi="Hand writing Mutlu" w:cs="Arial"/>
          <w:b/>
          <w:iCs/>
          <w:sz w:val="40"/>
          <w:szCs w:val="32"/>
        </w:rPr>
        <w:t xml:space="preserve"> alo.</w:t>
      </w:r>
      <w:r>
        <w:rPr>
          <w:rFonts w:ascii="Hand writing Mutlu" w:hAnsi="Hand writing Mutlu" w:cs="Arial"/>
          <w:b/>
          <w:iCs/>
          <w:sz w:val="40"/>
          <w:szCs w:val="32"/>
        </w:rPr>
        <w:t xml:space="preserve"> </w:t>
      </w:r>
      <w:r w:rsidRPr="009266A3">
        <w:rPr>
          <w:rFonts w:ascii="Hand writing Mutlu" w:hAnsi="Hand writing Mutlu" w:cs="Arial"/>
          <w:b/>
          <w:iCs/>
          <w:sz w:val="40"/>
          <w:szCs w:val="32"/>
        </w:rPr>
        <w:t xml:space="preserve">Tonton nine, tonton anne. </w:t>
      </w:r>
      <w:hyperlink r:id="rId18" w:history="1">
        <w:r w:rsidR="00556BB6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</w:p>
    <w:sectPr w:rsidR="00696699" w:rsidRPr="009266A3" w:rsidSect="006A1596">
      <w:headerReference w:type="default" r:id="rId19"/>
      <w:footerReference w:type="default" r:id="rId20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526" w:rsidRDefault="005F2526" w:rsidP="001A3CA1">
      <w:r>
        <w:separator/>
      </w:r>
    </w:p>
  </w:endnote>
  <w:endnote w:type="continuationSeparator" w:id="0">
    <w:p w:rsidR="005F2526" w:rsidRDefault="005F2526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A4D" w:rsidRPr="00173EE7" w:rsidRDefault="000C600E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="00173EE7" w:rsidRPr="00173EE7">
      <w:rPr>
        <w:rFonts w:ascii="Segoe UI Symbol" w:hAnsi="Segoe UI Symbol"/>
        <w:noProof/>
        <w:color w:val="0000FF"/>
        <w:sz w:val="12"/>
      </w:rPr>
      <w:t></w:t>
    </w:r>
    <w:r w:rsidR="005F2526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5F2526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="00FE09BA" w:rsidRPr="00173EE7">
      <w:rPr>
        <w:rFonts w:ascii="Segoe UI Symbol" w:hAnsi="Segoe UI Symbol"/>
        <w:noProof/>
        <w:color w:val="0000FF"/>
        <w:sz w:val="12"/>
      </w:rPr>
      <w:t></w:t>
    </w:r>
    <w:r w:rsidR="00FE09BA">
      <w:rPr>
        <w:rFonts w:ascii="Segoe UI Symbol" w:hAnsi="Segoe UI Symbol"/>
        <w:noProof/>
        <w:color w:val="0000FF"/>
        <w:sz w:val="12"/>
      </w:rPr>
      <w:t xml:space="preserve"> </w:t>
    </w:r>
    <w:r w:rsidR="00396444" w:rsidRPr="00173EE7">
      <w:rPr>
        <w:rFonts w:asciiTheme="majorHAnsi" w:hAnsiTheme="majorHAnsi"/>
        <w:b/>
        <w:color w:val="0000FF"/>
        <w:sz w:val="14"/>
      </w:rPr>
      <w:t>Kontrol edilmiştir.</w:t>
    </w:r>
    <w:r w:rsidR="00173EE7" w:rsidRPr="00173EE7">
      <w:rPr>
        <w:rFonts w:asciiTheme="majorHAnsi" w:hAnsiTheme="majorHAnsi"/>
        <w:b/>
        <w:color w:val="0000FF"/>
        <w:sz w:val="14"/>
      </w:rPr>
      <w:t xml:space="preserve"> 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="00173EE7" w:rsidRPr="00173EE7">
      <w:rPr>
        <w:rFonts w:asciiTheme="majorHAnsi" w:hAnsiTheme="majorHAnsi"/>
        <w:b/>
        <w:color w:val="0000FF"/>
        <w:sz w:val="8"/>
      </w:rPr>
      <w:t>......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..........................................................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İmza: 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526" w:rsidRDefault="005F2526" w:rsidP="001A3CA1">
      <w:r>
        <w:separator/>
      </w:r>
    </w:p>
  </w:footnote>
  <w:footnote w:type="continuationSeparator" w:id="0">
    <w:p w:rsidR="005F2526" w:rsidRDefault="005F2526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E2" w:rsidRPr="00173EE7" w:rsidRDefault="005F2526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A979A9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556BB6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227AE2" w:rsidRPr="00173EE7">
      <w:rPr>
        <w:rFonts w:asciiTheme="majorHAnsi" w:hAnsiTheme="majorHAnsi"/>
        <w:b/>
        <w:color w:val="0000FF"/>
        <w:sz w:val="14"/>
      </w:rPr>
      <w:t>1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  <w:r w:rsidR="00E95283" w:rsidRPr="00173EE7">
      <w:rPr>
        <w:rFonts w:asciiTheme="majorHAnsi" w:hAnsiTheme="majorHAnsi"/>
        <w:b/>
        <w:color w:val="0000FF"/>
        <w:sz w:val="14"/>
      </w:rPr>
      <w:t xml:space="preserve">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B1491C"/>
    <w:multiLevelType w:val="hybridMultilevel"/>
    <w:tmpl w:val="AAECB4D6"/>
    <w:lvl w:ilvl="0" w:tplc="98AC9BA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2"/>
    <o:shapelayout v:ext="edit">
      <o:idmap v:ext="edit" data="2"/>
      <o:rules v:ext="edit">
        <o:r id="V:Rule1" type="connector" idref="#AutoShape 7"/>
        <o:r id="V:Rule2" type="connector" idref="#AutoShape 51"/>
        <o:r id="V:Rule3" type="connector" idref="#AutoShape 49"/>
        <o:r id="V:Rule4" type="connector" idref="#_x0000_s2107"/>
        <o:r id="V:Rule5" type="connector" idref="#AutoShape 48"/>
        <o:r id="V:Rule6" type="connector" idref="#AutoShape 52"/>
        <o:r id="V:Rule7" type="connector" idref="#AutoShape 35"/>
        <o:r id="V:Rule8" type="connector" idref="#AutoShape 3"/>
        <o:r id="V:Rule9" type="connector" idref="#_x0000_s2101"/>
        <o:r id="V:Rule10" type="connector" idref="#_x0000_s2391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533F"/>
    <w:rsid w:val="000111BB"/>
    <w:rsid w:val="00011226"/>
    <w:rsid w:val="00012895"/>
    <w:rsid w:val="00014A4D"/>
    <w:rsid w:val="00021AB7"/>
    <w:rsid w:val="000221B9"/>
    <w:rsid w:val="00024AC7"/>
    <w:rsid w:val="00030B3E"/>
    <w:rsid w:val="000336B2"/>
    <w:rsid w:val="000451E4"/>
    <w:rsid w:val="0004725A"/>
    <w:rsid w:val="00051B61"/>
    <w:rsid w:val="00053073"/>
    <w:rsid w:val="000542A9"/>
    <w:rsid w:val="000A29A9"/>
    <w:rsid w:val="000C5092"/>
    <w:rsid w:val="000C600E"/>
    <w:rsid w:val="000D5CE7"/>
    <w:rsid w:val="000F3126"/>
    <w:rsid w:val="00110762"/>
    <w:rsid w:val="00126A8D"/>
    <w:rsid w:val="001411C1"/>
    <w:rsid w:val="00145296"/>
    <w:rsid w:val="00156F17"/>
    <w:rsid w:val="0016569D"/>
    <w:rsid w:val="00173EE7"/>
    <w:rsid w:val="00181457"/>
    <w:rsid w:val="0018301F"/>
    <w:rsid w:val="001A3CA1"/>
    <w:rsid w:val="001A5239"/>
    <w:rsid w:val="001B1A8F"/>
    <w:rsid w:val="001C21BA"/>
    <w:rsid w:val="001C3E70"/>
    <w:rsid w:val="001C69E2"/>
    <w:rsid w:val="001E1A82"/>
    <w:rsid w:val="001E6D2C"/>
    <w:rsid w:val="001F58B0"/>
    <w:rsid w:val="00201CDE"/>
    <w:rsid w:val="0022100C"/>
    <w:rsid w:val="0022289E"/>
    <w:rsid w:val="00226D6E"/>
    <w:rsid w:val="00227AE2"/>
    <w:rsid w:val="00257458"/>
    <w:rsid w:val="00270E77"/>
    <w:rsid w:val="00287084"/>
    <w:rsid w:val="00296DCB"/>
    <w:rsid w:val="002A0AE1"/>
    <w:rsid w:val="002A0BED"/>
    <w:rsid w:val="002D47FF"/>
    <w:rsid w:val="002D6CA8"/>
    <w:rsid w:val="002E28DB"/>
    <w:rsid w:val="002E2998"/>
    <w:rsid w:val="002E33CD"/>
    <w:rsid w:val="00307001"/>
    <w:rsid w:val="003127B1"/>
    <w:rsid w:val="00321EC5"/>
    <w:rsid w:val="00347A4C"/>
    <w:rsid w:val="00363D6D"/>
    <w:rsid w:val="003777BE"/>
    <w:rsid w:val="00396444"/>
    <w:rsid w:val="003B0DA1"/>
    <w:rsid w:val="003C7FF6"/>
    <w:rsid w:val="003E7D18"/>
    <w:rsid w:val="0041026D"/>
    <w:rsid w:val="0044438D"/>
    <w:rsid w:val="004734C7"/>
    <w:rsid w:val="00497CAF"/>
    <w:rsid w:val="004A27DA"/>
    <w:rsid w:val="004A797B"/>
    <w:rsid w:val="004C134F"/>
    <w:rsid w:val="004D1E03"/>
    <w:rsid w:val="004D533F"/>
    <w:rsid w:val="004F59A3"/>
    <w:rsid w:val="005035B6"/>
    <w:rsid w:val="0051020C"/>
    <w:rsid w:val="00516F02"/>
    <w:rsid w:val="005273CC"/>
    <w:rsid w:val="00545CD9"/>
    <w:rsid w:val="00547493"/>
    <w:rsid w:val="00556BB6"/>
    <w:rsid w:val="0056451E"/>
    <w:rsid w:val="005653E7"/>
    <w:rsid w:val="00573DB4"/>
    <w:rsid w:val="00586CD4"/>
    <w:rsid w:val="005923A3"/>
    <w:rsid w:val="005933C3"/>
    <w:rsid w:val="00593449"/>
    <w:rsid w:val="00593EDC"/>
    <w:rsid w:val="005965A0"/>
    <w:rsid w:val="005A4C07"/>
    <w:rsid w:val="005B726E"/>
    <w:rsid w:val="005C11D7"/>
    <w:rsid w:val="005C67D6"/>
    <w:rsid w:val="005F0BDA"/>
    <w:rsid w:val="005F2526"/>
    <w:rsid w:val="0061462A"/>
    <w:rsid w:val="00620FB4"/>
    <w:rsid w:val="0062115F"/>
    <w:rsid w:val="0063426A"/>
    <w:rsid w:val="006359C6"/>
    <w:rsid w:val="00643505"/>
    <w:rsid w:val="0064739F"/>
    <w:rsid w:val="00661B26"/>
    <w:rsid w:val="0066575A"/>
    <w:rsid w:val="00666F82"/>
    <w:rsid w:val="006670C2"/>
    <w:rsid w:val="0068609D"/>
    <w:rsid w:val="00692247"/>
    <w:rsid w:val="00694BDA"/>
    <w:rsid w:val="00696699"/>
    <w:rsid w:val="006A1596"/>
    <w:rsid w:val="006A1EC5"/>
    <w:rsid w:val="006A3941"/>
    <w:rsid w:val="006A79B5"/>
    <w:rsid w:val="006B4FD9"/>
    <w:rsid w:val="006C35C8"/>
    <w:rsid w:val="006D0378"/>
    <w:rsid w:val="0071772C"/>
    <w:rsid w:val="007236E7"/>
    <w:rsid w:val="00742FB6"/>
    <w:rsid w:val="0074604B"/>
    <w:rsid w:val="0075317A"/>
    <w:rsid w:val="007579A3"/>
    <w:rsid w:val="00766FB8"/>
    <w:rsid w:val="00774FC6"/>
    <w:rsid w:val="0078056D"/>
    <w:rsid w:val="00784A32"/>
    <w:rsid w:val="00784FCF"/>
    <w:rsid w:val="0079604C"/>
    <w:rsid w:val="007E4008"/>
    <w:rsid w:val="007F5AE6"/>
    <w:rsid w:val="007F7686"/>
    <w:rsid w:val="008057EC"/>
    <w:rsid w:val="008071E3"/>
    <w:rsid w:val="0080741D"/>
    <w:rsid w:val="00812D33"/>
    <w:rsid w:val="008268DB"/>
    <w:rsid w:val="0085205C"/>
    <w:rsid w:val="00865794"/>
    <w:rsid w:val="008C413E"/>
    <w:rsid w:val="008D3DCC"/>
    <w:rsid w:val="008E31A8"/>
    <w:rsid w:val="008E5F54"/>
    <w:rsid w:val="00917177"/>
    <w:rsid w:val="0092634F"/>
    <w:rsid w:val="009266A3"/>
    <w:rsid w:val="00933985"/>
    <w:rsid w:val="00934BD0"/>
    <w:rsid w:val="00937001"/>
    <w:rsid w:val="00942A13"/>
    <w:rsid w:val="009536BD"/>
    <w:rsid w:val="00955DFB"/>
    <w:rsid w:val="00972BB9"/>
    <w:rsid w:val="00974E60"/>
    <w:rsid w:val="009769D0"/>
    <w:rsid w:val="009831E4"/>
    <w:rsid w:val="009A508F"/>
    <w:rsid w:val="009B1296"/>
    <w:rsid w:val="009C6A83"/>
    <w:rsid w:val="009D6E00"/>
    <w:rsid w:val="00A0113D"/>
    <w:rsid w:val="00A0532F"/>
    <w:rsid w:val="00A05731"/>
    <w:rsid w:val="00A14412"/>
    <w:rsid w:val="00A2331F"/>
    <w:rsid w:val="00A60CB3"/>
    <w:rsid w:val="00A61F20"/>
    <w:rsid w:val="00A62B2F"/>
    <w:rsid w:val="00A71D11"/>
    <w:rsid w:val="00A722D5"/>
    <w:rsid w:val="00A772C3"/>
    <w:rsid w:val="00A84362"/>
    <w:rsid w:val="00A91B34"/>
    <w:rsid w:val="00A979A9"/>
    <w:rsid w:val="00AA412E"/>
    <w:rsid w:val="00AC28A7"/>
    <w:rsid w:val="00AD0483"/>
    <w:rsid w:val="00AD3FB5"/>
    <w:rsid w:val="00AD434A"/>
    <w:rsid w:val="00AD51C2"/>
    <w:rsid w:val="00AE387A"/>
    <w:rsid w:val="00AF08D7"/>
    <w:rsid w:val="00AF5DE1"/>
    <w:rsid w:val="00AF7545"/>
    <w:rsid w:val="00B0135F"/>
    <w:rsid w:val="00B04D5A"/>
    <w:rsid w:val="00B16892"/>
    <w:rsid w:val="00B226A5"/>
    <w:rsid w:val="00B50BFF"/>
    <w:rsid w:val="00B528F0"/>
    <w:rsid w:val="00B53AAF"/>
    <w:rsid w:val="00B64DD7"/>
    <w:rsid w:val="00BA6D48"/>
    <w:rsid w:val="00BB7A67"/>
    <w:rsid w:val="00BD352F"/>
    <w:rsid w:val="00BD5FAA"/>
    <w:rsid w:val="00BF5903"/>
    <w:rsid w:val="00C16332"/>
    <w:rsid w:val="00C52704"/>
    <w:rsid w:val="00C53E08"/>
    <w:rsid w:val="00C80CBB"/>
    <w:rsid w:val="00CA04FA"/>
    <w:rsid w:val="00CA79BE"/>
    <w:rsid w:val="00CB4551"/>
    <w:rsid w:val="00CB59A5"/>
    <w:rsid w:val="00CD235C"/>
    <w:rsid w:val="00CD3F6D"/>
    <w:rsid w:val="00CD6DDE"/>
    <w:rsid w:val="00CE0DF2"/>
    <w:rsid w:val="00CE1077"/>
    <w:rsid w:val="00CE295F"/>
    <w:rsid w:val="00D02CC1"/>
    <w:rsid w:val="00D04BD4"/>
    <w:rsid w:val="00D13FB1"/>
    <w:rsid w:val="00D2466A"/>
    <w:rsid w:val="00D3040A"/>
    <w:rsid w:val="00D30E4E"/>
    <w:rsid w:val="00D47BA8"/>
    <w:rsid w:val="00D7550E"/>
    <w:rsid w:val="00D83EE0"/>
    <w:rsid w:val="00D91B71"/>
    <w:rsid w:val="00DA0796"/>
    <w:rsid w:val="00DB5EE6"/>
    <w:rsid w:val="00DC0714"/>
    <w:rsid w:val="00DD6B79"/>
    <w:rsid w:val="00DE0B99"/>
    <w:rsid w:val="00DF6384"/>
    <w:rsid w:val="00E45E0E"/>
    <w:rsid w:val="00E6648C"/>
    <w:rsid w:val="00E76BCB"/>
    <w:rsid w:val="00E95283"/>
    <w:rsid w:val="00EA3C95"/>
    <w:rsid w:val="00EA40A1"/>
    <w:rsid w:val="00EB61C2"/>
    <w:rsid w:val="00EB7B0D"/>
    <w:rsid w:val="00EF3119"/>
    <w:rsid w:val="00F36ECC"/>
    <w:rsid w:val="00F56C87"/>
    <w:rsid w:val="00FB41E8"/>
    <w:rsid w:val="00FC0A56"/>
    <w:rsid w:val="00FE09BA"/>
    <w:rsid w:val="00FE0BE3"/>
    <w:rsid w:val="00FF5F5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2"/>
    <o:shapelayout v:ext="edit">
      <o:idmap v:ext="edit" data="1"/>
      <o:rules v:ext="edit">
        <o:r id="V:Rule1" type="connector" idref="#_x0000_s1105"/>
        <o:r id="V:Rule2" type="connector" idref="#_x0000_s1157"/>
        <o:r id="V:Rule3" type="connector" idref="#_x0000_s1150"/>
        <o:r id="V:Rule4" type="connector" idref="#_x0000_s1148"/>
        <o:r id="V:Rule5" type="connector" idref="#_x0000_s1156"/>
        <o:r id="V:Rule6" type="connector" idref="#_x0000_s1103"/>
        <o:r id="V:Rule7" type="connector" idref="#_x0000_s1147"/>
        <o:r id="V:Rule8" type="connector" idref="#_x0000_s1155"/>
        <o:r id="V:Rule9" type="connector" idref="#_x0000_s1107"/>
        <o:r id="V:Rule10" type="connector" idref="#_x0000_s1140"/>
        <o:r id="V:Rule11" type="connector" idref="#_x0000_s1106"/>
        <o:r id="V:Rule12" type="connector" idref="#_x0000_s1153"/>
        <o:r id="V:Rule13" type="connector" idref="#_x0000_s1138"/>
        <o:r id="V:Rule14" type="connector" idref="#_x0000_s1146"/>
        <o:r id="V:Rule15" type="connector" idref="#_x0000_s1142"/>
        <o:r id="V:Rule16" type="connector" idref="#_x0000_s1100"/>
        <o:r id="V:Rule17" type="connector" idref="#_x0000_s1112"/>
        <o:r id="V:Rule18" type="connector" idref="#_x0000_s1111"/>
        <o:r id="V:Rule19" type="connector" idref="#_x0000_s1158"/>
        <o:r id="V:Rule20" type="connector" idref="#_x0000_s1141"/>
        <o:r id="V:Rule21" type="connector" idref="#_x0000_s1110"/>
        <o:r id="V:Rule22" type="connector" idref="#_x0000_s1145"/>
        <o:r id="V:Rule23" type="connector" idref="#_x0000_s1127"/>
        <o:r id="V:Rule24" type="connector" idref="#_x0000_s1143"/>
        <o:r id="V:Rule25" type="connector" idref="#_x0000_s1126"/>
        <o:r id="V:Rule26" type="connector" idref="#_x0000_s1108"/>
        <o:r id="V:Rule27" type="connector" idref="#_x0000_s1135"/>
        <o:r id="V:Rule28" type="connector" idref="#_x0000_s1120"/>
        <o:r id="V:Rule29" type="connector" idref="#_x0000_s1152"/>
        <o:r id="V:Rule30" type="connector" idref="#_x0000_s1118"/>
        <o:r id="V:Rule31" type="connector" idref="#_x0000_s1151"/>
        <o:r id="V:Rule32" type="connector" idref="#_x0000_s1133"/>
        <o:r id="V:Rule33" type="connector" idref="#_x0000_s1117"/>
        <o:r id="V:Rule34" type="connector" idref="#_x0000_s1137"/>
        <o:r id="V:Rule35" type="connector" idref="#_x0000_s1136"/>
        <o:r id="V:Rule36" type="connector" idref="#_x0000_s1116"/>
        <o:r id="V:Rule37" type="connector" idref="#_x0000_s1102"/>
        <o:r id="V:Rule38" type="connector" idref="#_x0000_s1122"/>
        <o:r id="V:Rule39" type="connector" idref="#_x0000_s1132"/>
        <o:r id="V:Rule40" type="connector" idref="#_x0000_s1115"/>
        <o:r id="V:Rule41" type="connector" idref="#_x0000_s1131"/>
        <o:r id="V:Rule42" type="connector" idref="#_x0000_s1113"/>
        <o:r id="V:Rule43" type="connector" idref="#_x0000_s1101"/>
        <o:r id="V:Rule44" type="connector" idref="#_x0000_s1121"/>
        <o:r id="V:Rule45" type="connector" idref="#_x0000_s1130"/>
        <o:r id="V:Rule46" type="connector" idref="#_x0000_s1125"/>
        <o:r id="V:Rule47" type="connector" idref="#_x0000_s1123"/>
        <o:r id="V:Rule48" type="connector" idref="#_x0000_s1128"/>
      </o:rules>
    </o:shapelayout>
  </w:shapeDefaults>
  <w:decimalSymbol w:val=","/>
  <w:listSeparator w:val=";"/>
  <w15:docId w15:val="{0C2F85FA-3D3F-4B88-A0C2-F943A9CFF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table" w:styleId="TabloKlavuzu">
    <w:name w:val="Table Grid"/>
    <w:basedOn w:val="NormalTablo"/>
    <w:rsid w:val="00DB5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semiHidden/>
    <w:unhideWhenUsed/>
    <w:rsid w:val="00556B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9871F-579E-4564-8CD7-871D9898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42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cp:lastModifiedBy>doğan</cp:lastModifiedBy>
  <cp:revision>3</cp:revision>
  <dcterms:created xsi:type="dcterms:W3CDTF">2015-11-12T20:41:00Z</dcterms:created>
  <dcterms:modified xsi:type="dcterms:W3CDTF">2015-12-02T12:43:00Z</dcterms:modified>
</cp:coreProperties>
</file>