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AA" w:rsidRDefault="005D6EAA" w:rsidP="00BA11A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 w:rsidR="00BA11A2">
        <w:rPr>
          <w:rFonts w:asciiTheme="majorHAnsi" w:hAnsiTheme="majorHAnsi"/>
        </w:rPr>
        <w:t>sözcükleri okuyalım. Seçtiğimiz 10 taneyi biz söyleyelim. Bakmadan yazdıralım.</w:t>
      </w:r>
    </w:p>
    <w:p w:rsidR="008C2A02" w:rsidRPr="00EF2542" w:rsidRDefault="008C2A02" w:rsidP="008C2A0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Timsah hortum horoz hamsi</w:t>
      </w:r>
    </w:p>
    <w:p w:rsidR="008C2A02" w:rsidRPr="00EF2542" w:rsidRDefault="008C2A02" w:rsidP="008C2A0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Hasta hırka heykel hırsız</w:t>
      </w:r>
    </w:p>
    <w:p w:rsidR="008C2A02" w:rsidRPr="00EF2542" w:rsidRDefault="008C2A02" w:rsidP="008C2A0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hindi hayal Hasan ehliyet</w:t>
      </w:r>
    </w:p>
    <w:p w:rsidR="008C2A02" w:rsidRPr="00EF2542" w:rsidRDefault="008C2A02" w:rsidP="008C2A0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Hediye Hakkı hakem hamal</w:t>
      </w:r>
    </w:p>
    <w:p w:rsidR="008C2A02" w:rsidRPr="00EF2542" w:rsidRDefault="008C2A02" w:rsidP="008C2A0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Hüseyin hikaye ahmak</w:t>
      </w:r>
    </w:p>
    <w:p w:rsidR="00EF2542" w:rsidRPr="00EF2542" w:rsidRDefault="008C2A02" w:rsidP="00EF254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huysuz huzur</w:t>
      </w:r>
      <w:r w:rsidR="00EF2542" w:rsidRPr="00EF2542">
        <w:rPr>
          <w:rFonts w:ascii="Hand writing Mutlu" w:hAnsi="Hand writing Mutlu"/>
          <w:sz w:val="36"/>
          <w:szCs w:val="36"/>
        </w:rPr>
        <w:t xml:space="preserve"> çiğne çağla</w:t>
      </w:r>
    </w:p>
    <w:p w:rsidR="00EF2542" w:rsidRPr="00EF2542" w:rsidRDefault="00EF2542" w:rsidP="00EF2542">
      <w:pPr>
        <w:pStyle w:val="AralkYok"/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kuğu yağma yağlı ağrı yağmur uçağı tarağa çileği</w:t>
      </w:r>
    </w:p>
    <w:p w:rsidR="00EF2542" w:rsidRPr="002B69C9" w:rsidRDefault="00EF2542" w:rsidP="00EF2542">
      <w:pPr>
        <w:rPr>
          <w:rFonts w:ascii="Hand writing Mutlu" w:hAnsi="Hand writing Mutlu"/>
          <w:sz w:val="36"/>
          <w:szCs w:val="36"/>
        </w:rPr>
      </w:pPr>
      <w:r w:rsidRPr="00EF2542">
        <w:rPr>
          <w:rFonts w:ascii="Hand writing Mutlu" w:hAnsi="Hand writing Mutlu"/>
          <w:sz w:val="36"/>
          <w:szCs w:val="36"/>
        </w:rPr>
        <w:t>bebeğe kağıt ağız doğa tuğla yoğurt yığın Uğur öğret öğretmen öğrenci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B69C9">
        <w:rPr>
          <w:rFonts w:ascii="Hand writing Mutlu" w:hAnsi="Hand writing Mutlu"/>
          <w:sz w:val="36"/>
          <w:szCs w:val="36"/>
        </w:rPr>
        <w:t>i</w:t>
      </w:r>
      <w:r>
        <w:rPr>
          <w:rFonts w:ascii="Hand writing Mutlu" w:hAnsi="Hand writing Mutlu"/>
          <w:sz w:val="36"/>
          <w:szCs w:val="36"/>
        </w:rPr>
        <w:t>ğ</w:t>
      </w:r>
      <w:r w:rsidRPr="002B69C9">
        <w:rPr>
          <w:rFonts w:ascii="Hand writing Mutlu" w:hAnsi="Hand writing Mutlu"/>
          <w:sz w:val="36"/>
          <w:szCs w:val="36"/>
        </w:rPr>
        <w:t>ne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B69C9">
        <w:rPr>
          <w:rFonts w:ascii="Hand writing Mutlu" w:hAnsi="Hand writing Mutlu"/>
          <w:sz w:val="36"/>
          <w:szCs w:val="36"/>
        </w:rPr>
        <w:t>ö</w:t>
      </w:r>
      <w:r>
        <w:rPr>
          <w:rFonts w:ascii="Hand writing Mutlu" w:hAnsi="Hand writing Mutlu"/>
          <w:sz w:val="36"/>
          <w:szCs w:val="36"/>
        </w:rPr>
        <w:t>ğ</w:t>
      </w:r>
      <w:r w:rsidRPr="002B69C9">
        <w:rPr>
          <w:rFonts w:ascii="Hand writing Mutlu" w:hAnsi="Hand writing Mutlu"/>
          <w:sz w:val="36"/>
          <w:szCs w:val="36"/>
        </w:rPr>
        <w:t>le</w:t>
      </w:r>
    </w:p>
    <w:p w:rsidR="00EF2542" w:rsidRDefault="00EF2542" w:rsidP="00EF2542">
      <w:pPr>
        <w:rPr>
          <w:rFonts w:ascii="Hand writing Mutlu" w:hAnsi="Hand writing Mutlu"/>
          <w:sz w:val="36"/>
          <w:szCs w:val="36"/>
        </w:rPr>
      </w:pPr>
      <w:r w:rsidRPr="002B69C9">
        <w:rPr>
          <w:rFonts w:ascii="Hand writing Mutlu" w:hAnsi="Hand writing Mutlu"/>
          <w:sz w:val="36"/>
          <w:szCs w:val="36"/>
        </w:rPr>
        <w:t>ba</w:t>
      </w:r>
      <w:r>
        <w:rPr>
          <w:rFonts w:ascii="Hand writing Mutlu" w:hAnsi="Hand writing Mutlu"/>
          <w:sz w:val="36"/>
          <w:szCs w:val="36"/>
        </w:rPr>
        <w:t>ğ</w:t>
      </w:r>
      <w:r w:rsidRPr="002B69C9">
        <w:rPr>
          <w:rFonts w:ascii="Hand writing Mutlu" w:hAnsi="Hand writing Mutlu"/>
          <w:sz w:val="36"/>
          <w:szCs w:val="36"/>
        </w:rPr>
        <w:t>a</w:t>
      </w:r>
      <w:r>
        <w:rPr>
          <w:rFonts w:ascii="Hand writing Mutlu" w:hAnsi="Hand writing Mutlu"/>
          <w:sz w:val="36"/>
          <w:szCs w:val="36"/>
        </w:rPr>
        <w:t xml:space="preserve"> dağa doğa doğal</w:t>
      </w:r>
    </w:p>
    <w:p w:rsidR="00EF2542" w:rsidRPr="00EF2542" w:rsidRDefault="00EF2542" w:rsidP="00EF2542">
      <w:pPr>
        <w:pStyle w:val="AralkYok"/>
        <w:rPr>
          <w:rFonts w:ascii="Hand writing Mutlu" w:hAnsi="Hand writing Mutlu"/>
          <w:sz w:val="36"/>
          <w:szCs w:val="36"/>
        </w:rPr>
      </w:pPr>
    </w:p>
    <w:p w:rsidR="00BA11A2" w:rsidRPr="00BA11A2" w:rsidRDefault="00BA11A2" w:rsidP="001B07F8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BA11A2">
        <w:rPr>
          <w:rFonts w:asciiTheme="majorHAnsi" w:hAnsiTheme="majorHAnsi"/>
        </w:rPr>
        <w:t>Aşağıdaki metinleri okuyalım. İlk metni okuma yaptıktan sonra biz söyleyelim. Bakmadan deftere yazdıralım.</w:t>
      </w:r>
    </w:p>
    <w:p w:rsidR="00EF2542" w:rsidRDefault="00EF2542" w:rsidP="00EF254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Nasrettin Hoca yaz aylarında sıcaktan şikâyetçiymiş. Arkadaşı</w:t>
      </w:r>
      <w:r w:rsidRPr="00E41AEB">
        <w:rPr>
          <w:rFonts w:ascii="Hand writing Mutlu" w:hAnsi="Hand writing Mutlu"/>
          <w:sz w:val="36"/>
          <w:szCs w:val="36"/>
        </w:rPr>
        <w:t xml:space="preserve"> Nasrettin Hoca</w:t>
      </w:r>
      <w:r w:rsidRPr="00E41AEB">
        <w:rPr>
          <w:sz w:val="36"/>
          <w:szCs w:val="36"/>
        </w:rPr>
        <w:t>’</w:t>
      </w:r>
      <w:r w:rsidRPr="00E41AEB">
        <w:rPr>
          <w:rFonts w:ascii="Hand writing Mutlu" w:hAnsi="Hand writing Mutlu"/>
          <w:sz w:val="36"/>
          <w:szCs w:val="36"/>
        </w:rPr>
        <w:t>ya</w:t>
      </w:r>
      <w:r>
        <w:rPr>
          <w:rFonts w:ascii="Hand writing Mutlu" w:hAnsi="Hand writing Mutlu"/>
          <w:sz w:val="36"/>
          <w:szCs w:val="36"/>
        </w:rPr>
        <w:t>:</w:t>
      </w:r>
    </w:p>
    <w:p w:rsidR="00EF2542" w:rsidRDefault="00EF2542" w:rsidP="00EF2542">
      <w:pPr>
        <w:rPr>
          <w:rFonts w:ascii="Hand writing Mutlu" w:hAnsi="Hand writing Mutlu"/>
          <w:sz w:val="36"/>
          <w:szCs w:val="36"/>
        </w:rPr>
      </w:pPr>
      <w:r w:rsidRPr="00E41AEB">
        <w:rPr>
          <w:sz w:val="36"/>
          <w:szCs w:val="36"/>
        </w:rPr>
        <w:t>—</w:t>
      </w:r>
      <w:r>
        <w:rPr>
          <w:rFonts w:ascii="Hand writing Mutlu" w:hAnsi="Hand writing Mutlu"/>
          <w:sz w:val="36"/>
          <w:szCs w:val="36"/>
        </w:rPr>
        <w:t>Aman Hocam, demiş. Kış gelince üşümekten, yaz gelince terlemekten şikâyet edersin. Hocam, sen hiç memnun olmaz mısın?</w:t>
      </w:r>
    </w:p>
    <w:p w:rsidR="00EF2542" w:rsidRDefault="00EF2542" w:rsidP="00EF254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Nasrettin Hoca:</w:t>
      </w:r>
    </w:p>
    <w:p w:rsidR="00EF2542" w:rsidRPr="00E41AEB" w:rsidRDefault="00EF2542" w:rsidP="00EF2542">
      <w:pPr>
        <w:rPr>
          <w:rFonts w:ascii="Hand writing Mutlu" w:hAnsi="Hand writing Mutlu"/>
          <w:sz w:val="36"/>
          <w:szCs w:val="36"/>
        </w:rPr>
      </w:pPr>
      <w:r w:rsidRPr="00E41AEB">
        <w:rPr>
          <w:sz w:val="36"/>
          <w:szCs w:val="36"/>
        </w:rPr>
        <w:t>—</w:t>
      </w:r>
      <w:r>
        <w:rPr>
          <w:rFonts w:ascii="Hand writing Mutlu" w:hAnsi="Hand writing Mutlu"/>
          <w:sz w:val="36"/>
          <w:szCs w:val="36"/>
        </w:rPr>
        <w:t xml:space="preserve"> Bahara bir şey diyor muyum?</w:t>
      </w:r>
    </w:p>
    <w:p w:rsidR="008C2A02" w:rsidRPr="006D3140" w:rsidRDefault="00EF2542" w:rsidP="008C2A0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2474736</wp:posOffset>
            </wp:positionH>
            <wp:positionV relativeFrom="paragraph">
              <wp:posOffset>-14888</wp:posOffset>
            </wp:positionV>
            <wp:extent cx="900995" cy="598312"/>
            <wp:effectExtent l="19050" t="0" r="0" b="0"/>
            <wp:wrapNone/>
            <wp:docPr id="916" name="Resim 916" descr="j0185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6" descr="j01858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995" cy="59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2A02" w:rsidRPr="006D3140">
        <w:rPr>
          <w:rFonts w:ascii="Hand writing Mutlu" w:hAnsi="Hand writing Mutlu"/>
          <w:sz w:val="36"/>
          <w:szCs w:val="36"/>
        </w:rPr>
        <w:t>Tavuklar haykırıyor,</w:t>
      </w:r>
      <w:r w:rsidR="008C2A02" w:rsidRPr="006D3140">
        <w:rPr>
          <w:rFonts w:ascii="Hand writing Mutlu" w:hAnsi="Hand writing Mutlu"/>
          <w:outline/>
          <w:sz w:val="36"/>
          <w:szCs w:val="36"/>
        </w:rPr>
        <w:t xml:space="preserve"> </w:t>
      </w:r>
    </w:p>
    <w:p w:rsidR="008C2A02" w:rsidRPr="006D3140" w:rsidRDefault="008C2A02" w:rsidP="008C2A02">
      <w:pPr>
        <w:rPr>
          <w:rFonts w:ascii="Hand writing Mutlu" w:hAnsi="Hand writing Mutlu"/>
          <w:sz w:val="36"/>
          <w:szCs w:val="36"/>
        </w:rPr>
      </w:pPr>
      <w:r w:rsidRPr="006D3140">
        <w:rPr>
          <w:rFonts w:ascii="Hand writing Mutlu" w:hAnsi="Hand writing Mutlu"/>
          <w:sz w:val="36"/>
          <w:szCs w:val="36"/>
        </w:rPr>
        <w:t>Gıdak, gıdak, gıt gıdak.</w:t>
      </w:r>
    </w:p>
    <w:p w:rsidR="008C2A02" w:rsidRPr="006D3140" w:rsidRDefault="008C2A02" w:rsidP="008C2A02">
      <w:pPr>
        <w:rPr>
          <w:rFonts w:ascii="Hand writing Mutlu" w:hAnsi="Hand writing Mutlu"/>
          <w:sz w:val="36"/>
          <w:szCs w:val="36"/>
        </w:rPr>
      </w:pPr>
      <w:r w:rsidRPr="006D3140">
        <w:rPr>
          <w:rFonts w:ascii="Hand writing Mutlu" w:hAnsi="Hand writing Mutlu"/>
          <w:sz w:val="36"/>
          <w:szCs w:val="36"/>
        </w:rPr>
        <w:t>Nasıl boyun kırıyor,</w:t>
      </w:r>
    </w:p>
    <w:p w:rsidR="008C2A02" w:rsidRPr="006D3140" w:rsidRDefault="00EF2542" w:rsidP="008C2A0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2551289</wp:posOffset>
            </wp:positionH>
            <wp:positionV relativeFrom="paragraph">
              <wp:posOffset>224931</wp:posOffset>
            </wp:positionV>
            <wp:extent cx="793327" cy="628603"/>
            <wp:effectExtent l="19050" t="0" r="6773" b="0"/>
            <wp:wrapNone/>
            <wp:docPr id="918" name="Resim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93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2A02" w:rsidRPr="006D3140">
        <w:rPr>
          <w:rFonts w:ascii="Hand writing Mutlu" w:hAnsi="Hand writing Mutlu"/>
          <w:sz w:val="36"/>
          <w:szCs w:val="36"/>
        </w:rPr>
        <w:t>Şu çapkın horoza bak.</w:t>
      </w:r>
    </w:p>
    <w:p w:rsidR="008C2A02" w:rsidRPr="006D3140" w:rsidRDefault="008C2A02" w:rsidP="00EF2542">
      <w:pPr>
        <w:pStyle w:val="AralkYok"/>
      </w:pPr>
    </w:p>
    <w:p w:rsidR="008C2A02" w:rsidRPr="006D3140" w:rsidRDefault="008C2A02" w:rsidP="008C2A02">
      <w:pPr>
        <w:rPr>
          <w:rFonts w:ascii="Hand writing Mutlu" w:hAnsi="Hand writing Mutlu"/>
          <w:sz w:val="36"/>
          <w:szCs w:val="36"/>
        </w:rPr>
      </w:pPr>
      <w:r w:rsidRPr="006D3140">
        <w:rPr>
          <w:rFonts w:ascii="Hand writing Mutlu" w:hAnsi="Hand writing Mutlu"/>
          <w:sz w:val="36"/>
          <w:szCs w:val="36"/>
        </w:rPr>
        <w:t>Baba hindi kabarmış,</w:t>
      </w:r>
    </w:p>
    <w:p w:rsidR="008C2A02" w:rsidRPr="006D3140" w:rsidRDefault="008C2A02" w:rsidP="008C2A02">
      <w:pPr>
        <w:rPr>
          <w:rFonts w:ascii="Hand writing Mutlu" w:hAnsi="Hand writing Mutlu"/>
          <w:sz w:val="36"/>
          <w:szCs w:val="36"/>
        </w:rPr>
      </w:pPr>
      <w:r w:rsidRPr="006D3140">
        <w:rPr>
          <w:rFonts w:ascii="Hand writing Mutlu" w:hAnsi="Hand writing Mutlu"/>
          <w:sz w:val="36"/>
          <w:szCs w:val="36"/>
        </w:rPr>
        <w:t>Ne büyüklük ne gurur.</w:t>
      </w:r>
    </w:p>
    <w:p w:rsidR="008C2A02" w:rsidRPr="006D3140" w:rsidRDefault="008C2A02" w:rsidP="008C2A02">
      <w:pPr>
        <w:rPr>
          <w:rFonts w:ascii="Hand writing Mutlu" w:hAnsi="Hand writing Mutlu"/>
          <w:sz w:val="36"/>
          <w:szCs w:val="36"/>
        </w:rPr>
      </w:pPr>
      <w:r w:rsidRPr="006D3140">
        <w:rPr>
          <w:rFonts w:ascii="Hand writing Mutlu" w:hAnsi="Hand writing Mutlu"/>
          <w:sz w:val="36"/>
          <w:szCs w:val="36"/>
        </w:rPr>
        <w:t>Hep kendini yaz kış,</w:t>
      </w:r>
    </w:p>
    <w:p w:rsidR="008C2A02" w:rsidRPr="006D3140" w:rsidRDefault="008C2A02" w:rsidP="008C2A02">
      <w:pPr>
        <w:rPr>
          <w:rFonts w:ascii="Hand writing Mutlu" w:hAnsi="Hand writing Mutlu"/>
          <w:sz w:val="36"/>
          <w:szCs w:val="36"/>
        </w:rPr>
      </w:pPr>
      <w:r w:rsidRPr="006D3140">
        <w:rPr>
          <w:rFonts w:ascii="Hand writing Mutlu" w:hAnsi="Hand writing Mutlu"/>
          <w:sz w:val="36"/>
          <w:szCs w:val="36"/>
        </w:rPr>
        <w:t>Böyle metheder durur.</w:t>
      </w:r>
    </w:p>
    <w:p w:rsidR="008C2A02" w:rsidRPr="00EF2542" w:rsidRDefault="008C2A02" w:rsidP="00EF2542">
      <w:pPr>
        <w:pStyle w:val="AralkYok"/>
      </w:pPr>
    </w:p>
    <w:p w:rsidR="00BA11A2" w:rsidRPr="00BA11A2" w:rsidRDefault="00BA11A2" w:rsidP="00BA11A2">
      <w:pPr>
        <w:pStyle w:val="AralkYok"/>
        <w:numPr>
          <w:ilvl w:val="0"/>
          <w:numId w:val="5"/>
        </w:numPr>
        <w:rPr>
          <w:rFonts w:ascii="Cambria" w:eastAsia="Times New Roman" w:hAnsi="Cambria" w:cs="Times New Roman"/>
        </w:rPr>
      </w:pPr>
      <w:r w:rsidRPr="00BA11A2">
        <w:rPr>
          <w:rFonts w:ascii="Cambria" w:eastAsia="Times New Roman" w:hAnsi="Cambria" w:cs="Times New Roman"/>
        </w:rPr>
        <w:t>Aşağıdaki boşlukları verilen kelimelerle uygun şekilde tamamlayınız.</w:t>
      </w:r>
    </w:p>
    <w:p w:rsidR="008C2A02" w:rsidRDefault="007B58F0" w:rsidP="008C2A02">
      <w:r>
        <w:pict>
          <v:rect id="_x0000_s3195" style="width:252pt;height:89.1pt;mso-left-percent:-10001;mso-top-percent:-10001;mso-position-horizontal:absolute;mso-position-horizontal-relative:char;mso-position-vertical:absolute;mso-position-vertical-relative:line;mso-left-percent:-10001;mso-top-percent:-10001">
            <v:textbox inset=".5mm,0,.5mm,0">
              <w:txbxContent>
                <w:p w:rsidR="00EF2542" w:rsidRPr="00EF2542" w:rsidRDefault="008C2A02" w:rsidP="00EF2542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F2542">
                    <w:rPr>
                      <w:rStyle w:val="AralkYokChar"/>
                      <w:rFonts w:ascii="Hand writing Mutlu" w:hAnsi="Hand writing Mutlu"/>
                      <w:sz w:val="28"/>
                      <w:szCs w:val="28"/>
                    </w:rPr>
                    <w:t xml:space="preserve">hırsız- hortumu- hamsi- horoz- heykel </w:t>
                  </w:r>
                  <w:r w:rsidR="00EF2542" w:rsidRPr="00EF2542">
                    <w:rPr>
                      <w:rStyle w:val="AralkYokChar"/>
                      <w:sz w:val="28"/>
                      <w:szCs w:val="28"/>
                    </w:rPr>
                    <w:t>–</w:t>
                  </w:r>
                  <w:r w:rsidRPr="00EF2542">
                    <w:rPr>
                      <w:rStyle w:val="AralkYokChar"/>
                      <w:rFonts w:ascii="Hand writing Mutlu" w:hAnsi="Hand writing Mutlu"/>
                      <w:sz w:val="28"/>
                      <w:szCs w:val="28"/>
                    </w:rPr>
                    <w:t xml:space="preserve"> hasta</w:t>
                  </w:r>
                  <w:r w:rsidR="00EF2542" w:rsidRPr="00EF2542">
                    <w:rPr>
                      <w:rStyle w:val="AralkYokChar"/>
                      <w:rFonts w:ascii="Hand writing Mutlu" w:hAnsi="Hand writing Mutlu"/>
                      <w:sz w:val="28"/>
                      <w:szCs w:val="28"/>
                    </w:rPr>
                    <w:t xml:space="preserve"> - büyüğü- yağmur- bebeği- kuğu- Ağrı-</w:t>
                  </w:r>
                  <w:r w:rsidR="00EF2542" w:rsidRPr="00EF254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sağlığını</w:t>
                  </w:r>
                  <w:r w:rsidR="00EC5D7C">
                    <w:rPr>
                      <w:rFonts w:ascii="Hand writing Mutlu" w:hAnsi="Hand writing Mutlu"/>
                      <w:sz w:val="28"/>
                      <w:szCs w:val="28"/>
                    </w:rPr>
                    <w:t>- ağanın</w:t>
                  </w:r>
                </w:p>
                <w:p w:rsidR="008C2A02" w:rsidRPr="008C2A02" w:rsidRDefault="008C2A02" w:rsidP="008C2A02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8C2A02" w:rsidRDefault="008C2A02" w:rsidP="008C2A02"/>
    <w:p w:rsidR="008C2A02" w:rsidRPr="008C2A02" w:rsidRDefault="008C2A02" w:rsidP="008C2A0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8C2A02">
        <w:rPr>
          <w:rFonts w:ascii="Hand writing Mutlu" w:hAnsi="Hand writing Mutlu"/>
          <w:sz w:val="32"/>
        </w:rPr>
        <w:t xml:space="preserve">Hande </w:t>
      </w:r>
      <w:r w:rsidRPr="008C2A02">
        <w:rPr>
          <w:sz w:val="32"/>
        </w:rPr>
        <w:t>………………………</w:t>
      </w:r>
      <w:r w:rsidRPr="008C2A02">
        <w:rPr>
          <w:rFonts w:ascii="Hand writing Mutlu" w:hAnsi="Hand writing Mutlu"/>
          <w:sz w:val="32"/>
        </w:rPr>
        <w:t>. oldu.</w:t>
      </w:r>
    </w:p>
    <w:p w:rsidR="008C2A02" w:rsidRPr="008C2A02" w:rsidRDefault="008C2A02" w:rsidP="008C2A0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8C2A02">
        <w:rPr>
          <w:rFonts w:ascii="Hand writing Mutlu" w:hAnsi="Hand writing Mutlu"/>
          <w:sz w:val="32"/>
        </w:rPr>
        <w:t xml:space="preserve">Hakan </w:t>
      </w:r>
      <w:r w:rsidRPr="008C2A02">
        <w:rPr>
          <w:sz w:val="32"/>
        </w:rPr>
        <w:t>………………………</w:t>
      </w:r>
      <w:r w:rsidRPr="008C2A02">
        <w:rPr>
          <w:rFonts w:ascii="Hand writing Mutlu" w:hAnsi="Hand writing Mutlu"/>
          <w:sz w:val="32"/>
        </w:rPr>
        <w:t xml:space="preserve"> yedi.</w:t>
      </w:r>
    </w:p>
    <w:p w:rsidR="008C2A02" w:rsidRPr="008C2A02" w:rsidRDefault="008C2A02" w:rsidP="008C2A0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8C2A02">
        <w:rPr>
          <w:rFonts w:ascii="Hand writing Mutlu" w:hAnsi="Hand writing Mutlu"/>
          <w:sz w:val="32"/>
        </w:rPr>
        <w:t xml:space="preserve">Halil </w:t>
      </w:r>
      <w:r w:rsidRPr="008C2A02">
        <w:rPr>
          <w:sz w:val="32"/>
        </w:rPr>
        <w:t>…………………</w:t>
      </w:r>
      <w:r>
        <w:rPr>
          <w:sz w:val="32"/>
        </w:rPr>
        <w:t xml:space="preserve"> </w:t>
      </w:r>
      <w:r w:rsidRPr="008C2A02">
        <w:rPr>
          <w:rFonts w:ascii="Hand writing Mutlu" w:hAnsi="Hand writing Mutlu"/>
          <w:sz w:val="32"/>
        </w:rPr>
        <w:t>gibi durdu.</w:t>
      </w:r>
    </w:p>
    <w:p w:rsidR="008C2A02" w:rsidRPr="008C2A02" w:rsidRDefault="008C2A02" w:rsidP="008C2A0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8C2A02">
        <w:rPr>
          <w:rFonts w:ascii="Hand writing Mutlu" w:hAnsi="Hand writing Mutlu"/>
          <w:sz w:val="32"/>
        </w:rPr>
        <w:t xml:space="preserve">Markete </w:t>
      </w:r>
      <w:r w:rsidRPr="008C2A02">
        <w:rPr>
          <w:sz w:val="32"/>
        </w:rPr>
        <w:t>…………………</w:t>
      </w:r>
      <w:r w:rsidRPr="008C2A02">
        <w:rPr>
          <w:rFonts w:ascii="Hand writing Mutlu" w:hAnsi="Hand writing Mutlu"/>
          <w:sz w:val="32"/>
        </w:rPr>
        <w:t>.. girdi.</w:t>
      </w:r>
    </w:p>
    <w:p w:rsidR="008C2A02" w:rsidRPr="008C2A02" w:rsidRDefault="008C2A02" w:rsidP="008C2A0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8C2A02">
        <w:rPr>
          <w:rFonts w:ascii="Hand writing Mutlu" w:hAnsi="Hand writing Mutlu"/>
          <w:sz w:val="32"/>
        </w:rPr>
        <w:t xml:space="preserve">Hamza </w:t>
      </w:r>
      <w:r w:rsidRPr="008C2A02">
        <w:rPr>
          <w:sz w:val="32"/>
        </w:rPr>
        <w:t>…………………</w:t>
      </w:r>
      <w:r w:rsidRPr="008C2A02">
        <w:rPr>
          <w:rFonts w:ascii="Hand writing Mutlu" w:hAnsi="Hand writing Mutlu"/>
          <w:sz w:val="32"/>
        </w:rPr>
        <w:t>..   tuttu.</w:t>
      </w:r>
    </w:p>
    <w:p w:rsidR="008C2A02" w:rsidRPr="008C2A02" w:rsidRDefault="008C2A02" w:rsidP="008C2A0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8C2A02">
        <w:rPr>
          <w:sz w:val="32"/>
        </w:rPr>
        <w:t>………………</w:t>
      </w:r>
      <w:r w:rsidRPr="008C2A02">
        <w:rPr>
          <w:rFonts w:ascii="Hand writing Mutlu" w:hAnsi="Hand writing Mutlu"/>
          <w:sz w:val="32"/>
        </w:rPr>
        <w:t>..    kümese girdi.</w:t>
      </w:r>
    </w:p>
    <w:p w:rsidR="00EF2542" w:rsidRPr="00EF2542" w:rsidRDefault="00EF2542" w:rsidP="00EF254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EF2542">
        <w:rPr>
          <w:rFonts w:ascii="Hand writing Mutlu" w:hAnsi="Hand writing Mutlu"/>
          <w:sz w:val="32"/>
        </w:rPr>
        <w:t>Annem ..</w:t>
      </w:r>
      <w:r w:rsidRPr="00EF2542">
        <w:rPr>
          <w:sz w:val="32"/>
        </w:rPr>
        <w:t>……</w:t>
      </w:r>
      <w:r w:rsidRPr="00EF2542">
        <w:rPr>
          <w:rFonts w:ascii="Hand writing Mutlu" w:hAnsi="Hand writing Mutlu"/>
          <w:sz w:val="32"/>
        </w:rPr>
        <w:t>......uyuttu.</w:t>
      </w:r>
    </w:p>
    <w:p w:rsidR="00EF2542" w:rsidRPr="00EF2542" w:rsidRDefault="00EF2542" w:rsidP="00EF254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EF2542">
        <w:rPr>
          <w:rFonts w:ascii="Hand writing Mutlu" w:hAnsi="Hand writing Mutlu"/>
          <w:sz w:val="32"/>
        </w:rPr>
        <w:t xml:space="preserve">Küçüğü var, </w:t>
      </w:r>
      <w:r w:rsidRPr="00EF2542">
        <w:rPr>
          <w:sz w:val="32"/>
        </w:rPr>
        <w:t>…………</w:t>
      </w:r>
      <w:r w:rsidRPr="00EF2542">
        <w:rPr>
          <w:rFonts w:ascii="Hand writing Mutlu" w:hAnsi="Hand writing Mutlu"/>
          <w:sz w:val="32"/>
        </w:rPr>
        <w:t>.. yok.</w:t>
      </w:r>
    </w:p>
    <w:p w:rsidR="00EF2542" w:rsidRPr="00EF2542" w:rsidRDefault="00EF2542" w:rsidP="00EF2542">
      <w:pPr>
        <w:pStyle w:val="AralkYok"/>
        <w:spacing w:line="276" w:lineRule="auto"/>
        <w:rPr>
          <w:rFonts w:ascii="Hand writing Mutlu" w:hAnsi="Hand writing Mutlu"/>
          <w:sz w:val="32"/>
        </w:rPr>
      </w:pPr>
      <w:r w:rsidRPr="00EF2542">
        <w:rPr>
          <w:rFonts w:ascii="Hand writing Mutlu" w:hAnsi="Hand writing Mutlu"/>
          <w:sz w:val="32"/>
        </w:rPr>
        <w:t xml:space="preserve">Yağ  </w:t>
      </w:r>
      <w:r w:rsidRPr="00EF2542">
        <w:rPr>
          <w:sz w:val="32"/>
        </w:rPr>
        <w:t>………………</w:t>
      </w:r>
      <w:r w:rsidRPr="00EF2542">
        <w:rPr>
          <w:rFonts w:ascii="Hand writing Mutlu" w:hAnsi="Hand writing Mutlu"/>
          <w:sz w:val="32"/>
        </w:rPr>
        <w:t>. yağ.</w:t>
      </w:r>
    </w:p>
    <w:p w:rsidR="00EF2542" w:rsidRPr="00EF2542" w:rsidRDefault="00EF2542" w:rsidP="00EF2542">
      <w:pPr>
        <w:pStyle w:val="AralkYok"/>
        <w:spacing w:line="276" w:lineRule="auto"/>
        <w:rPr>
          <w:rFonts w:ascii="Hand writing Mutlu" w:hAnsi="Hand writing Mutlu"/>
          <w:sz w:val="28"/>
        </w:rPr>
      </w:pPr>
      <w:r w:rsidRPr="00EF2542">
        <w:rPr>
          <w:rFonts w:ascii="Hand writing Mutlu" w:hAnsi="Hand writing Mutlu"/>
          <w:sz w:val="28"/>
        </w:rPr>
        <w:t xml:space="preserve">Dağların en büyüğü </w:t>
      </w:r>
      <w:r w:rsidRPr="00EF2542">
        <w:t>...……..</w:t>
      </w:r>
      <w:r>
        <w:t xml:space="preserve">   </w:t>
      </w:r>
      <w:r w:rsidRPr="00EF2542">
        <w:t xml:space="preserve"> </w:t>
      </w:r>
      <w:r w:rsidRPr="00EF2542">
        <w:rPr>
          <w:rFonts w:ascii="Hand writing Mutlu" w:hAnsi="Hand writing Mutlu"/>
          <w:sz w:val="28"/>
        </w:rPr>
        <w:t>Dağı</w:t>
      </w:r>
      <w:r w:rsidRPr="00EF2542">
        <w:rPr>
          <w:sz w:val="28"/>
        </w:rPr>
        <w:t>’</w:t>
      </w:r>
      <w:r w:rsidRPr="00EF2542">
        <w:rPr>
          <w:rFonts w:ascii="Hand writing Mutlu" w:hAnsi="Hand writing Mutlu"/>
          <w:sz w:val="28"/>
        </w:rPr>
        <w:t>dır.</w:t>
      </w:r>
    </w:p>
    <w:p w:rsidR="00EF2542" w:rsidRPr="00EC5D7C" w:rsidRDefault="00EF2542" w:rsidP="00EF2542">
      <w:pPr>
        <w:pStyle w:val="AralkYok"/>
        <w:spacing w:line="276" w:lineRule="auto"/>
        <w:rPr>
          <w:rFonts w:ascii="Hand writing Mutlu" w:hAnsi="Hand writing Mutlu"/>
          <w:sz w:val="28"/>
        </w:rPr>
      </w:pPr>
      <w:r w:rsidRPr="00EC5D7C">
        <w:rPr>
          <w:rFonts w:ascii="Hand writing Mutlu" w:hAnsi="Hand writing Mutlu"/>
          <w:sz w:val="28"/>
        </w:rPr>
        <w:t>Ağanın kızı,</w:t>
      </w:r>
      <w:r w:rsidRPr="00EC5D7C">
        <w:rPr>
          <w:sz w:val="28"/>
        </w:rPr>
        <w:t>……………</w:t>
      </w:r>
      <w:r w:rsidR="00EC5D7C">
        <w:rPr>
          <w:sz w:val="28"/>
        </w:rPr>
        <w:t xml:space="preserve">    </w:t>
      </w:r>
      <w:r w:rsidRPr="00EC5D7C">
        <w:rPr>
          <w:rFonts w:ascii="Hand writing Mutlu" w:hAnsi="Hand writing Mutlu"/>
          <w:sz w:val="28"/>
        </w:rPr>
        <w:t xml:space="preserve"> gibi güzelmiş.</w:t>
      </w:r>
    </w:p>
    <w:p w:rsidR="00EF2542" w:rsidRPr="00EF2542" w:rsidRDefault="00EF2542" w:rsidP="00EF2542">
      <w:pPr>
        <w:pStyle w:val="AralkYok"/>
        <w:rPr>
          <w:rFonts w:ascii="Hand writing Mutlu" w:hAnsi="Hand writing Mutlu"/>
          <w:sz w:val="32"/>
        </w:rPr>
      </w:pPr>
      <w:r w:rsidRPr="00EF2542">
        <w:rPr>
          <w:rFonts w:ascii="Hand writing Mutlu" w:hAnsi="Hand writing Mutlu"/>
          <w:sz w:val="32"/>
        </w:rPr>
        <w:t>Bebeğim</w:t>
      </w:r>
      <w:r w:rsidRPr="00EF2542">
        <w:rPr>
          <w:sz w:val="32"/>
        </w:rPr>
        <w:t>………………</w:t>
      </w:r>
      <w:r w:rsidRPr="00EF2542">
        <w:rPr>
          <w:rFonts w:ascii="Hand writing Mutlu" w:hAnsi="Hand writing Mutlu"/>
          <w:sz w:val="32"/>
        </w:rPr>
        <w:t xml:space="preserve"> sütten alır.</w:t>
      </w:r>
    </w:p>
    <w:p w:rsidR="00EC5D7C" w:rsidRPr="00EC5D7C" w:rsidRDefault="00EC5D7C" w:rsidP="00EC5D7C">
      <w:pPr>
        <w:pStyle w:val="AralkYok"/>
        <w:rPr>
          <w:rFonts w:ascii="Hand writing Mutlu" w:hAnsi="Hand writing Mutlu"/>
          <w:sz w:val="32"/>
        </w:rPr>
      </w:pPr>
      <w:r w:rsidRPr="00EC5D7C">
        <w:rPr>
          <w:rFonts w:ascii="Hand writing Mutlu" w:hAnsi="Hand writing Mutlu"/>
          <w:sz w:val="32"/>
        </w:rPr>
        <w:t xml:space="preserve">Keloğlan, </w:t>
      </w:r>
      <w:r w:rsidRPr="00EC5D7C">
        <w:rPr>
          <w:sz w:val="32"/>
        </w:rPr>
        <w:t>……………………</w:t>
      </w:r>
      <w:r w:rsidRPr="00EC5D7C">
        <w:rPr>
          <w:rFonts w:ascii="Hand writing Mutlu" w:hAnsi="Hand writing Mutlu"/>
          <w:sz w:val="32"/>
        </w:rPr>
        <w:t xml:space="preserve">. yanında işe başlamış. </w:t>
      </w:r>
    </w:p>
    <w:p w:rsidR="00BA11A2" w:rsidRDefault="00BA11A2" w:rsidP="006872D7">
      <w:pPr>
        <w:pStyle w:val="AralkYok"/>
      </w:pPr>
    </w:p>
    <w:p w:rsidR="001B07F8" w:rsidRPr="00F262BB" w:rsidRDefault="001B07F8" w:rsidP="001B07F8">
      <w:pPr>
        <w:rPr>
          <w:rFonts w:ascii="Hand writing Mutlu" w:hAnsi="Hand writing Mutlu"/>
          <w:sz w:val="32"/>
          <w:szCs w:val="32"/>
        </w:rPr>
      </w:pPr>
      <w:r w:rsidRPr="00F262BB">
        <w:rPr>
          <w:rFonts w:ascii="Hand writing Mutlu" w:hAnsi="Hand writing Mutlu"/>
          <w:sz w:val="32"/>
          <w:szCs w:val="32"/>
        </w:rPr>
        <w:lastRenderedPageBreak/>
        <w:t>Nas</w:t>
      </w:r>
      <w:r w:rsidRPr="00F262BB">
        <w:rPr>
          <w:rFonts w:ascii="Hand writing Mutlu" w:hAnsi="Hand writing Mutlu"/>
          <w:color w:val="FF0000"/>
          <w:sz w:val="32"/>
          <w:szCs w:val="32"/>
        </w:rPr>
        <w:t>red</w:t>
      </w:r>
      <w:r w:rsidRPr="00F262BB">
        <w:rPr>
          <w:rFonts w:ascii="Hand writing Mutlu" w:hAnsi="Hand writing Mutlu"/>
          <w:sz w:val="32"/>
          <w:szCs w:val="32"/>
        </w:rPr>
        <w:t>din Ho</w:t>
      </w:r>
      <w:r w:rsidRPr="00F262BB">
        <w:rPr>
          <w:rFonts w:ascii="Hand writing Mutlu" w:hAnsi="Hand writing Mutlu"/>
          <w:color w:val="FF0000"/>
          <w:sz w:val="32"/>
          <w:szCs w:val="32"/>
        </w:rPr>
        <w:t>ca</w:t>
      </w:r>
      <w:r w:rsidRPr="00F262BB">
        <w:rPr>
          <w:rFonts w:ascii="Hand writing Mutlu" w:hAnsi="Hand writing Mutlu"/>
          <w:sz w:val="32"/>
          <w:szCs w:val="32"/>
        </w:rPr>
        <w:t xml:space="preserve"> bir gün pa</w:t>
      </w:r>
      <w:r w:rsidRPr="00F262BB">
        <w:rPr>
          <w:rFonts w:ascii="Hand writing Mutlu" w:hAnsi="Hand writing Mutlu"/>
          <w:color w:val="FF0000"/>
          <w:sz w:val="32"/>
          <w:szCs w:val="32"/>
        </w:rPr>
        <w:t>za</w:t>
      </w:r>
      <w:r w:rsidRPr="00F262BB">
        <w:rPr>
          <w:rFonts w:ascii="Hand writing Mutlu" w:hAnsi="Hand writing Mutlu"/>
          <w:sz w:val="32"/>
          <w:szCs w:val="32"/>
        </w:rPr>
        <w:t>ra git</w:t>
      </w:r>
      <w:r w:rsidRPr="00F262BB">
        <w:rPr>
          <w:rFonts w:ascii="Hand writing Mutlu" w:hAnsi="Hand writing Mutlu"/>
          <w:color w:val="FF0000"/>
          <w:sz w:val="32"/>
          <w:szCs w:val="32"/>
        </w:rPr>
        <w:t>miş</w:t>
      </w:r>
      <w:r w:rsidRPr="00F262BB">
        <w:rPr>
          <w:rFonts w:ascii="Hand writing Mutlu" w:hAnsi="Hand writing Mutlu"/>
          <w:sz w:val="32"/>
          <w:szCs w:val="32"/>
        </w:rPr>
        <w:t>. Al</w:t>
      </w:r>
      <w:r w:rsidRPr="00F262BB">
        <w:rPr>
          <w:rFonts w:ascii="Hand writing Mutlu" w:hAnsi="Hand writing Mutlu"/>
          <w:color w:val="FF0000"/>
          <w:sz w:val="32"/>
          <w:szCs w:val="32"/>
        </w:rPr>
        <w:t>dı</w:t>
      </w:r>
      <w:r w:rsidRPr="00F262BB">
        <w:rPr>
          <w:rFonts w:ascii="Hand writing Mutlu" w:hAnsi="Hand writing Mutlu"/>
          <w:sz w:val="32"/>
          <w:szCs w:val="32"/>
        </w:rPr>
        <w:t>ğı eş</w:t>
      </w:r>
      <w:r w:rsidRPr="00F262BB">
        <w:rPr>
          <w:rFonts w:ascii="Hand writing Mutlu" w:hAnsi="Hand writing Mutlu"/>
          <w:color w:val="FF0000"/>
          <w:sz w:val="32"/>
          <w:szCs w:val="32"/>
        </w:rPr>
        <w:t>ya</w:t>
      </w:r>
      <w:r w:rsidRPr="00F262BB">
        <w:rPr>
          <w:rFonts w:ascii="Hand writing Mutlu" w:hAnsi="Hand writing Mutlu"/>
          <w:sz w:val="32"/>
          <w:szCs w:val="32"/>
        </w:rPr>
        <w:t>la</w:t>
      </w:r>
      <w:r w:rsidRPr="00F262BB">
        <w:rPr>
          <w:rFonts w:ascii="Hand writing Mutlu" w:hAnsi="Hand writing Mutlu"/>
          <w:color w:val="FF0000"/>
          <w:sz w:val="32"/>
          <w:szCs w:val="32"/>
        </w:rPr>
        <w:t>rı</w:t>
      </w:r>
      <w:r w:rsidRPr="00F262BB">
        <w:rPr>
          <w:rFonts w:ascii="Hand writing Mutlu" w:hAnsi="Hand writing Mutlu"/>
          <w:sz w:val="32"/>
          <w:szCs w:val="32"/>
        </w:rPr>
        <w:t xml:space="preserve"> hey</w:t>
      </w:r>
      <w:r w:rsidRPr="00F262BB">
        <w:rPr>
          <w:rFonts w:ascii="Hand writing Mutlu" w:hAnsi="Hand writing Mutlu"/>
          <w:color w:val="FF0000"/>
          <w:sz w:val="32"/>
          <w:szCs w:val="32"/>
        </w:rPr>
        <w:t>be</w:t>
      </w:r>
      <w:r w:rsidRPr="00F262BB">
        <w:rPr>
          <w:rFonts w:ascii="Hand writing Mutlu" w:hAnsi="Hand writing Mutlu"/>
          <w:sz w:val="32"/>
          <w:szCs w:val="32"/>
        </w:rPr>
        <w:t>si</w:t>
      </w:r>
      <w:r w:rsidRPr="00F262BB">
        <w:rPr>
          <w:rFonts w:ascii="Hand writing Mutlu" w:hAnsi="Hand writing Mutlu"/>
          <w:color w:val="FF0000"/>
          <w:sz w:val="32"/>
          <w:szCs w:val="32"/>
        </w:rPr>
        <w:t>ne</w:t>
      </w:r>
      <w:r w:rsidRPr="00F262BB">
        <w:rPr>
          <w:rFonts w:ascii="Hand writing Mutlu" w:hAnsi="Hand writing Mutlu"/>
          <w:sz w:val="32"/>
          <w:szCs w:val="32"/>
        </w:rPr>
        <w:t xml:space="preserve"> dol</w:t>
      </w:r>
      <w:r w:rsidRPr="00F262BB">
        <w:rPr>
          <w:rFonts w:ascii="Hand writing Mutlu" w:hAnsi="Hand writing Mutlu"/>
          <w:color w:val="FF0000"/>
          <w:sz w:val="32"/>
          <w:szCs w:val="32"/>
        </w:rPr>
        <w:t>dur</w:t>
      </w:r>
      <w:r w:rsidRPr="00F262BB">
        <w:rPr>
          <w:rFonts w:ascii="Hand writing Mutlu" w:hAnsi="Hand writing Mutlu"/>
          <w:sz w:val="32"/>
          <w:szCs w:val="32"/>
        </w:rPr>
        <w:t>muş. Kö</w:t>
      </w:r>
      <w:r w:rsidRPr="00F262BB">
        <w:rPr>
          <w:rFonts w:ascii="Hand writing Mutlu" w:hAnsi="Hand writing Mutlu"/>
          <w:color w:val="FF0000"/>
          <w:sz w:val="32"/>
          <w:szCs w:val="32"/>
        </w:rPr>
        <w:t>yü</w:t>
      </w:r>
      <w:r w:rsidRPr="00F262BB">
        <w:rPr>
          <w:rFonts w:ascii="Hand writing Mutlu" w:hAnsi="Hand writing Mutlu"/>
          <w:sz w:val="32"/>
          <w:szCs w:val="32"/>
        </w:rPr>
        <w:t>ne dö</w:t>
      </w:r>
      <w:r w:rsidRPr="00F262BB">
        <w:rPr>
          <w:rFonts w:ascii="Hand writing Mutlu" w:hAnsi="Hand writing Mutlu"/>
          <w:color w:val="FF0000"/>
          <w:sz w:val="32"/>
          <w:szCs w:val="32"/>
        </w:rPr>
        <w:t>ner</w:t>
      </w:r>
      <w:r w:rsidRPr="00F262BB">
        <w:rPr>
          <w:rFonts w:ascii="Hand writing Mutlu" w:hAnsi="Hand writing Mutlu"/>
          <w:sz w:val="32"/>
          <w:szCs w:val="32"/>
        </w:rPr>
        <w:t>ken e</w:t>
      </w:r>
      <w:r w:rsidRPr="00F262BB">
        <w:rPr>
          <w:rFonts w:ascii="Hand writing Mutlu" w:hAnsi="Hand writing Mutlu"/>
          <w:color w:val="FF0000"/>
          <w:sz w:val="32"/>
          <w:szCs w:val="32"/>
        </w:rPr>
        <w:t>şe</w:t>
      </w:r>
      <w:r w:rsidRPr="00F262BB">
        <w:rPr>
          <w:rFonts w:ascii="Hand writing Mutlu" w:hAnsi="Hand writing Mutlu"/>
          <w:sz w:val="32"/>
          <w:szCs w:val="32"/>
        </w:rPr>
        <w:t>ğine bin</w:t>
      </w:r>
      <w:r w:rsidRPr="00F262BB">
        <w:rPr>
          <w:rFonts w:ascii="Hand writing Mutlu" w:hAnsi="Hand writing Mutlu"/>
          <w:color w:val="FF0000"/>
          <w:sz w:val="32"/>
          <w:szCs w:val="32"/>
        </w:rPr>
        <w:t>miş</w:t>
      </w:r>
      <w:r w:rsidRPr="00F262BB">
        <w:rPr>
          <w:rFonts w:ascii="Hand writing Mutlu" w:hAnsi="Hand writing Mutlu"/>
          <w:sz w:val="32"/>
          <w:szCs w:val="32"/>
        </w:rPr>
        <w:t>. Hey</w:t>
      </w:r>
      <w:r w:rsidRPr="00F262BB">
        <w:rPr>
          <w:rFonts w:ascii="Hand writing Mutlu" w:hAnsi="Hand writing Mutlu"/>
          <w:color w:val="FF0000"/>
          <w:sz w:val="32"/>
          <w:szCs w:val="32"/>
        </w:rPr>
        <w:t>be</w:t>
      </w:r>
      <w:r w:rsidRPr="00F262BB">
        <w:rPr>
          <w:rFonts w:ascii="Hand writing Mutlu" w:hAnsi="Hand writing Mutlu"/>
          <w:sz w:val="32"/>
          <w:szCs w:val="32"/>
        </w:rPr>
        <w:t>yi de om</w:t>
      </w:r>
      <w:r w:rsidRPr="00F262BB">
        <w:rPr>
          <w:rFonts w:ascii="Hand writing Mutlu" w:hAnsi="Hand writing Mutlu"/>
          <w:color w:val="FF0000"/>
          <w:sz w:val="32"/>
          <w:szCs w:val="32"/>
        </w:rPr>
        <w:t>zu</w:t>
      </w:r>
      <w:r w:rsidRPr="00F262BB">
        <w:rPr>
          <w:rFonts w:ascii="Hand writing Mutlu" w:hAnsi="Hand writing Mutlu"/>
          <w:sz w:val="32"/>
          <w:szCs w:val="32"/>
        </w:rPr>
        <w:t xml:space="preserve">na </w:t>
      </w:r>
      <w:r w:rsidRPr="00F262BB">
        <w:rPr>
          <w:rFonts w:ascii="Hand writing Mutlu" w:hAnsi="Hand writing Mutlu"/>
          <w:color w:val="FF0000"/>
          <w:sz w:val="32"/>
          <w:szCs w:val="32"/>
        </w:rPr>
        <w:t>al</w:t>
      </w:r>
      <w:r w:rsidRPr="00F262BB">
        <w:rPr>
          <w:rFonts w:ascii="Hand writing Mutlu" w:hAnsi="Hand writing Mutlu"/>
          <w:sz w:val="32"/>
          <w:szCs w:val="32"/>
        </w:rPr>
        <w:t>mış. Ho</w:t>
      </w:r>
      <w:r w:rsidRPr="00F262BB">
        <w:rPr>
          <w:rFonts w:ascii="Hand writing Mutlu" w:hAnsi="Hand writing Mutlu"/>
          <w:color w:val="FF0000"/>
          <w:sz w:val="32"/>
          <w:szCs w:val="32"/>
        </w:rPr>
        <w:t>ca</w:t>
      </w:r>
      <w:r w:rsidRPr="00F262BB">
        <w:rPr>
          <w:rFonts w:ascii="Hand writing Mutlu" w:hAnsi="Hand writing Mutlu"/>
          <w:sz w:val="32"/>
          <w:szCs w:val="32"/>
        </w:rPr>
        <w:t>yı yol</w:t>
      </w:r>
      <w:r w:rsidRPr="00F262BB">
        <w:rPr>
          <w:rFonts w:ascii="Hand writing Mutlu" w:hAnsi="Hand writing Mutlu"/>
          <w:color w:val="FF0000"/>
          <w:sz w:val="32"/>
          <w:szCs w:val="32"/>
        </w:rPr>
        <w:t>da</w:t>
      </w:r>
      <w:r w:rsidRPr="00F262BB">
        <w:rPr>
          <w:rFonts w:ascii="Hand writing Mutlu" w:hAnsi="Hand writing Mutlu"/>
          <w:sz w:val="32"/>
          <w:szCs w:val="32"/>
        </w:rPr>
        <w:t xml:space="preserve"> gö</w:t>
      </w:r>
      <w:r w:rsidRPr="00F262BB">
        <w:rPr>
          <w:rFonts w:ascii="Hand writing Mutlu" w:hAnsi="Hand writing Mutlu"/>
          <w:color w:val="FF0000"/>
          <w:sz w:val="32"/>
          <w:szCs w:val="32"/>
        </w:rPr>
        <w:t>ren</w:t>
      </w:r>
      <w:r w:rsidRPr="00F262BB">
        <w:rPr>
          <w:rFonts w:ascii="Hand writing Mutlu" w:hAnsi="Hand writing Mutlu"/>
          <w:sz w:val="32"/>
          <w:szCs w:val="32"/>
        </w:rPr>
        <w:t xml:space="preserve">ler:                                                                                                                                                       </w:t>
      </w:r>
    </w:p>
    <w:p w:rsidR="001B07F8" w:rsidRPr="00F262BB" w:rsidRDefault="001B07F8" w:rsidP="001B07F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Pr="00F262BB">
        <w:rPr>
          <w:rFonts w:ascii="Hand writing Mutlu" w:hAnsi="Hand writing Mutlu"/>
          <w:sz w:val="32"/>
          <w:szCs w:val="32"/>
        </w:rPr>
        <w:t xml:space="preserve"> </w:t>
      </w:r>
      <w:r w:rsidRPr="00F262BB">
        <w:rPr>
          <w:sz w:val="32"/>
          <w:szCs w:val="32"/>
        </w:rPr>
        <w:t>—</w:t>
      </w:r>
      <w:r w:rsidRPr="00D80301">
        <w:rPr>
          <w:rFonts w:ascii="Hand writing Mutlu" w:hAnsi="Hand writing Mutlu"/>
          <w:color w:val="FF0000"/>
          <w:sz w:val="32"/>
          <w:szCs w:val="32"/>
        </w:rPr>
        <w:t>Ho</w:t>
      </w:r>
      <w:r w:rsidRPr="00F262BB">
        <w:rPr>
          <w:rFonts w:ascii="Hand writing Mutlu" w:hAnsi="Hand writing Mutlu"/>
          <w:sz w:val="32"/>
          <w:szCs w:val="32"/>
        </w:rPr>
        <w:t>cam, hey</w:t>
      </w:r>
      <w:r w:rsidRPr="00D80301">
        <w:rPr>
          <w:rFonts w:ascii="Hand writing Mutlu" w:hAnsi="Hand writing Mutlu"/>
          <w:color w:val="FF0000"/>
          <w:sz w:val="32"/>
          <w:szCs w:val="32"/>
        </w:rPr>
        <w:t>be</w:t>
      </w:r>
      <w:r w:rsidRPr="00F262BB">
        <w:rPr>
          <w:rFonts w:ascii="Hand writing Mutlu" w:hAnsi="Hand writing Mutlu"/>
          <w:sz w:val="32"/>
          <w:szCs w:val="32"/>
        </w:rPr>
        <w:t>yi ni</w:t>
      </w:r>
      <w:r w:rsidRPr="00D80301">
        <w:rPr>
          <w:rFonts w:ascii="Hand writing Mutlu" w:hAnsi="Hand writing Mutlu"/>
          <w:color w:val="FF0000"/>
          <w:sz w:val="32"/>
          <w:szCs w:val="32"/>
        </w:rPr>
        <w:t>çin</w:t>
      </w:r>
      <w:r w:rsidRPr="00F262BB">
        <w:rPr>
          <w:rFonts w:ascii="Hand writing Mutlu" w:hAnsi="Hand writing Mutlu"/>
          <w:sz w:val="32"/>
          <w:szCs w:val="32"/>
        </w:rPr>
        <w:t xml:space="preserve"> e</w:t>
      </w:r>
      <w:r w:rsidRPr="00D80301">
        <w:rPr>
          <w:rFonts w:ascii="Hand writing Mutlu" w:hAnsi="Hand writing Mutlu"/>
          <w:color w:val="FF0000"/>
          <w:sz w:val="32"/>
          <w:szCs w:val="32"/>
        </w:rPr>
        <w:t>şe</w:t>
      </w:r>
      <w:r w:rsidRPr="00F262BB">
        <w:rPr>
          <w:rFonts w:ascii="Hand writing Mutlu" w:hAnsi="Hand writing Mutlu"/>
          <w:sz w:val="32"/>
          <w:szCs w:val="32"/>
        </w:rPr>
        <w:t>ğin ter</w:t>
      </w:r>
      <w:r w:rsidRPr="00D80301">
        <w:rPr>
          <w:rFonts w:ascii="Hand writing Mutlu" w:hAnsi="Hand writing Mutlu"/>
          <w:color w:val="FF0000"/>
          <w:sz w:val="32"/>
          <w:szCs w:val="32"/>
        </w:rPr>
        <w:t>ki</w:t>
      </w:r>
      <w:r w:rsidRPr="00F262BB">
        <w:rPr>
          <w:rFonts w:ascii="Hand writing Mutlu" w:hAnsi="Hand writing Mutlu"/>
          <w:sz w:val="32"/>
          <w:szCs w:val="32"/>
        </w:rPr>
        <w:t>si</w:t>
      </w:r>
      <w:r w:rsidRPr="00D80301">
        <w:rPr>
          <w:rFonts w:ascii="Hand writing Mutlu" w:hAnsi="Hand writing Mutlu"/>
          <w:color w:val="FF0000"/>
          <w:sz w:val="32"/>
          <w:szCs w:val="32"/>
        </w:rPr>
        <w:t>ne</w:t>
      </w:r>
      <w:r w:rsidRPr="00F262BB">
        <w:rPr>
          <w:rFonts w:ascii="Hand writing Mutlu" w:hAnsi="Hand writing Mutlu"/>
          <w:sz w:val="32"/>
          <w:szCs w:val="32"/>
        </w:rPr>
        <w:t xml:space="preserve"> koy</w:t>
      </w:r>
      <w:r w:rsidRPr="00D80301">
        <w:rPr>
          <w:rFonts w:ascii="Hand writing Mutlu" w:hAnsi="Hand writing Mutlu"/>
          <w:color w:val="FF0000"/>
          <w:sz w:val="32"/>
          <w:szCs w:val="32"/>
        </w:rPr>
        <w:t>ma</w:t>
      </w:r>
      <w:r w:rsidRPr="00F262BB">
        <w:rPr>
          <w:rFonts w:ascii="Hand writing Mutlu" w:hAnsi="Hand writing Mutlu"/>
          <w:sz w:val="32"/>
          <w:szCs w:val="32"/>
        </w:rPr>
        <w:t>yıp da om</w:t>
      </w:r>
      <w:r w:rsidRPr="00D80301">
        <w:rPr>
          <w:rFonts w:ascii="Hand writing Mutlu" w:hAnsi="Hand writing Mutlu"/>
          <w:color w:val="FF0000"/>
          <w:sz w:val="32"/>
          <w:szCs w:val="32"/>
        </w:rPr>
        <w:t>zu</w:t>
      </w:r>
      <w:r w:rsidRPr="00F262BB">
        <w:rPr>
          <w:rFonts w:ascii="Hand writing Mutlu" w:hAnsi="Hand writing Mutlu"/>
          <w:sz w:val="32"/>
          <w:szCs w:val="32"/>
        </w:rPr>
        <w:t xml:space="preserve">na </w:t>
      </w:r>
      <w:r w:rsidRPr="00D80301">
        <w:rPr>
          <w:rFonts w:ascii="Hand writing Mutlu" w:hAnsi="Hand writing Mutlu"/>
          <w:color w:val="FF0000"/>
          <w:sz w:val="32"/>
          <w:szCs w:val="32"/>
        </w:rPr>
        <w:t>al</w:t>
      </w:r>
      <w:r w:rsidRPr="00F262BB">
        <w:rPr>
          <w:rFonts w:ascii="Hand writing Mutlu" w:hAnsi="Hand writing Mutlu"/>
          <w:sz w:val="32"/>
          <w:szCs w:val="32"/>
        </w:rPr>
        <w:t xml:space="preserve">dın? </w:t>
      </w:r>
      <w:r w:rsidRPr="00D80301">
        <w:rPr>
          <w:rFonts w:ascii="Hand writing Mutlu" w:hAnsi="Hand writing Mutlu"/>
          <w:color w:val="FF0000"/>
          <w:sz w:val="32"/>
          <w:szCs w:val="32"/>
        </w:rPr>
        <w:t>di</w:t>
      </w:r>
      <w:r w:rsidRPr="00F262BB">
        <w:rPr>
          <w:rFonts w:ascii="Hand writing Mutlu" w:hAnsi="Hand writing Mutlu"/>
          <w:sz w:val="32"/>
          <w:szCs w:val="32"/>
        </w:rPr>
        <w:t>ye sor</w:t>
      </w:r>
      <w:r w:rsidRPr="00D80301">
        <w:rPr>
          <w:rFonts w:ascii="Hand writing Mutlu" w:hAnsi="Hand writing Mutlu"/>
          <w:color w:val="FF0000"/>
          <w:sz w:val="32"/>
          <w:szCs w:val="32"/>
        </w:rPr>
        <w:t>muş</w:t>
      </w:r>
      <w:r w:rsidRPr="00F262BB">
        <w:rPr>
          <w:rFonts w:ascii="Hand writing Mutlu" w:hAnsi="Hand writing Mutlu"/>
          <w:sz w:val="32"/>
          <w:szCs w:val="32"/>
        </w:rPr>
        <w:t>lar.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262BB">
        <w:rPr>
          <w:rFonts w:ascii="Hand writing Mutlu" w:hAnsi="Hand writing Mutlu"/>
          <w:sz w:val="32"/>
          <w:szCs w:val="32"/>
        </w:rPr>
        <w:t>Ho</w:t>
      </w:r>
      <w:r w:rsidRPr="00D80301">
        <w:rPr>
          <w:rFonts w:ascii="Hand writing Mutlu" w:hAnsi="Hand writing Mutlu"/>
          <w:color w:val="FF0000"/>
          <w:sz w:val="32"/>
          <w:szCs w:val="32"/>
        </w:rPr>
        <w:t>ca</w:t>
      </w:r>
      <w:r w:rsidRPr="00F262BB">
        <w:rPr>
          <w:rFonts w:ascii="Hand writing Mutlu" w:hAnsi="Hand writing Mutlu"/>
          <w:sz w:val="32"/>
          <w:szCs w:val="32"/>
        </w:rPr>
        <w:t>:</w:t>
      </w:r>
    </w:p>
    <w:p w:rsidR="001B07F8" w:rsidRPr="00F262BB" w:rsidRDefault="001B07F8" w:rsidP="001B07F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Pr="00F262BB">
        <w:rPr>
          <w:rFonts w:ascii="Hand writing Mutlu" w:hAnsi="Hand writing Mutlu"/>
          <w:sz w:val="32"/>
          <w:szCs w:val="32"/>
        </w:rPr>
        <w:t xml:space="preserve"> </w:t>
      </w:r>
      <w:r w:rsidRPr="00F262BB">
        <w:rPr>
          <w:sz w:val="32"/>
          <w:szCs w:val="32"/>
        </w:rPr>
        <w:t>—</w:t>
      </w:r>
      <w:r w:rsidRPr="00F262BB">
        <w:rPr>
          <w:rFonts w:ascii="Hand writing Mutlu" w:hAnsi="Hand writing Mutlu"/>
          <w:sz w:val="32"/>
          <w:szCs w:val="32"/>
        </w:rPr>
        <w:t>Bu za</w:t>
      </w:r>
      <w:r w:rsidRPr="00D80301">
        <w:rPr>
          <w:rFonts w:ascii="Hand writing Mutlu" w:hAnsi="Hand writing Mutlu"/>
          <w:color w:val="FF0000"/>
          <w:sz w:val="32"/>
          <w:szCs w:val="32"/>
        </w:rPr>
        <w:t>val</w:t>
      </w:r>
      <w:r w:rsidRPr="00F262BB">
        <w:rPr>
          <w:rFonts w:ascii="Hand writing Mutlu" w:hAnsi="Hand writing Mutlu"/>
          <w:sz w:val="32"/>
          <w:szCs w:val="32"/>
        </w:rPr>
        <w:t>lı hay</w:t>
      </w:r>
      <w:r w:rsidRPr="00D80301">
        <w:rPr>
          <w:rFonts w:ascii="Hand writing Mutlu" w:hAnsi="Hand writing Mutlu"/>
          <w:color w:val="FF0000"/>
          <w:sz w:val="32"/>
          <w:szCs w:val="32"/>
        </w:rPr>
        <w:t>va</w:t>
      </w:r>
      <w:r w:rsidRPr="00F262BB">
        <w:rPr>
          <w:rFonts w:ascii="Hand writing Mutlu" w:hAnsi="Hand writing Mutlu"/>
          <w:sz w:val="32"/>
          <w:szCs w:val="32"/>
        </w:rPr>
        <w:t>na ya</w:t>
      </w:r>
      <w:r w:rsidRPr="00D80301">
        <w:rPr>
          <w:rFonts w:ascii="Hand writing Mutlu" w:hAnsi="Hand writing Mutlu"/>
          <w:color w:val="FF0000"/>
          <w:sz w:val="32"/>
          <w:szCs w:val="32"/>
        </w:rPr>
        <w:t>zık</w:t>
      </w:r>
      <w:r w:rsidRPr="00F262BB">
        <w:rPr>
          <w:rFonts w:ascii="Hand writing Mutlu" w:hAnsi="Hand writing Mutlu"/>
          <w:sz w:val="32"/>
          <w:szCs w:val="32"/>
        </w:rPr>
        <w:t xml:space="preserve"> </w:t>
      </w:r>
      <w:r w:rsidRPr="00D80301">
        <w:rPr>
          <w:rFonts w:ascii="Hand writing Mutlu" w:hAnsi="Hand writing Mutlu"/>
          <w:color w:val="FF0000"/>
          <w:sz w:val="32"/>
          <w:szCs w:val="32"/>
        </w:rPr>
        <w:t>de</w:t>
      </w:r>
      <w:r w:rsidRPr="00F262BB">
        <w:rPr>
          <w:rFonts w:ascii="Hand writing Mutlu" w:hAnsi="Hand writing Mutlu"/>
          <w:sz w:val="32"/>
          <w:szCs w:val="32"/>
        </w:rPr>
        <w:t>ğil mi? Be</w:t>
      </w:r>
      <w:r w:rsidRPr="00D80301">
        <w:rPr>
          <w:rFonts w:ascii="Hand writing Mutlu" w:hAnsi="Hand writing Mutlu"/>
          <w:color w:val="FF0000"/>
          <w:sz w:val="32"/>
          <w:szCs w:val="32"/>
        </w:rPr>
        <w:t>ni</w:t>
      </w:r>
      <w:r w:rsidRPr="00F262BB">
        <w:rPr>
          <w:rFonts w:ascii="Hand writing Mutlu" w:hAnsi="Hand writing Mutlu"/>
          <w:sz w:val="32"/>
          <w:szCs w:val="32"/>
        </w:rPr>
        <w:t xml:space="preserve"> ta</w:t>
      </w:r>
      <w:r w:rsidRPr="00D80301">
        <w:rPr>
          <w:rFonts w:ascii="Hand writing Mutlu" w:hAnsi="Hand writing Mutlu"/>
          <w:color w:val="FF0000"/>
          <w:sz w:val="32"/>
          <w:szCs w:val="32"/>
        </w:rPr>
        <w:t>şı</w:t>
      </w:r>
      <w:r w:rsidRPr="00F262BB">
        <w:rPr>
          <w:rFonts w:ascii="Hand writing Mutlu" w:hAnsi="Hand writing Mutlu"/>
          <w:sz w:val="32"/>
          <w:szCs w:val="32"/>
        </w:rPr>
        <w:t>dı</w:t>
      </w:r>
      <w:r w:rsidRPr="00D80301">
        <w:rPr>
          <w:rFonts w:ascii="Hand writing Mutlu" w:hAnsi="Hand writing Mutlu"/>
          <w:color w:val="FF0000"/>
          <w:sz w:val="32"/>
          <w:szCs w:val="32"/>
        </w:rPr>
        <w:t>ğı</w:t>
      </w:r>
      <w:r w:rsidRPr="00F262BB">
        <w:rPr>
          <w:rFonts w:ascii="Hand writing Mutlu" w:hAnsi="Hand writing Mutlu"/>
          <w:sz w:val="32"/>
          <w:szCs w:val="32"/>
        </w:rPr>
        <w:t xml:space="preserve"> yet</w:t>
      </w:r>
      <w:r w:rsidRPr="00D80301">
        <w:rPr>
          <w:rFonts w:ascii="Hand writing Mutlu" w:hAnsi="Hand writing Mutlu"/>
          <w:color w:val="FF0000"/>
          <w:sz w:val="32"/>
          <w:szCs w:val="32"/>
        </w:rPr>
        <w:t>mi</w:t>
      </w:r>
      <w:r w:rsidRPr="00F262BB">
        <w:rPr>
          <w:rFonts w:ascii="Hand writing Mutlu" w:hAnsi="Hand writing Mutlu"/>
          <w:sz w:val="32"/>
          <w:szCs w:val="32"/>
        </w:rPr>
        <w:t>yor</w:t>
      </w:r>
      <w:r w:rsidRPr="00D80301">
        <w:rPr>
          <w:rFonts w:ascii="Hand writing Mutlu" w:hAnsi="Hand writing Mutlu"/>
          <w:color w:val="FF0000"/>
          <w:sz w:val="32"/>
          <w:szCs w:val="32"/>
        </w:rPr>
        <w:t>muş</w:t>
      </w:r>
      <w:r w:rsidRPr="00F262BB">
        <w:rPr>
          <w:rFonts w:ascii="Hand writing Mutlu" w:hAnsi="Hand writing Mutlu"/>
          <w:sz w:val="32"/>
          <w:szCs w:val="32"/>
        </w:rPr>
        <w:t xml:space="preserve"> gi</w:t>
      </w:r>
      <w:r w:rsidRPr="00D80301">
        <w:rPr>
          <w:rFonts w:ascii="Hand writing Mutlu" w:hAnsi="Hand writing Mutlu"/>
          <w:color w:val="FF0000"/>
          <w:sz w:val="32"/>
          <w:szCs w:val="32"/>
        </w:rPr>
        <w:t>bi</w:t>
      </w:r>
      <w:r w:rsidRPr="00F262BB">
        <w:rPr>
          <w:rFonts w:ascii="Hand writing Mutlu" w:hAnsi="Hand writing Mutlu"/>
          <w:sz w:val="32"/>
          <w:szCs w:val="32"/>
        </w:rPr>
        <w:t>, bir de hey</w:t>
      </w:r>
      <w:r w:rsidRPr="00D80301">
        <w:rPr>
          <w:rFonts w:ascii="Hand writing Mutlu" w:hAnsi="Hand writing Mutlu"/>
          <w:color w:val="FF0000"/>
          <w:sz w:val="32"/>
          <w:szCs w:val="32"/>
        </w:rPr>
        <w:t>be</w:t>
      </w:r>
      <w:r w:rsidRPr="00F262BB">
        <w:rPr>
          <w:rFonts w:ascii="Hand writing Mutlu" w:hAnsi="Hand writing Mutlu"/>
          <w:sz w:val="32"/>
          <w:szCs w:val="32"/>
        </w:rPr>
        <w:t>yi mi ta</w:t>
      </w:r>
      <w:r w:rsidRPr="00D80301">
        <w:rPr>
          <w:rFonts w:ascii="Hand writing Mutlu" w:hAnsi="Hand writing Mutlu"/>
          <w:color w:val="FF0000"/>
          <w:sz w:val="32"/>
          <w:szCs w:val="32"/>
        </w:rPr>
        <w:t>şı</w:t>
      </w:r>
      <w:r w:rsidRPr="00F262BB">
        <w:rPr>
          <w:rFonts w:ascii="Hand writing Mutlu" w:hAnsi="Hand writing Mutlu"/>
          <w:sz w:val="32"/>
          <w:szCs w:val="32"/>
        </w:rPr>
        <w:t>sın? de</w:t>
      </w:r>
      <w:r w:rsidRPr="00D80301">
        <w:rPr>
          <w:rFonts w:ascii="Hand writing Mutlu" w:hAnsi="Hand writing Mutlu"/>
          <w:color w:val="FF0000"/>
          <w:sz w:val="32"/>
          <w:szCs w:val="32"/>
        </w:rPr>
        <w:t>miş</w:t>
      </w:r>
      <w:r w:rsidRPr="00F262BB">
        <w:rPr>
          <w:rFonts w:ascii="Hand writing Mutlu" w:hAnsi="Hand writing Mutlu"/>
          <w:sz w:val="32"/>
          <w:szCs w:val="32"/>
        </w:rPr>
        <w:t>.</w:t>
      </w:r>
    </w:p>
    <w:p w:rsidR="001B07F8" w:rsidRDefault="001B07F8" w:rsidP="00592737">
      <w:pPr>
        <w:pStyle w:val="AralkYok"/>
      </w:pPr>
    </w:p>
    <w:p w:rsidR="001B07F8" w:rsidRPr="001B07F8" w:rsidRDefault="001B07F8" w:rsidP="001B07F8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B07F8">
        <w:rPr>
          <w:rFonts w:asciiTheme="majorHAnsi" w:hAnsiTheme="majorHAnsi"/>
        </w:rPr>
        <w:t>Soruları metne göre cevaplayınız.</w:t>
      </w:r>
    </w:p>
    <w:p w:rsidR="001B07F8" w:rsidRDefault="001B07F8" w:rsidP="001B07F8">
      <w:pPr>
        <w:rPr>
          <w:rFonts w:ascii="Hand writing Mutlu" w:hAnsi="Hand writing Mutlu"/>
          <w:sz w:val="32"/>
          <w:szCs w:val="32"/>
        </w:rPr>
      </w:pPr>
      <w:r>
        <w:rPr>
          <w:rFonts w:ascii="Segoe UI Symbol" w:hAnsi="Segoe UI Symbol"/>
          <w:sz w:val="32"/>
          <w:szCs w:val="32"/>
        </w:rPr>
        <w:t></w:t>
      </w:r>
      <w:r>
        <w:rPr>
          <w:rFonts w:ascii="Hand writing Mutlu" w:hAnsi="Hand writing Mutlu"/>
          <w:sz w:val="32"/>
          <w:szCs w:val="32"/>
        </w:rPr>
        <w:t xml:space="preserve">Hoca, aldığı eşyaları neye doldurmuş? </w:t>
      </w:r>
      <w:r>
        <w:rPr>
          <w:sz w:val="32"/>
          <w:szCs w:val="32"/>
        </w:rPr>
        <w:t>………………………</w:t>
      </w:r>
      <w:r>
        <w:rPr>
          <w:rFonts w:ascii="Hand writing Mutlu" w:hAnsi="Hand writing Mutlu"/>
          <w:sz w:val="32"/>
          <w:szCs w:val="32"/>
        </w:rPr>
        <w:t>.</w:t>
      </w:r>
    </w:p>
    <w:p w:rsidR="001B07F8" w:rsidRDefault="001B07F8" w:rsidP="001B07F8">
      <w:pPr>
        <w:rPr>
          <w:rFonts w:ascii="Hand writing Mutlu" w:hAnsi="Hand writing Mutlu"/>
          <w:sz w:val="32"/>
          <w:szCs w:val="32"/>
        </w:rPr>
      </w:pPr>
      <w:r>
        <w:rPr>
          <w:rFonts w:ascii="Segoe UI Symbol" w:hAnsi="Segoe UI Symbol"/>
          <w:sz w:val="32"/>
          <w:szCs w:val="32"/>
        </w:rPr>
        <w:t></w:t>
      </w:r>
      <w:r>
        <w:rPr>
          <w:rFonts w:ascii="Hand writing Mutlu" w:hAnsi="Hand writing Mutlu"/>
          <w:sz w:val="32"/>
          <w:szCs w:val="32"/>
        </w:rPr>
        <w:t>Hoca köye dönerken neye binmiş?....................................</w:t>
      </w:r>
    </w:p>
    <w:p w:rsidR="001B07F8" w:rsidRDefault="001B07F8" w:rsidP="001B07F8">
      <w:pPr>
        <w:rPr>
          <w:rFonts w:ascii="Hand writing Mutlu" w:hAnsi="Hand writing Mutlu"/>
          <w:sz w:val="32"/>
          <w:szCs w:val="32"/>
        </w:rPr>
      </w:pPr>
      <w:r>
        <w:rPr>
          <w:rFonts w:ascii="Segoe UI Symbol" w:hAnsi="Segoe UI Symbol"/>
          <w:sz w:val="32"/>
          <w:szCs w:val="32"/>
        </w:rPr>
        <w:t></w:t>
      </w:r>
      <w:r>
        <w:rPr>
          <w:rFonts w:ascii="Hand writing Mutlu" w:hAnsi="Hand writing Mutlu"/>
          <w:sz w:val="32"/>
          <w:szCs w:val="32"/>
        </w:rPr>
        <w:t>Hoca heybeyi nereye asmış? ....................................</w:t>
      </w:r>
    </w:p>
    <w:p w:rsidR="001B07F8" w:rsidRDefault="001B07F8" w:rsidP="001B07F8">
      <w:pPr>
        <w:rPr>
          <w:rFonts w:ascii="Hand writing Mutlu" w:hAnsi="Hand writing Mutlu"/>
          <w:sz w:val="32"/>
          <w:szCs w:val="32"/>
        </w:rPr>
      </w:pPr>
      <w:r>
        <w:rPr>
          <w:rFonts w:ascii="Segoe UI Symbol" w:hAnsi="Segoe UI Symbol"/>
          <w:sz w:val="32"/>
          <w:szCs w:val="32"/>
        </w:rPr>
        <w:t></w:t>
      </w:r>
      <w:r>
        <w:rPr>
          <w:rFonts w:ascii="Hand writing Mutlu" w:hAnsi="Hand writing Mutlu"/>
          <w:sz w:val="32"/>
          <w:szCs w:val="32"/>
        </w:rPr>
        <w:t>Hoca yoldakilere ne cevap vermiş?</w:t>
      </w:r>
    </w:p>
    <w:p w:rsidR="00592737" w:rsidRDefault="00592737" w:rsidP="00592737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...............................................</w:t>
      </w:r>
    </w:p>
    <w:p w:rsidR="006872D7" w:rsidRPr="00592737" w:rsidRDefault="00592737" w:rsidP="00592737">
      <w:pPr>
        <w:pStyle w:val="AralkYok"/>
      </w:pPr>
      <w:r>
        <w:rPr>
          <w:rFonts w:ascii="Hand writing Mutlu" w:hAnsi="Hand writing Mutlu"/>
          <w:sz w:val="32"/>
          <w:szCs w:val="32"/>
        </w:rPr>
        <w:t>...............................................</w:t>
      </w:r>
    </w:p>
    <w:p w:rsidR="0019127C" w:rsidRPr="0019127C" w:rsidRDefault="0019127C" w:rsidP="0019127C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9127C">
        <w:rPr>
          <w:rFonts w:asciiTheme="majorHAnsi" w:hAnsiTheme="majorHAnsi"/>
        </w:rPr>
        <w:t>Aşağıdaki varlıkların adını yazınız.</w:t>
      </w:r>
    </w:p>
    <w:p w:rsidR="00EC5D7C" w:rsidRDefault="006872D7" w:rsidP="00EC5D7C">
      <w:r>
        <w:tab/>
      </w:r>
      <w:r w:rsidR="00EC5D7C">
        <w:rPr>
          <w:noProof/>
        </w:rPr>
        <w:drawing>
          <wp:inline distT="0" distB="0" distL="0" distR="0">
            <wp:extent cx="934861" cy="490249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80" cy="489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D7C">
        <w:tab/>
        <w:t xml:space="preserve"> </w:t>
      </w:r>
      <w:r w:rsidR="00EC5D7C">
        <w:rPr>
          <w:noProof/>
        </w:rPr>
        <w:drawing>
          <wp:inline distT="0" distB="0" distL="0" distR="0">
            <wp:extent cx="1084995" cy="491067"/>
            <wp:effectExtent l="19050" t="0" r="85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49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7C" w:rsidRDefault="007B58F0" w:rsidP="00EC5D7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99" style="width:107.8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00" type="#_x0000_t32" style="position:absolute;left:900;top:1498;width:5426;height:0" o:connectortype="straight" strokecolor="black [3213]" strokeweight=".25pt">
              <v:stroke dashstyle="dashDot"/>
            </v:shape>
            <v:shape id="_x0000_s2001" type="#_x0000_t32" style="position:absolute;left:900;top:1637;width:5426;height:0" o:connectortype="straight" strokecolor="black [3213]" strokeweight=".25pt">
              <v:stroke dashstyle="dash"/>
            </v:shape>
            <v:shape id="_x0000_s2002" type="#_x0000_t32" style="position:absolute;left:900;top:1831;width:5426;height:0" o:connectortype="straight" strokecolor="black [3213]" strokeweight=".25pt">
              <v:stroke dashstyle="dash"/>
            </v:shape>
            <v:shape id="_x0000_s200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C5D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04" style="width:107.8pt;height:29.65pt;mso-position-horizontal-relative:char;mso-position-vertical-relative:line" coordorigin="900,1498" coordsize="5426,481">
            <v:shape id="_x0000_s2005" type="#_x0000_t32" style="position:absolute;left:900;top:1498;width:5426;height:0" o:connectortype="straight" strokecolor="black [3213]" strokeweight=".25pt">
              <v:stroke dashstyle="dashDot"/>
            </v:shape>
            <v:shape id="_x0000_s2006" type="#_x0000_t32" style="position:absolute;left:900;top:1637;width:5426;height:0" o:connectortype="straight" strokecolor="black [3213]" strokeweight=".25pt">
              <v:stroke dashstyle="dash"/>
            </v:shape>
            <v:shape id="_x0000_s2007" type="#_x0000_t32" style="position:absolute;left:900;top:1831;width:5426;height:0" o:connectortype="straight" strokecolor="black [3213]" strokeweight=".25pt">
              <v:stroke dashstyle="dash"/>
            </v:shape>
            <v:shape id="_x0000_s200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92737" w:rsidRDefault="00592737" w:rsidP="00592737">
      <w:pPr>
        <w:pStyle w:val="AralkYok"/>
      </w:pPr>
    </w:p>
    <w:p w:rsidR="00EC5D7C" w:rsidRDefault="00EC5D7C" w:rsidP="00EC5D7C">
      <w:r>
        <w:tab/>
      </w:r>
      <w:r>
        <w:rPr>
          <w:noProof/>
        </w:rPr>
        <w:drawing>
          <wp:inline distT="0" distB="0" distL="0" distR="0">
            <wp:extent cx="1060873" cy="493439"/>
            <wp:effectExtent l="19050" t="0" r="5927" b="0"/>
            <wp:docPr id="182" name="Resim 182" descr="http://www.geyigiz.biz/wp-content/uploads/2011/01/sinav-ogren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www.geyigiz.biz/wp-content/uploads/2011/01/sinav-ogrenci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959" cy="49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1200150" cy="496711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</a:blip>
                    <a:srcRect t="16058" b="8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9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7C" w:rsidRDefault="007B58F0" w:rsidP="00EC5D7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09" style="width:107.8pt;height:29.65pt;mso-position-horizontal-relative:char;mso-position-vertical-relative:line" coordorigin="900,1498" coordsize="5426,481">
            <v:shape id="_x0000_s2010" type="#_x0000_t32" style="position:absolute;left:900;top:1498;width:5426;height:0" o:connectortype="straight" strokecolor="black [3213]" strokeweight=".25pt">
              <v:stroke dashstyle="dashDot"/>
            </v:shape>
            <v:shape id="_x0000_s2011" type="#_x0000_t32" style="position:absolute;left:900;top:1637;width:5426;height:0" o:connectortype="straight" strokecolor="black [3213]" strokeweight=".25pt">
              <v:stroke dashstyle="dash"/>
            </v:shape>
            <v:shape id="_x0000_s2012" type="#_x0000_t32" style="position:absolute;left:900;top:1831;width:5426;height:0" o:connectortype="straight" strokecolor="black [3213]" strokeweight=".25pt">
              <v:stroke dashstyle="dash"/>
            </v:shape>
            <v:shape id="_x0000_s201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C5D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14" style="width:107.8pt;height:29.65pt;mso-position-horizontal-relative:char;mso-position-vertical-relative:line" coordorigin="900,1498" coordsize="5426,481">
            <v:shape id="_x0000_s2015" type="#_x0000_t32" style="position:absolute;left:900;top:1498;width:5426;height:0" o:connectortype="straight" strokecolor="black [3213]" strokeweight=".25pt">
              <v:stroke dashstyle="dashDot"/>
            </v:shape>
            <v:shape id="_x0000_s2016" type="#_x0000_t32" style="position:absolute;left:900;top:1637;width:5426;height:0" o:connectortype="straight" strokecolor="black [3213]" strokeweight=".25pt">
              <v:stroke dashstyle="dash"/>
            </v:shape>
            <v:shape id="_x0000_s2017" type="#_x0000_t32" style="position:absolute;left:900;top:1831;width:5426;height:0" o:connectortype="straight" strokecolor="black [3213]" strokeweight=".25pt">
              <v:stroke dashstyle="dash"/>
            </v:shape>
            <v:shape id="_x0000_s201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92737" w:rsidRPr="001B36E4" w:rsidRDefault="00592737" w:rsidP="00EC5D7C"/>
    <w:p w:rsidR="00EC5D7C" w:rsidRDefault="00EC5D7C" w:rsidP="00EC5D7C">
      <w:r>
        <w:rPr>
          <w:noProof/>
        </w:rPr>
        <w:lastRenderedPageBreak/>
        <w:drawing>
          <wp:inline distT="0" distB="0" distL="0" distR="0">
            <wp:extent cx="1083669" cy="581378"/>
            <wp:effectExtent l="19050" t="0" r="2181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58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1086288" cy="587023"/>
            <wp:effectExtent l="19050" t="0" r="0" b="0"/>
            <wp:docPr id="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587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7C" w:rsidRPr="001B36E4" w:rsidRDefault="007B58F0" w:rsidP="00EC5D7C"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19" style="width:107.8pt;height:29.65pt;mso-position-horizontal-relative:char;mso-position-vertical-relative:line" coordorigin="900,1498" coordsize="5426,481">
            <v:shape id="_x0000_s2020" type="#_x0000_t32" style="position:absolute;left:900;top:1498;width:5426;height:0" o:connectortype="straight" strokecolor="black [3213]" strokeweight=".25pt">
              <v:stroke dashstyle="dashDot"/>
            </v:shape>
            <v:shape id="_x0000_s2021" type="#_x0000_t32" style="position:absolute;left:900;top:1637;width:5426;height:0" o:connectortype="straight" strokecolor="black [3213]" strokeweight=".25pt">
              <v:stroke dashstyle="dash"/>
            </v:shape>
            <v:shape id="_x0000_s2022" type="#_x0000_t32" style="position:absolute;left:900;top:1831;width:5426;height:0" o:connectortype="straight" strokecolor="black [3213]" strokeweight=".25pt">
              <v:stroke dashstyle="dash"/>
            </v:shape>
            <v:shape id="_x0000_s202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C5D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24" style="width:107.8pt;height:29.65pt;mso-position-horizontal-relative:char;mso-position-vertical-relative:line" coordorigin="900,1498" coordsize="5426,481">
            <v:shape id="_x0000_s2025" type="#_x0000_t32" style="position:absolute;left:900;top:1498;width:5426;height:0" o:connectortype="straight" strokecolor="black [3213]" strokeweight=".25pt">
              <v:stroke dashstyle="dashDot"/>
            </v:shape>
            <v:shape id="_x0000_s2026" type="#_x0000_t32" style="position:absolute;left:900;top:1637;width:5426;height:0" o:connectortype="straight" strokecolor="black [3213]" strokeweight=".25pt">
              <v:stroke dashstyle="dash"/>
            </v:shape>
            <v:shape id="_x0000_s2027" type="#_x0000_t32" style="position:absolute;left:900;top:1831;width:5426;height:0" o:connectortype="straight" strokecolor="black [3213]" strokeweight=".25pt">
              <v:stroke dashstyle="dash"/>
            </v:shape>
            <v:shape id="_x0000_s202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27C" w:rsidRDefault="00EC5D7C" w:rsidP="00EC5D7C">
      <w:r>
        <w:rPr>
          <w:noProof/>
        </w:rPr>
        <w:drawing>
          <wp:inline distT="0" distB="0" distL="0" distR="0">
            <wp:extent cx="1029319" cy="55880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558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976488" cy="563694"/>
            <wp:effectExtent l="0" t="0" r="0" b="0"/>
            <wp:docPr id="35" name="Resim 35" descr="j0346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j03464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56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07F8">
        <w:tab/>
      </w:r>
    </w:p>
    <w:p w:rsidR="0019127C" w:rsidRDefault="007B58F0" w:rsidP="0019127C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98" style="width:107.8pt;height:29.65pt;mso-position-horizontal-relative:char;mso-position-vertical-relative:line" coordorigin="900,1498" coordsize="5426,481">
            <v:shape id="_x0000_s1799" type="#_x0000_t32" style="position:absolute;left:900;top:1498;width:5426;height:0" o:connectortype="straight" strokecolor="black [3213]" strokeweight=".25pt">
              <v:stroke dashstyle="dashDot"/>
            </v:shape>
            <v:shape id="_x0000_s1800" type="#_x0000_t32" style="position:absolute;left:900;top:1637;width:5426;height:0" o:connectortype="straight" strokecolor="black [3213]" strokeweight=".25pt">
              <v:stroke dashstyle="dash"/>
            </v:shape>
            <v:shape id="_x0000_s1801" type="#_x0000_t32" style="position:absolute;left:900;top:1831;width:5426;height:0" o:connectortype="straight" strokecolor="black [3213]" strokeweight=".25pt">
              <v:stroke dashstyle="dash"/>
            </v:shape>
            <v:shape id="_x0000_s180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2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03" style="width:107.8pt;height:29.65pt;mso-position-horizontal-relative:char;mso-position-vertical-relative:line" coordorigin="900,1498" coordsize="5426,481">
            <v:shape id="_x0000_s1804" type="#_x0000_t32" style="position:absolute;left:900;top:1498;width:5426;height:0" o:connectortype="straight" strokecolor="black [3213]" strokeweight=".25pt">
              <v:stroke dashstyle="dashDot"/>
            </v:shape>
            <v:shape id="_x0000_s1805" type="#_x0000_t32" style="position:absolute;left:900;top:1637;width:5426;height:0" o:connectortype="straight" strokecolor="black [3213]" strokeweight=".25pt">
              <v:stroke dashstyle="dash"/>
            </v:shape>
            <v:shape id="_x0000_s1806" type="#_x0000_t32" style="position:absolute;left:900;top:1831;width:5426;height:0" o:connectortype="straight" strokecolor="black [3213]" strokeweight=".25pt">
              <v:stroke dashstyle="dash"/>
            </v:shape>
            <v:shape id="_x0000_s180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C5D7C" w:rsidRDefault="00EC5D7C" w:rsidP="0019127C">
      <w:pPr>
        <w:pStyle w:val="AralkYok"/>
      </w:pPr>
      <w:r>
        <w:rPr>
          <w:noProof/>
        </w:rPr>
        <w:drawing>
          <wp:inline distT="0" distB="0" distL="0" distR="0">
            <wp:extent cx="914400" cy="525780"/>
            <wp:effectExtent l="19050" t="0" r="0" b="0"/>
            <wp:docPr id="191" name="Resim 191" descr="j0185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j01858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970915" cy="586740"/>
            <wp:effectExtent l="19050" t="0" r="0" b="0"/>
            <wp:docPr id="194" name="Resim 194" descr="j0287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j028719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27C" w:rsidRDefault="007B58F0" w:rsidP="0019127C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08" style="width:107.8pt;height:29.65pt;mso-position-horizontal-relative:char;mso-position-vertical-relative:line" coordorigin="900,1498" coordsize="5426,481">
            <v:shape id="_x0000_s1809" type="#_x0000_t32" style="position:absolute;left:900;top:1498;width:5426;height:0" o:connectortype="straight" strokecolor="black [3213]" strokeweight=".25pt">
              <v:stroke dashstyle="dashDot"/>
            </v:shape>
            <v:shape id="_x0000_s1810" type="#_x0000_t32" style="position:absolute;left:900;top:1637;width:5426;height:0" o:connectortype="straight" strokecolor="black [3213]" strokeweight=".25pt">
              <v:stroke dashstyle="dash"/>
            </v:shape>
            <v:shape id="_x0000_s1811" type="#_x0000_t32" style="position:absolute;left:900;top:1831;width:5426;height:0" o:connectortype="straight" strokecolor="black [3213]" strokeweight=".25pt">
              <v:stroke dashstyle="dash"/>
            </v:shape>
            <v:shape id="_x0000_s181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2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14" style="width:107.8pt;height:29.65pt;mso-position-horizontal-relative:char;mso-position-vertical-relative:line" coordorigin="900,1498" coordsize="5426,481">
            <v:shape id="_x0000_s1815" type="#_x0000_t32" style="position:absolute;left:900;top:1498;width:5426;height:0" o:connectortype="straight" strokecolor="black [3213]" strokeweight=".25pt">
              <v:stroke dashstyle="dashDot"/>
            </v:shape>
            <v:shape id="_x0000_s1816" type="#_x0000_t32" style="position:absolute;left:900;top:1637;width:5426;height:0" o:connectortype="straight" strokecolor="black [3213]" strokeweight=".25pt">
              <v:stroke dashstyle="dash"/>
            </v:shape>
            <v:shape id="_x0000_s1817" type="#_x0000_t32" style="position:absolute;left:900;top:1831;width:5426;height:0" o:connectortype="straight" strokecolor="black [3213]" strokeweight=".25pt">
              <v:stroke dashstyle="dash"/>
            </v:shape>
            <v:shape id="_x0000_s181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22541" w:rsidRDefault="00222541" w:rsidP="00222541"/>
    <w:p w:rsidR="001B07F8" w:rsidRPr="001B07F8" w:rsidRDefault="001B07F8" w:rsidP="001B07F8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B07F8">
        <w:rPr>
          <w:rFonts w:asciiTheme="majorHAnsi" w:hAnsiTheme="majorHAnsi"/>
        </w:rPr>
        <w:t>Aşağıdaki hecelerden anlamlı kelimeler oluşturalım. (Her kelime iki hecelidir)</w:t>
      </w:r>
    </w:p>
    <w:p w:rsidR="001B07F8" w:rsidRPr="001B07F8" w:rsidRDefault="00592737" w:rsidP="001B07F8">
      <w:r>
        <w:tab/>
      </w:r>
      <w:r w:rsidR="007B58F0">
        <w:pict>
          <v:rect id="_x0000_s3194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B265B2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men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93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FE6B17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92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FE6B17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mam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91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FE6B17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ham</w:t>
                  </w:r>
                </w:p>
              </w:txbxContent>
            </v:textbox>
            <w10:wrap type="none"/>
            <w10:anchorlock/>
          </v:rect>
        </w:pict>
      </w:r>
    </w:p>
    <w:p w:rsidR="001B07F8" w:rsidRPr="00592737" w:rsidRDefault="001B07F8" w:rsidP="00592737">
      <w:pPr>
        <w:pStyle w:val="AralkYok"/>
        <w:rPr>
          <w:sz w:val="12"/>
        </w:rPr>
      </w:pPr>
    </w:p>
    <w:p w:rsidR="001B07F8" w:rsidRPr="001B07F8" w:rsidRDefault="00592737" w:rsidP="001B07F8">
      <w:r>
        <w:tab/>
      </w:r>
      <w:r w:rsidR="007B58F0">
        <w:pict>
          <v:rect id="_x0000_s3190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FE6B17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ha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9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5B3A95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si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8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FE6B17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7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1B07F8" w:rsidRPr="00FE6B17" w:rsidRDefault="001B07F8" w:rsidP="001B07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</w:t>
                  </w:r>
                </w:p>
              </w:txbxContent>
            </v:textbox>
            <w10:wrap type="none"/>
            <w10:anchorlock/>
          </v:rect>
        </w:pict>
      </w:r>
    </w:p>
    <w:p w:rsidR="001B07F8" w:rsidRPr="001B07F8" w:rsidRDefault="001B07F8" w:rsidP="00592737">
      <w:pPr>
        <w:pStyle w:val="AralkYok"/>
      </w:pPr>
    </w:p>
    <w:p w:rsidR="001B07F8" w:rsidRPr="001B07F8" w:rsidRDefault="001B07F8" w:rsidP="001B07F8">
      <w:r w:rsidRPr="001B07F8">
        <w:t>1.</w:t>
      </w:r>
      <w:r w:rsidRPr="001B07F8">
        <w:rPr>
          <w:rFonts w:ascii="Hand writing Mutlu" w:hAnsi="Hand writing Mutlu"/>
          <w:sz w:val="36"/>
        </w:rPr>
        <w:t xml:space="preserve">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26" style="width:90.85pt;height:29.65pt;mso-position-horizontal-relative:char;mso-position-vertical-relative:line" coordorigin="900,1498" coordsize="5426,481">
            <v:shape id="_x0000_s3127" type="#_x0000_t32" style="position:absolute;left:900;top:1498;width:5426;height:0" o:connectortype="straight" strokecolor="black [3213]" strokeweight=".25pt">
              <v:stroke dashstyle="dashDot"/>
            </v:shape>
            <v:shape id="_x0000_s3128" type="#_x0000_t32" style="position:absolute;left:900;top:1637;width:5426;height:0" o:connectortype="straight" strokecolor="black [3213]" strokeweight=".25pt">
              <v:stroke dashstyle="dash"/>
            </v:shape>
            <v:shape id="_x0000_s3129" type="#_x0000_t32" style="position:absolute;left:900;top:1831;width:5426;height:0" o:connectortype="straight" strokecolor="black [3213]" strokeweight=".25pt">
              <v:stroke dashstyle="dash"/>
            </v:shape>
            <v:shape id="_x0000_s31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1B07F8">
        <w:t xml:space="preserve">  </w:t>
      </w:r>
      <w:r>
        <w:tab/>
      </w:r>
      <w:r w:rsidRPr="001B07F8">
        <w:t>2.</w:t>
      </w:r>
      <w:r w:rsidRPr="001B07F8">
        <w:rPr>
          <w:rFonts w:ascii="Hand writing Mutlu" w:hAnsi="Hand writing Mutlu"/>
          <w:sz w:val="36"/>
        </w:rPr>
        <w:t xml:space="preserve">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31" style="width:90.85pt;height:29.65pt;mso-position-horizontal-relative:char;mso-position-vertical-relative:line" coordorigin="900,1498" coordsize="5426,481">
            <v:shape id="_x0000_s3132" type="#_x0000_t32" style="position:absolute;left:900;top:1498;width:5426;height:0" o:connectortype="straight" strokecolor="black [3213]" strokeweight=".25pt">
              <v:stroke dashstyle="dashDot"/>
            </v:shape>
            <v:shape id="_x0000_s3133" type="#_x0000_t32" style="position:absolute;left:900;top:1637;width:5426;height:0" o:connectortype="straight" strokecolor="black [3213]" strokeweight=".25pt">
              <v:stroke dashstyle="dash"/>
            </v:shape>
            <v:shape id="_x0000_s3134" type="#_x0000_t32" style="position:absolute;left:900;top:1831;width:5426;height:0" o:connectortype="straight" strokecolor="black [3213]" strokeweight=".25pt">
              <v:stroke dashstyle="dash"/>
            </v:shape>
            <v:shape id="_x0000_s31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B07F8" w:rsidRPr="001B07F8" w:rsidRDefault="001B07F8" w:rsidP="001B07F8"/>
    <w:p w:rsidR="001B07F8" w:rsidRPr="001B07F8" w:rsidRDefault="001B07F8" w:rsidP="001B07F8">
      <w:r w:rsidRPr="001B07F8">
        <w:t xml:space="preserve">3. 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36" style="width:90.85pt;height:29.65pt;mso-position-horizontal-relative:char;mso-position-vertical-relative:line" coordorigin="900,1498" coordsize="5426,481">
            <v:shape id="_x0000_s3137" type="#_x0000_t32" style="position:absolute;left:900;top:1498;width:5426;height:0" o:connectortype="straight" strokecolor="black [3213]" strokeweight=".25pt">
              <v:stroke dashstyle="dashDot"/>
            </v:shape>
            <v:shape id="_x0000_s3138" type="#_x0000_t32" style="position:absolute;left:900;top:1637;width:5426;height:0" o:connectortype="straight" strokecolor="black [3213]" strokeweight=".25pt">
              <v:stroke dashstyle="dash"/>
            </v:shape>
            <v:shape id="_x0000_s3139" type="#_x0000_t32" style="position:absolute;left:900;top:1831;width:5426;height:0" o:connectortype="straight" strokecolor="black [3213]" strokeweight=".25pt">
              <v:stroke dashstyle="dash"/>
            </v:shape>
            <v:shape id="_x0000_s31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1B07F8">
        <w:t xml:space="preserve">            4.</w:t>
      </w:r>
      <w:r w:rsidRPr="001B07F8">
        <w:rPr>
          <w:rFonts w:ascii="Hand writing Mutlu" w:hAnsi="Hand writing Mutlu"/>
          <w:sz w:val="36"/>
        </w:rPr>
        <w:t xml:space="preserve">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41" style="width:90.85pt;height:29.65pt;mso-position-horizontal-relative:char;mso-position-vertical-relative:line" coordorigin="900,1498" coordsize="5426,481">
            <v:shape id="_x0000_s3142" type="#_x0000_t32" style="position:absolute;left:900;top:1498;width:5426;height:0" o:connectortype="straight" strokecolor="black [3213]" strokeweight=".25pt">
              <v:stroke dashstyle="dashDot"/>
            </v:shape>
            <v:shape id="_x0000_s3143" type="#_x0000_t32" style="position:absolute;left:900;top:1637;width:5426;height:0" o:connectortype="straight" strokecolor="black [3213]" strokeweight=".25pt">
              <v:stroke dashstyle="dash"/>
            </v:shape>
            <v:shape id="_x0000_s3144" type="#_x0000_t32" style="position:absolute;left:900;top:1831;width:5426;height:0" o:connectortype="straight" strokecolor="black [3213]" strokeweight=".25pt">
              <v:stroke dashstyle="dash"/>
            </v:shape>
            <v:shape id="_x0000_s31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C5D7C" w:rsidRDefault="00EC5D7C" w:rsidP="00592737">
      <w:pPr>
        <w:pStyle w:val="AralkYok"/>
      </w:pPr>
    </w:p>
    <w:p w:rsidR="00592737" w:rsidRDefault="00592737" w:rsidP="001B07F8">
      <w:r>
        <w:tab/>
      </w:r>
      <w:r w:rsidR="007B58F0">
        <w:pict>
          <v:rect id="_x0000_s3186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78566A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5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78566A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met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4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FE6B17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van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3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FE6B17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mal</w:t>
                  </w:r>
                </w:p>
              </w:txbxContent>
            </v:textbox>
            <w10:wrap type="none"/>
            <w10:anchorlock/>
          </v:rect>
        </w:pict>
      </w:r>
    </w:p>
    <w:p w:rsidR="001B07F8" w:rsidRDefault="00592737" w:rsidP="001B07F8">
      <w:r>
        <w:tab/>
      </w:r>
      <w:r w:rsidR="007B58F0">
        <w:pict>
          <v:rect id="_x0000_s3182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5B3A95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Ah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1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FE6B17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hay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80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FE6B17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ha</w:t>
                  </w:r>
                </w:p>
              </w:txbxContent>
            </v:textbox>
            <w10:wrap type="none"/>
            <w10:anchorlock/>
          </v:rect>
        </w:pict>
      </w:r>
      <w:r w:rsidR="007B58F0">
        <w:pict>
          <v:rect id="_x0000_s3179" style="width:45pt;height:27pt;mso-left-percent:-10001;mso-top-percent:-10001;mso-position-horizontal:absolute;mso-position-horizontal-relative:char;mso-position-vertical:absolute;mso-position-vertical-relative:line;mso-left-percent:-10001;mso-top-percent:-10001" filled="f" fillcolor="#cff">
            <v:textbox inset="0,0,0,0">
              <w:txbxContent>
                <w:p w:rsidR="00592737" w:rsidRPr="00FE6B17" w:rsidRDefault="00592737" w:rsidP="005927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tah</w:t>
                  </w:r>
                </w:p>
              </w:txbxContent>
            </v:textbox>
            <w10:wrap type="none"/>
            <w10:anchorlock/>
          </v:rect>
        </w:pict>
      </w:r>
    </w:p>
    <w:p w:rsidR="00592737" w:rsidRDefault="00592737" w:rsidP="00592737">
      <w:pPr>
        <w:pStyle w:val="AralkYok"/>
      </w:pPr>
    </w:p>
    <w:p w:rsidR="00592737" w:rsidRPr="001B07F8" w:rsidRDefault="00592737" w:rsidP="00592737">
      <w:r w:rsidRPr="001B07F8">
        <w:t>1.</w:t>
      </w:r>
      <w:r w:rsidRPr="001B07F8">
        <w:rPr>
          <w:rFonts w:ascii="Hand writing Mutlu" w:hAnsi="Hand writing Mutlu"/>
          <w:sz w:val="36"/>
        </w:rPr>
        <w:t xml:space="preserve">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74" style="width:90.85pt;height:29.65pt;mso-position-horizontal-relative:char;mso-position-vertical-relative:line" coordorigin="900,1498" coordsize="5426,481">
            <v:shape id="_x0000_s3175" type="#_x0000_t32" style="position:absolute;left:900;top:1498;width:5426;height:0" o:connectortype="straight" strokecolor="black [3213]" strokeweight=".25pt">
              <v:stroke dashstyle="dashDot"/>
            </v:shape>
            <v:shape id="_x0000_s3176" type="#_x0000_t32" style="position:absolute;left:900;top:1637;width:5426;height:0" o:connectortype="straight" strokecolor="black [3213]" strokeweight=".25pt">
              <v:stroke dashstyle="dash"/>
            </v:shape>
            <v:shape id="_x0000_s3177" type="#_x0000_t32" style="position:absolute;left:900;top:1831;width:5426;height:0" o:connectortype="straight" strokecolor="black [3213]" strokeweight=".25pt">
              <v:stroke dashstyle="dash"/>
            </v:shape>
            <v:shape id="_x0000_s317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1B07F8">
        <w:t xml:space="preserve">  </w:t>
      </w:r>
      <w:r>
        <w:tab/>
      </w:r>
      <w:r w:rsidRPr="001B07F8">
        <w:t>2.</w:t>
      </w:r>
      <w:r w:rsidRPr="001B07F8">
        <w:rPr>
          <w:rFonts w:ascii="Hand writing Mutlu" w:hAnsi="Hand writing Mutlu"/>
          <w:sz w:val="36"/>
        </w:rPr>
        <w:t xml:space="preserve">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69" style="width:90.85pt;height:29.65pt;mso-position-horizontal-relative:char;mso-position-vertical-relative:line" coordorigin="900,1498" coordsize="5426,481">
            <v:shape id="_x0000_s3170" type="#_x0000_t32" style="position:absolute;left:900;top:1498;width:5426;height:0" o:connectortype="straight" strokecolor="black [3213]" strokeweight=".25pt">
              <v:stroke dashstyle="dashDot"/>
            </v:shape>
            <v:shape id="_x0000_s3171" type="#_x0000_t32" style="position:absolute;left:900;top:1637;width:5426;height:0" o:connectortype="straight" strokecolor="black [3213]" strokeweight=".25pt">
              <v:stroke dashstyle="dash"/>
            </v:shape>
            <v:shape id="_x0000_s3172" type="#_x0000_t32" style="position:absolute;left:900;top:1831;width:5426;height:0" o:connectortype="straight" strokecolor="black [3213]" strokeweight=".25pt">
              <v:stroke dashstyle="dash"/>
            </v:shape>
            <v:shape id="_x0000_s317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92737" w:rsidRPr="001B07F8" w:rsidRDefault="00592737" w:rsidP="00592737"/>
    <w:p w:rsidR="00592737" w:rsidRPr="001B07F8" w:rsidRDefault="00592737" w:rsidP="00592737">
      <w:r w:rsidRPr="001B07F8">
        <w:t xml:space="preserve">3. 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64" style="width:90.85pt;height:29.65pt;mso-position-horizontal-relative:char;mso-position-vertical-relative:line" coordorigin="900,1498" coordsize="5426,481">
            <v:shape id="_x0000_s3165" type="#_x0000_t32" style="position:absolute;left:900;top:1498;width:5426;height:0" o:connectortype="straight" strokecolor="black [3213]" strokeweight=".25pt">
              <v:stroke dashstyle="dashDot"/>
            </v:shape>
            <v:shape id="_x0000_s3166" type="#_x0000_t32" style="position:absolute;left:900;top:1637;width:5426;height:0" o:connectortype="straight" strokecolor="black [3213]" strokeweight=".25pt">
              <v:stroke dashstyle="dash"/>
            </v:shape>
            <v:shape id="_x0000_s3167" type="#_x0000_t32" style="position:absolute;left:900;top:1831;width:5426;height:0" o:connectortype="straight" strokecolor="black [3213]" strokeweight=".25pt">
              <v:stroke dashstyle="dash"/>
            </v:shape>
            <v:shape id="_x0000_s316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1B07F8">
        <w:t xml:space="preserve">            4.</w:t>
      </w:r>
      <w:r w:rsidRPr="001B07F8">
        <w:rPr>
          <w:rFonts w:ascii="Hand writing Mutlu" w:hAnsi="Hand writing Mutlu"/>
          <w:sz w:val="36"/>
        </w:rPr>
        <w:t xml:space="preserve"> </w:t>
      </w:r>
      <w:r w:rsidR="007B58F0">
        <w:rPr>
          <w:rFonts w:ascii="Hand writing Mutlu" w:hAnsi="Hand writing Mutlu"/>
          <w:sz w:val="36"/>
        </w:rPr>
      </w:r>
      <w:r w:rsidR="007B58F0">
        <w:rPr>
          <w:rFonts w:ascii="Hand writing Mutlu" w:hAnsi="Hand writing Mutlu"/>
          <w:sz w:val="36"/>
        </w:rPr>
        <w:pict>
          <v:group id="_x0000_s3159" style="width:90.85pt;height:29.65pt;mso-position-horizontal-relative:char;mso-position-vertical-relative:line" coordorigin="900,1498" coordsize="5426,481">
            <v:shape id="_x0000_s3160" type="#_x0000_t32" style="position:absolute;left:900;top:1498;width:5426;height:0" o:connectortype="straight" strokecolor="black [3213]" strokeweight=".25pt">
              <v:stroke dashstyle="dashDot"/>
            </v:shape>
            <v:shape id="_x0000_s3161" type="#_x0000_t32" style="position:absolute;left:900;top:1637;width:5426;height:0" o:connectortype="straight" strokecolor="black [3213]" strokeweight=".25pt">
              <v:stroke dashstyle="dash"/>
            </v:shape>
            <v:shape id="_x0000_s3162" type="#_x0000_t32" style="position:absolute;left:900;top:1831;width:5426;height:0" o:connectortype="straight" strokecolor="black [3213]" strokeweight=".25pt">
              <v:stroke dashstyle="dash"/>
            </v:shape>
            <v:shape id="_x0000_s316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B07F8" w:rsidRDefault="001B07F8" w:rsidP="001B07F8"/>
    <w:p w:rsidR="00592737" w:rsidRPr="00592737" w:rsidRDefault="00592737" w:rsidP="00592737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592737">
        <w:rPr>
          <w:rFonts w:asciiTheme="majorHAnsi" w:hAnsiTheme="majorHAnsi"/>
        </w:rPr>
        <w:t>Sözcükleri bulmacada bulalım.</w:t>
      </w:r>
    </w:p>
    <w:p w:rsidR="00592737" w:rsidRPr="00D80301" w:rsidRDefault="00592737" w:rsidP="00592737">
      <w:pPr>
        <w:rPr>
          <w:rFonts w:ascii="Hand writing Mutlu" w:hAnsi="Hand writing Mutlu"/>
          <w:sz w:val="28"/>
          <w:szCs w:val="28"/>
        </w:rPr>
      </w:pPr>
      <w:r w:rsidRPr="00D80301">
        <w:rPr>
          <w:rFonts w:ascii="Hand writing Mutlu" w:hAnsi="Hand writing Mutlu"/>
          <w:sz w:val="28"/>
          <w:szCs w:val="28"/>
        </w:rPr>
        <w:t>kartopu-kış-baca-eldiven-atkı-rüzgar-soba kömür-pazar-numara</w:t>
      </w:r>
    </w:p>
    <w:tbl>
      <w:tblPr>
        <w:tblW w:w="4367" w:type="dxa"/>
        <w:jc w:val="center"/>
        <w:tblBorders>
          <w:top w:val="single" w:sz="4" w:space="0" w:color="993300"/>
          <w:left w:val="single" w:sz="4" w:space="0" w:color="993300"/>
          <w:bottom w:val="single" w:sz="4" w:space="0" w:color="993300"/>
          <w:right w:val="single" w:sz="4" w:space="0" w:color="993300"/>
          <w:insideH w:val="single" w:sz="4" w:space="0" w:color="993300"/>
          <w:insideV w:val="single" w:sz="4" w:space="0" w:color="993300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624"/>
        <w:gridCol w:w="624"/>
        <w:gridCol w:w="624"/>
        <w:gridCol w:w="624"/>
        <w:gridCol w:w="624"/>
        <w:gridCol w:w="624"/>
      </w:tblGrid>
      <w:tr w:rsidR="00592737" w:rsidRPr="00592737" w:rsidTr="00592737">
        <w:trPr>
          <w:trHeight w:val="262"/>
          <w:jc w:val="center"/>
        </w:trPr>
        <w:tc>
          <w:tcPr>
            <w:tcW w:w="623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e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l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d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i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v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e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n</w:t>
            </w:r>
          </w:p>
        </w:tc>
      </w:tr>
      <w:tr w:rsidR="00592737" w:rsidRPr="00592737" w:rsidTr="00592737">
        <w:trPr>
          <w:trHeight w:val="262"/>
          <w:jc w:val="center"/>
        </w:trPr>
        <w:tc>
          <w:tcPr>
            <w:tcW w:w="623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k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r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t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p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u</w:t>
            </w:r>
          </w:p>
        </w:tc>
      </w:tr>
      <w:tr w:rsidR="00592737" w:rsidRPr="00592737" w:rsidTr="00592737">
        <w:trPr>
          <w:trHeight w:val="262"/>
          <w:jc w:val="center"/>
        </w:trPr>
        <w:tc>
          <w:tcPr>
            <w:tcW w:w="623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ö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t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s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b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m</w:t>
            </w:r>
          </w:p>
        </w:tc>
      </w:tr>
      <w:tr w:rsidR="00592737" w:rsidRPr="00592737" w:rsidTr="00592737">
        <w:trPr>
          <w:trHeight w:val="262"/>
          <w:jc w:val="center"/>
        </w:trPr>
        <w:tc>
          <w:tcPr>
            <w:tcW w:w="623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m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k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ı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ş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z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</w:tr>
      <w:tr w:rsidR="00592737" w:rsidRPr="00592737" w:rsidTr="00592737">
        <w:trPr>
          <w:trHeight w:val="262"/>
          <w:jc w:val="center"/>
        </w:trPr>
        <w:tc>
          <w:tcPr>
            <w:tcW w:w="623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ü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ı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e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t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c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r</w:t>
            </w:r>
          </w:p>
        </w:tc>
      </w:tr>
      <w:tr w:rsidR="00592737" w:rsidRPr="00592737" w:rsidTr="00592737">
        <w:trPr>
          <w:trHeight w:val="262"/>
          <w:jc w:val="center"/>
        </w:trPr>
        <w:tc>
          <w:tcPr>
            <w:tcW w:w="623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r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ü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z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g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r</w:t>
            </w:r>
          </w:p>
        </w:tc>
        <w:tc>
          <w:tcPr>
            <w:tcW w:w="624" w:type="dxa"/>
            <w:vAlign w:val="center"/>
          </w:tcPr>
          <w:p w:rsidR="00592737" w:rsidRPr="00592737" w:rsidRDefault="00592737" w:rsidP="00592737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592737">
              <w:rPr>
                <w:rFonts w:ascii="Hand writing Mutlu" w:hAnsi="Hand writing Mutlu"/>
                <w:sz w:val="24"/>
              </w:rPr>
              <w:t>a</w:t>
            </w:r>
          </w:p>
        </w:tc>
      </w:tr>
    </w:tbl>
    <w:p w:rsidR="00781CB6" w:rsidRPr="00EC40C4" w:rsidRDefault="002C2DD7" w:rsidP="00592737">
      <w:pPr>
        <w:pStyle w:val="AralkYok"/>
        <w:rPr>
          <w:sz w:val="24"/>
        </w:rPr>
      </w:pPr>
      <w:hyperlink r:id="rId19" w:history="1">
        <w:r w:rsidRPr="002C2DD7">
          <w:rPr>
            <w:rStyle w:val="Kpr"/>
            <w:sz w:val="24"/>
          </w:rPr>
          <w:t>www.sorubak.com</w:t>
        </w:r>
      </w:hyperlink>
      <w:bookmarkStart w:id="0" w:name="_GoBack"/>
      <w:bookmarkEnd w:id="0"/>
    </w:p>
    <w:sectPr w:rsidR="00781CB6" w:rsidRPr="00EC40C4" w:rsidSect="006A1596">
      <w:headerReference w:type="default" r:id="rId20"/>
      <w:footerReference w:type="default" r:id="rId21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8F0" w:rsidRDefault="007B58F0" w:rsidP="001A3CA1">
      <w:r>
        <w:separator/>
      </w:r>
    </w:p>
  </w:endnote>
  <w:endnote w:type="continuationSeparator" w:id="0">
    <w:p w:rsidR="007B58F0" w:rsidRDefault="007B58F0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7B58F0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7B58F0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8F0" w:rsidRDefault="007B58F0" w:rsidP="001A3CA1">
      <w:r>
        <w:separator/>
      </w:r>
    </w:p>
  </w:footnote>
  <w:footnote w:type="continuationSeparator" w:id="0">
    <w:p w:rsidR="007B58F0" w:rsidRDefault="007B58F0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7B58F0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091CF7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2C2DD7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C6D19"/>
    <w:multiLevelType w:val="hybridMultilevel"/>
    <w:tmpl w:val="FFAC1862"/>
    <w:lvl w:ilvl="0" w:tplc="BF801ABA">
      <w:start w:val="1"/>
      <w:numFmt w:val="decimal"/>
      <w:lvlText w:val="%1."/>
      <w:lvlJc w:val="left"/>
      <w:pPr>
        <w:tabs>
          <w:tab w:val="num" w:pos="227"/>
        </w:tabs>
        <w:ind w:left="0" w:firstLine="170"/>
      </w:pPr>
      <w:rPr>
        <w:rFonts w:ascii="Hand writing Mutlu" w:hAnsi="Hand writing Mutlu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11A09"/>
    <w:multiLevelType w:val="hybridMultilevel"/>
    <w:tmpl w:val="60D650F0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F11D7"/>
    <w:multiLevelType w:val="hybridMultilevel"/>
    <w:tmpl w:val="C470B976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1031E"/>
    <w:multiLevelType w:val="hybridMultilevel"/>
    <w:tmpl w:val="AF3AB9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002A1"/>
    <w:multiLevelType w:val="hybridMultilevel"/>
    <w:tmpl w:val="60D650F0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F6543F"/>
    <w:multiLevelType w:val="hybridMultilevel"/>
    <w:tmpl w:val="E68E828E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2"/>
  </w:num>
  <w:num w:numId="5">
    <w:abstractNumId w:val="9"/>
  </w:num>
  <w:num w:numId="6">
    <w:abstractNumId w:val="4"/>
  </w:num>
  <w:num w:numId="7">
    <w:abstractNumId w:val="10"/>
  </w:num>
  <w:num w:numId="8">
    <w:abstractNumId w:val="6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96"/>
    <o:shapelayout v:ext="edit">
      <o:idmap v:ext="edit" data="2"/>
      <o:rules v:ext="edit">
        <o:r id="V:Rule1" type="connector" idref="#AutoShape 7"/>
        <o:r id="V:Rule2" type="connector" idref="#AutoShape 51"/>
        <o:r id="V:Rule3" type="connector" idref="#AutoShape 49"/>
        <o:r id="V:Rule4" type="connector" idref="#_x0000_s2107"/>
        <o:r id="V:Rule5" type="connector" idref="#AutoShape 48"/>
        <o:r id="V:Rule6" type="connector" idref="#AutoShape 52"/>
        <o:r id="V:Rule7" type="connector" idref="#AutoShape 35"/>
        <o:r id="V:Rule8" type="connector" idref="#AutoShape 3"/>
        <o:r id="V:Rule9" type="connector" idref="#_x0000_s2101"/>
        <o:r id="V:Rule10" type="connector" idref="#_x0000_s239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1CB4"/>
    <w:rsid w:val="00012895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91CF7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9127C"/>
    <w:rsid w:val="001A3CA1"/>
    <w:rsid w:val="001A5239"/>
    <w:rsid w:val="001B07F8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541"/>
    <w:rsid w:val="0022289E"/>
    <w:rsid w:val="00226D6E"/>
    <w:rsid w:val="00227AE2"/>
    <w:rsid w:val="002331A9"/>
    <w:rsid w:val="002428F5"/>
    <w:rsid w:val="002539A9"/>
    <w:rsid w:val="00257458"/>
    <w:rsid w:val="00270E77"/>
    <w:rsid w:val="00270F3D"/>
    <w:rsid w:val="002750B3"/>
    <w:rsid w:val="00287084"/>
    <w:rsid w:val="00296DCB"/>
    <w:rsid w:val="002A0331"/>
    <w:rsid w:val="002A0AE1"/>
    <w:rsid w:val="002A0BED"/>
    <w:rsid w:val="002C2DD7"/>
    <w:rsid w:val="002C3B06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0039D"/>
    <w:rsid w:val="0041026D"/>
    <w:rsid w:val="00416751"/>
    <w:rsid w:val="0044438D"/>
    <w:rsid w:val="004464D6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4F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2737"/>
    <w:rsid w:val="005933C3"/>
    <w:rsid w:val="00593449"/>
    <w:rsid w:val="005965A0"/>
    <w:rsid w:val="005A4C07"/>
    <w:rsid w:val="005B3D15"/>
    <w:rsid w:val="005B726E"/>
    <w:rsid w:val="005C11D7"/>
    <w:rsid w:val="005C67D6"/>
    <w:rsid w:val="005D2EE8"/>
    <w:rsid w:val="005D3538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048D"/>
    <w:rsid w:val="006543EA"/>
    <w:rsid w:val="006555E2"/>
    <w:rsid w:val="00660A98"/>
    <w:rsid w:val="00661B26"/>
    <w:rsid w:val="0066575A"/>
    <w:rsid w:val="00666F82"/>
    <w:rsid w:val="006670C2"/>
    <w:rsid w:val="0068609D"/>
    <w:rsid w:val="006872D7"/>
    <w:rsid w:val="00692247"/>
    <w:rsid w:val="00694BDA"/>
    <w:rsid w:val="006A1596"/>
    <w:rsid w:val="006A1EC5"/>
    <w:rsid w:val="006A3941"/>
    <w:rsid w:val="006A5E05"/>
    <w:rsid w:val="006A79B5"/>
    <w:rsid w:val="006B1D4A"/>
    <w:rsid w:val="006B4FD9"/>
    <w:rsid w:val="006C09F3"/>
    <w:rsid w:val="006C128F"/>
    <w:rsid w:val="006C35C8"/>
    <w:rsid w:val="006D0378"/>
    <w:rsid w:val="006D685C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1CB6"/>
    <w:rsid w:val="00784A32"/>
    <w:rsid w:val="00784FCF"/>
    <w:rsid w:val="0079604C"/>
    <w:rsid w:val="007B10DD"/>
    <w:rsid w:val="007B54BA"/>
    <w:rsid w:val="007B5693"/>
    <w:rsid w:val="007B58F0"/>
    <w:rsid w:val="007B59BE"/>
    <w:rsid w:val="007B7E40"/>
    <w:rsid w:val="007C2FF3"/>
    <w:rsid w:val="007E4008"/>
    <w:rsid w:val="007F5AE6"/>
    <w:rsid w:val="007F5BD1"/>
    <w:rsid w:val="007F7686"/>
    <w:rsid w:val="008027A3"/>
    <w:rsid w:val="00802D52"/>
    <w:rsid w:val="008057EC"/>
    <w:rsid w:val="008071E3"/>
    <w:rsid w:val="0080741D"/>
    <w:rsid w:val="00807DD5"/>
    <w:rsid w:val="00812D33"/>
    <w:rsid w:val="008268DB"/>
    <w:rsid w:val="00835C42"/>
    <w:rsid w:val="0085205C"/>
    <w:rsid w:val="00865794"/>
    <w:rsid w:val="008737B6"/>
    <w:rsid w:val="0088772C"/>
    <w:rsid w:val="00893CE4"/>
    <w:rsid w:val="00895D18"/>
    <w:rsid w:val="00895ED1"/>
    <w:rsid w:val="008C2A02"/>
    <w:rsid w:val="008C413E"/>
    <w:rsid w:val="008C7A86"/>
    <w:rsid w:val="008D28AB"/>
    <w:rsid w:val="008D3DCC"/>
    <w:rsid w:val="008D7100"/>
    <w:rsid w:val="008E30C9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1352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069E6"/>
    <w:rsid w:val="00A14412"/>
    <w:rsid w:val="00A1656E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B33DB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11A2"/>
    <w:rsid w:val="00BA6D48"/>
    <w:rsid w:val="00BB7A67"/>
    <w:rsid w:val="00BC433A"/>
    <w:rsid w:val="00BD2589"/>
    <w:rsid w:val="00BD352F"/>
    <w:rsid w:val="00BD5FAA"/>
    <w:rsid w:val="00BF4424"/>
    <w:rsid w:val="00BF5903"/>
    <w:rsid w:val="00BF79F0"/>
    <w:rsid w:val="00C16332"/>
    <w:rsid w:val="00C52704"/>
    <w:rsid w:val="00C53E08"/>
    <w:rsid w:val="00C80CBB"/>
    <w:rsid w:val="00CA04FA"/>
    <w:rsid w:val="00CA79BE"/>
    <w:rsid w:val="00CB0F3A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B3A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5FA5"/>
    <w:rsid w:val="00DF6384"/>
    <w:rsid w:val="00E375BF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C40C4"/>
    <w:rsid w:val="00EC5D7C"/>
    <w:rsid w:val="00ED133F"/>
    <w:rsid w:val="00ED20F3"/>
    <w:rsid w:val="00EF2542"/>
    <w:rsid w:val="00EF3119"/>
    <w:rsid w:val="00F01625"/>
    <w:rsid w:val="00F0716D"/>
    <w:rsid w:val="00F30731"/>
    <w:rsid w:val="00F36ECC"/>
    <w:rsid w:val="00F432D5"/>
    <w:rsid w:val="00F43D64"/>
    <w:rsid w:val="00F44788"/>
    <w:rsid w:val="00F56C87"/>
    <w:rsid w:val="00F62703"/>
    <w:rsid w:val="00F6270C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6"/>
    <o:shapelayout v:ext="edit">
      <o:idmap v:ext="edit" data="1,3"/>
      <o:rules v:ext="edit">
        <o:r id="V:Rule1" type="connector" idref="#_x0000_s2016"/>
        <o:r id="V:Rule2" type="connector" idref="#_x0000_s3137"/>
        <o:r id="V:Rule3" type="connector" idref="#_x0000_s2000"/>
        <o:r id="V:Rule4" type="connector" idref="#_x0000_s3139"/>
        <o:r id="V:Rule5" type="connector" idref="#_x0000_s2002"/>
        <o:r id="V:Rule6" type="connector" idref="#_x0000_s1811"/>
        <o:r id="V:Rule7" type="connector" idref="#_x0000_s2013"/>
        <o:r id="V:Rule8" type="connector" idref="#_x0000_s3138"/>
        <o:r id="V:Rule9" type="connector" idref="#_x0000_s2006"/>
        <o:r id="V:Rule10" type="connector" idref="#_x0000_s1818"/>
        <o:r id="V:Rule11" type="connector" idref="#_x0000_s2015"/>
        <o:r id="V:Rule12" type="connector" idref="#_x0000_s1802"/>
        <o:r id="V:Rule13" type="connector" idref="#_x0000_s2017"/>
        <o:r id="V:Rule14" type="connector" idref="#_x0000_s3135"/>
        <o:r id="V:Rule15" type="connector" idref="#_x0000_s2003"/>
        <o:r id="V:Rule16" type="connector" idref="#_x0000_s2011"/>
        <o:r id="V:Rule17" type="connector" idref="#_x0000_s3143"/>
        <o:r id="V:Rule18" type="connector" idref="#_x0000_s3165"/>
        <o:r id="V:Rule19" type="connector" idref="#_x0000_s2020"/>
        <o:r id="V:Rule20" type="connector" idref="#_x0000_s3167"/>
        <o:r id="V:Rule21" type="connector" idref="#_x0000_s2022"/>
        <o:r id="V:Rule22" type="connector" idref="#_x0000_s2008"/>
        <o:r id="V:Rule23" type="connector" idref="#_x0000_s3140"/>
        <o:r id="V:Rule24" type="connector" idref="#_x0000_s2021"/>
        <o:r id="V:Rule25" type="connector" idref="#_x0000_s2001"/>
        <o:r id="V:Rule26" type="connector" idref="#_x0000_s1800"/>
        <o:r id="V:Rule27" type="connector" idref="#_x0000_s2005"/>
        <o:r id="V:Rule28" type="connector" idref="#_x0000_s3132"/>
        <o:r id="V:Rule29" type="connector" idref="#_x0000_s3142"/>
        <o:r id="V:Rule30" type="connector" idref="#_x0000_s1806"/>
        <o:r id="V:Rule31" type="connector" idref="#_x0000_s2007"/>
        <o:r id="V:Rule32" type="connector" idref="#_x0000_s3134"/>
        <o:r id="V:Rule33" type="connector" idref="#_x0000_s1799"/>
        <o:r id="V:Rule34" type="connector" idref="#_x0000_s3144"/>
        <o:r id="V:Rule35" type="connector" idref="#_x0000_s2018"/>
        <o:r id="V:Rule36" type="connector" idref="#_x0000_s1801"/>
        <o:r id="V:Rule37" type="connector" idref="#_x0000_s3175"/>
        <o:r id="V:Rule38" type="connector" idref="#_x0000_s3161"/>
        <o:r id="V:Rule39" type="connector" idref="#_x0000_s3128"/>
        <o:r id="V:Rule40" type="connector" idref="#_x0000_s3168"/>
        <o:r id="V:Rule41" type="connector" idref="#_x0000_s2028"/>
        <o:r id="V:Rule42" type="connector" idref="#_x0000_s3177"/>
        <o:r id="V:Rule43" type="connector" idref="#_x0000_s3160"/>
        <o:r id="V:Rule44" type="connector" idref="#_x0000_s2025"/>
        <o:r id="V:Rule45" type="connector" idref="#_x0000_s1809"/>
        <o:r id="V:Rule46" type="connector" idref="#_x0000_s3171"/>
        <o:r id="V:Rule47" type="connector" idref="#_x0000_s1804"/>
        <o:r id="V:Rule48" type="connector" idref="#_x0000_s3178"/>
        <o:r id="V:Rule49" type="connector" idref="#_x0000_s1817"/>
        <o:r id="V:Rule50" type="connector" idref="#_x0000_s3162"/>
        <o:r id="V:Rule51" type="connector" idref="#_x0000_s2027"/>
        <o:r id="V:Rule52" type="connector" idref="#_x0000_s3127"/>
        <o:r id="V:Rule53" type="connector" idref="#_x0000_s1815"/>
        <o:r id="V:Rule54" type="connector" idref="#_x0000_s2010"/>
        <o:r id="V:Rule55" type="connector" idref="#_x0000_s1805"/>
        <o:r id="V:Rule56" type="connector" idref="#_x0000_s2026"/>
        <o:r id="V:Rule57" type="connector" idref="#_x0000_s1807"/>
        <o:r id="V:Rule58" type="connector" idref="#_x0000_s3166"/>
        <o:r id="V:Rule59" type="connector" idref="#_x0000_s1812"/>
        <o:r id="V:Rule60" type="connector" idref="#_x0000_s2023"/>
        <o:r id="V:Rule61" type="connector" idref="#_x0000_s3173"/>
        <o:r id="V:Rule62" type="connector" idref="#_x0000_s3129"/>
        <o:r id="V:Rule63" type="connector" idref="#_x0000_s2012"/>
        <o:r id="V:Rule64" type="connector" idref="#_x0000_s1810"/>
        <o:r id="V:Rule65" type="connector" idref="#_x0000_s3170"/>
        <o:r id="V:Rule66" type="connector" idref="#_x0000_s3176"/>
        <o:r id="V:Rule67" type="connector" idref="#_x0000_s3133"/>
        <o:r id="V:Rule68" type="connector" idref="#_x0000_s3145"/>
        <o:r id="V:Rule69" type="connector" idref="#_x0000_s3130"/>
        <o:r id="V:Rule70" type="connector" idref="#_x0000_s3163"/>
        <o:r id="V:Rule71" type="connector" idref="#_x0000_s1816"/>
        <o:r id="V:Rule72" type="connector" idref="#_x0000_s3172"/>
      </o:rules>
    </o:shapelayout>
  </w:shapeDefaults>
  <w:decimalSymbol w:val=","/>
  <w:listSeparator w:val=";"/>
  <w15:docId w15:val="{645C127D-8A74-4B38-8155-2FF5449E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81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81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C2D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479B-C2B1-4372-8750-5A55B8E3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40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6</cp:revision>
  <cp:lastPrinted>2015-12-21T18:28:00Z</cp:lastPrinted>
  <dcterms:created xsi:type="dcterms:W3CDTF">2015-12-30T17:11:00Z</dcterms:created>
  <dcterms:modified xsi:type="dcterms:W3CDTF">2016-01-04T12:45:00Z</dcterms:modified>
</cp:coreProperties>
</file>