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EAA" w:rsidRDefault="005D6EAA" w:rsidP="00BA11A2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t xml:space="preserve">Aşağıdaki </w:t>
      </w:r>
      <w:r w:rsidR="00BA11A2">
        <w:rPr>
          <w:rFonts w:asciiTheme="majorHAnsi" w:hAnsiTheme="majorHAnsi"/>
        </w:rPr>
        <w:t>sözcükleri okuyalım. Seçtiğimiz 10 taneyi biz söyleyelim. Bakmadan yazdıralım.</w:t>
      </w: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>gül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gün</w:t>
      </w:r>
      <w:r w:rsidRPr="00BA11A2">
        <w:rPr>
          <w:rFonts w:ascii="Hand writing Mutlu" w:hAnsi="Hand writing Mutlu"/>
          <w:sz w:val="32"/>
          <w:szCs w:val="36"/>
        </w:rPr>
        <w:tab/>
        <w:t>güç</w:t>
      </w:r>
      <w:r w:rsidRPr="00BA11A2">
        <w:rPr>
          <w:rFonts w:ascii="Hand writing Mutlu" w:hAnsi="Hand writing Mutlu"/>
          <w:sz w:val="32"/>
          <w:szCs w:val="36"/>
        </w:rPr>
        <w:tab/>
        <w:t>güz</w:t>
      </w:r>
      <w:r w:rsidRPr="00BA11A2">
        <w:rPr>
          <w:rFonts w:ascii="Hand writing Mutlu" w:hAnsi="Hand writing Mutlu"/>
          <w:sz w:val="32"/>
          <w:szCs w:val="36"/>
        </w:rPr>
        <w:tab/>
        <w:t>gür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 xml:space="preserve">gar  </w:t>
      </w:r>
    </w:p>
    <w:p w:rsidR="00BA11A2" w:rsidRDefault="00BA11A2" w:rsidP="00222541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>gaz  gam gak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gel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geç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gez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gem</w:t>
      </w: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>engel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kayg</w:t>
      </w:r>
      <w:r w:rsidRPr="00BA11A2">
        <w:rPr>
          <w:rFonts w:ascii="Hand writing Mutlu" w:hAnsi="Hand writing Mutlu" w:hint="eastAsia"/>
          <w:sz w:val="32"/>
          <w:szCs w:val="36"/>
        </w:rPr>
        <w:t>ı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gümü</w:t>
      </w:r>
      <w:r w:rsidRPr="00BA11A2">
        <w:rPr>
          <w:rFonts w:ascii="Hand writing Mutlu" w:hAnsi="Hand writing Mutlu" w:hint="eastAsia"/>
          <w:sz w:val="32"/>
          <w:szCs w:val="36"/>
        </w:rPr>
        <w:t>ş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gölge</w:t>
      </w: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>süzgeç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gitar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gömlek g</w:t>
      </w:r>
      <w:r w:rsidRPr="00BA11A2">
        <w:rPr>
          <w:rFonts w:ascii="Hand writing Mutlu" w:hAnsi="Hand writing Mutlu" w:hint="eastAsia"/>
          <w:sz w:val="32"/>
          <w:szCs w:val="36"/>
        </w:rPr>
        <w:t>ı</w:t>
      </w:r>
      <w:r w:rsidRPr="00BA11A2">
        <w:rPr>
          <w:rFonts w:ascii="Hand writing Mutlu" w:hAnsi="Hand writing Mutlu"/>
          <w:sz w:val="32"/>
          <w:szCs w:val="36"/>
        </w:rPr>
        <w:t>da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 xml:space="preserve">gölet </w:t>
      </w: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>gemi  Gamze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yorgun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k</w:t>
      </w:r>
      <w:r w:rsidRPr="00BA11A2">
        <w:rPr>
          <w:rFonts w:ascii="Hand writing Mutlu" w:hAnsi="Hand writing Mutlu" w:hint="eastAsia"/>
          <w:sz w:val="32"/>
          <w:szCs w:val="36"/>
        </w:rPr>
        <w:t>ı</w:t>
      </w:r>
      <w:r w:rsidRPr="00BA11A2">
        <w:rPr>
          <w:rFonts w:ascii="Hand writing Mutlu" w:hAnsi="Hand writing Mutlu"/>
          <w:sz w:val="32"/>
          <w:szCs w:val="36"/>
        </w:rPr>
        <w:t>zg</w:t>
      </w:r>
      <w:r w:rsidRPr="00BA11A2">
        <w:rPr>
          <w:rFonts w:ascii="Hand writing Mutlu" w:hAnsi="Hand writing Mutlu" w:hint="eastAsia"/>
          <w:sz w:val="32"/>
          <w:szCs w:val="36"/>
        </w:rPr>
        <w:t>ı</w:t>
      </w:r>
      <w:r w:rsidRPr="00BA11A2">
        <w:rPr>
          <w:rFonts w:ascii="Hand writing Mutlu" w:hAnsi="Hand writing Mutlu"/>
          <w:sz w:val="32"/>
          <w:szCs w:val="36"/>
        </w:rPr>
        <w:t>n</w:t>
      </w: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>üzgün ç</w:t>
      </w:r>
      <w:r w:rsidRPr="00BA11A2">
        <w:rPr>
          <w:rFonts w:ascii="Hand writing Mutlu" w:hAnsi="Hand writing Mutlu" w:hint="eastAsia"/>
          <w:sz w:val="32"/>
          <w:szCs w:val="36"/>
        </w:rPr>
        <w:t>ı</w:t>
      </w:r>
      <w:r w:rsidRPr="00BA11A2">
        <w:rPr>
          <w:rFonts w:ascii="Hand writing Mutlu" w:hAnsi="Hand writing Mutlu"/>
          <w:sz w:val="32"/>
          <w:szCs w:val="36"/>
        </w:rPr>
        <w:t>lg</w:t>
      </w:r>
      <w:r w:rsidRPr="00BA11A2">
        <w:rPr>
          <w:rFonts w:ascii="Hand writing Mutlu" w:hAnsi="Hand writing Mutlu" w:hint="eastAsia"/>
          <w:sz w:val="32"/>
          <w:szCs w:val="36"/>
        </w:rPr>
        <w:t>ı</w:t>
      </w:r>
      <w:r w:rsidRPr="00BA11A2">
        <w:rPr>
          <w:rFonts w:ascii="Hand writing Mutlu" w:hAnsi="Hand writing Mutlu"/>
          <w:sz w:val="32"/>
          <w:szCs w:val="36"/>
        </w:rPr>
        <w:t>n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gezgin Gülay</w:t>
      </w: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>gümü</w:t>
      </w:r>
      <w:r w:rsidRPr="00BA11A2">
        <w:rPr>
          <w:rFonts w:ascii="Hand writing Mutlu" w:hAnsi="Hand writing Mutlu" w:hint="eastAsia"/>
          <w:sz w:val="32"/>
          <w:szCs w:val="36"/>
        </w:rPr>
        <w:t>ş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güzel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gece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Ege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engel</w:t>
      </w: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>geyik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güne</w:t>
      </w:r>
      <w:r w:rsidRPr="00BA11A2">
        <w:rPr>
          <w:rFonts w:ascii="Hand writing Mutlu" w:hAnsi="Hand writing Mutlu" w:hint="eastAsia"/>
          <w:sz w:val="32"/>
          <w:szCs w:val="36"/>
        </w:rPr>
        <w:t>ş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mangal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gazoz</w:t>
      </w: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>karga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goril</w:t>
      </w:r>
      <w:r>
        <w:rPr>
          <w:rFonts w:ascii="Hand writing Mutlu" w:hAnsi="Hand writing Mutlu"/>
          <w:sz w:val="32"/>
          <w:szCs w:val="36"/>
        </w:rPr>
        <w:t xml:space="preserve">  </w:t>
      </w:r>
      <w:r w:rsidRPr="00BA11A2">
        <w:rPr>
          <w:rFonts w:ascii="Hand writing Mutlu" w:hAnsi="Hand writing Mutlu"/>
          <w:sz w:val="32"/>
          <w:szCs w:val="36"/>
        </w:rPr>
        <w:t>göbek</w:t>
      </w:r>
      <w:r>
        <w:rPr>
          <w:rFonts w:ascii="Hand writing Mutlu" w:hAnsi="Hand writing Mutlu"/>
          <w:sz w:val="32"/>
          <w:szCs w:val="36"/>
        </w:rPr>
        <w:t xml:space="preserve"> </w:t>
      </w:r>
      <w:r w:rsidRPr="00BA11A2">
        <w:rPr>
          <w:rFonts w:ascii="Hand writing Mutlu" w:hAnsi="Hand writing Mutlu"/>
          <w:sz w:val="32"/>
          <w:szCs w:val="36"/>
        </w:rPr>
        <w:t>gurur</w:t>
      </w:r>
    </w:p>
    <w:p w:rsidR="00BA11A2" w:rsidRDefault="00BA11A2" w:rsidP="00222541">
      <w:pPr>
        <w:pStyle w:val="AralkYok"/>
        <w:rPr>
          <w:rFonts w:ascii="Hand writing Mutlu" w:hAnsi="Hand writing Mutlu"/>
          <w:sz w:val="32"/>
          <w:szCs w:val="36"/>
        </w:rPr>
      </w:pPr>
    </w:p>
    <w:p w:rsidR="00BA11A2" w:rsidRPr="00BA11A2" w:rsidRDefault="00BA11A2" w:rsidP="00BA11A2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BA11A2">
        <w:rPr>
          <w:rFonts w:asciiTheme="majorHAnsi" w:hAnsiTheme="majorHAnsi"/>
        </w:rPr>
        <w:t>Aşağıdaki metinleri okuyalım. İlk metni okuma yaptıktan sonra biz söyleyelim. Bakmadan deftere yazdıralım.</w:t>
      </w:r>
    </w:p>
    <w:p w:rsidR="00BA11A2" w:rsidRPr="00967C16" w:rsidRDefault="00BA11A2" w:rsidP="00BA11A2">
      <w:pPr>
        <w:rPr>
          <w:rFonts w:ascii="Hand writing Mutlu" w:hAnsi="Hand writing Mutlu"/>
          <w:sz w:val="36"/>
          <w:szCs w:val="36"/>
        </w:rPr>
      </w:pPr>
      <w:r w:rsidRPr="008D3165">
        <w:rPr>
          <w:rFonts w:ascii="Hand writing Mutlu" w:hAnsi="Hand writing Mutlu"/>
          <w:color w:val="FF00FF"/>
          <w:sz w:val="36"/>
          <w:szCs w:val="36"/>
        </w:rPr>
        <w:t>E</w:t>
      </w:r>
      <w:r w:rsidRPr="00967C16">
        <w:rPr>
          <w:rFonts w:ascii="Hand writing Mutlu" w:hAnsi="Hand writing Mutlu"/>
          <w:sz w:val="36"/>
          <w:szCs w:val="36"/>
        </w:rPr>
        <w:t>ge bu maç çok gol</w:t>
      </w:r>
      <w:r w:rsidRPr="008D3165">
        <w:rPr>
          <w:rFonts w:ascii="Hand writing Mutlu" w:hAnsi="Hand writing Mutlu"/>
          <w:color w:val="FF00FF"/>
          <w:sz w:val="36"/>
          <w:szCs w:val="36"/>
        </w:rPr>
        <w:t>lü</w:t>
      </w:r>
      <w:r w:rsidRPr="00967C16">
        <w:rPr>
          <w:rFonts w:ascii="Hand writing Mutlu" w:hAnsi="Hand writing Mutlu"/>
          <w:sz w:val="36"/>
          <w:szCs w:val="36"/>
        </w:rPr>
        <w:t xml:space="preserve"> ge</w:t>
      </w:r>
      <w:r w:rsidRPr="008D3165">
        <w:rPr>
          <w:rFonts w:ascii="Hand writing Mutlu" w:hAnsi="Hand writing Mutlu"/>
          <w:color w:val="FF00FF"/>
          <w:sz w:val="36"/>
          <w:szCs w:val="36"/>
        </w:rPr>
        <w:t>çe</w:t>
      </w:r>
      <w:r w:rsidRPr="00967C16">
        <w:rPr>
          <w:rFonts w:ascii="Hand writing Mutlu" w:hAnsi="Hand writing Mutlu"/>
          <w:sz w:val="36"/>
          <w:szCs w:val="36"/>
        </w:rPr>
        <w:t>cek gi</w:t>
      </w:r>
      <w:r w:rsidRPr="008D3165">
        <w:rPr>
          <w:rFonts w:ascii="Hand writing Mutlu" w:hAnsi="Hand writing Mutlu"/>
          <w:color w:val="FF00FF"/>
          <w:sz w:val="36"/>
          <w:szCs w:val="36"/>
        </w:rPr>
        <w:t>bi</w:t>
      </w:r>
      <w:r w:rsidRPr="00967C16">
        <w:rPr>
          <w:rFonts w:ascii="Hand writing Mutlu" w:hAnsi="Hand writing Mutlu"/>
          <w:sz w:val="36"/>
          <w:szCs w:val="36"/>
        </w:rPr>
        <w:t>. Bu gol ka</w:t>
      </w:r>
      <w:r w:rsidRPr="008D3165">
        <w:rPr>
          <w:rFonts w:ascii="Hand writing Mutlu" w:hAnsi="Hand writing Mutlu"/>
          <w:color w:val="FF00FF"/>
          <w:sz w:val="36"/>
          <w:szCs w:val="36"/>
        </w:rPr>
        <w:t>çar</w:t>
      </w:r>
      <w:r w:rsidRPr="00967C16">
        <w:rPr>
          <w:rFonts w:ascii="Hand writing Mutlu" w:hAnsi="Hand writing Mutlu"/>
          <w:sz w:val="36"/>
          <w:szCs w:val="36"/>
        </w:rPr>
        <w:t xml:space="preserve"> mı? Bu go</w:t>
      </w:r>
      <w:r w:rsidRPr="008D3165">
        <w:rPr>
          <w:rFonts w:ascii="Hand writing Mutlu" w:hAnsi="Hand writing Mutlu"/>
          <w:color w:val="FF00FF"/>
          <w:sz w:val="36"/>
          <w:szCs w:val="36"/>
        </w:rPr>
        <w:t>lü</w:t>
      </w:r>
      <w:r w:rsidRPr="00967C16">
        <w:rPr>
          <w:rFonts w:ascii="Hand writing Mutlu" w:hAnsi="Hand writing Mutlu"/>
          <w:sz w:val="36"/>
          <w:szCs w:val="36"/>
        </w:rPr>
        <w:t xml:space="preserve"> ço</w:t>
      </w:r>
      <w:r w:rsidRPr="008D3165">
        <w:rPr>
          <w:rFonts w:ascii="Hand writing Mutlu" w:hAnsi="Hand writing Mutlu"/>
          <w:color w:val="FF00FF"/>
          <w:sz w:val="36"/>
          <w:szCs w:val="36"/>
        </w:rPr>
        <w:t>cuk</w:t>
      </w:r>
      <w:r w:rsidRPr="00967C16">
        <w:rPr>
          <w:rFonts w:ascii="Hand writing Mutlu" w:hAnsi="Hand writing Mutlu"/>
          <w:sz w:val="36"/>
          <w:szCs w:val="36"/>
        </w:rPr>
        <w:t xml:space="preserve"> bi</w:t>
      </w:r>
      <w:r w:rsidRPr="008D3165">
        <w:rPr>
          <w:rFonts w:ascii="Hand writing Mutlu" w:hAnsi="Hand writing Mutlu"/>
          <w:color w:val="FF00FF"/>
          <w:sz w:val="36"/>
          <w:szCs w:val="36"/>
        </w:rPr>
        <w:t>le</w:t>
      </w:r>
      <w:r w:rsidRPr="00967C16">
        <w:rPr>
          <w:rFonts w:ascii="Hand writing Mutlu" w:hAnsi="Hand writing Mutlu"/>
          <w:sz w:val="36"/>
          <w:szCs w:val="36"/>
        </w:rPr>
        <w:t xml:space="preserve"> a</w:t>
      </w:r>
      <w:r w:rsidRPr="008D3165">
        <w:rPr>
          <w:rFonts w:ascii="Hand writing Mutlu" w:hAnsi="Hand writing Mutlu"/>
          <w:color w:val="FF00FF"/>
          <w:sz w:val="36"/>
          <w:szCs w:val="36"/>
        </w:rPr>
        <w:t>tar</w:t>
      </w:r>
      <w:r w:rsidRPr="00967C16">
        <w:rPr>
          <w:rFonts w:ascii="Hand writing Mutlu" w:hAnsi="Hand writing Mutlu"/>
          <w:sz w:val="36"/>
          <w:szCs w:val="36"/>
        </w:rPr>
        <w:t>. Ol</w:t>
      </w:r>
      <w:r w:rsidRPr="008D3165">
        <w:rPr>
          <w:rFonts w:ascii="Hand writing Mutlu" w:hAnsi="Hand writing Mutlu"/>
          <w:color w:val="FF00FF"/>
          <w:sz w:val="36"/>
          <w:szCs w:val="36"/>
        </w:rPr>
        <w:t>maz</w:t>
      </w:r>
      <w:r w:rsidRPr="00967C16">
        <w:rPr>
          <w:rFonts w:ascii="Hand writing Mutlu" w:hAnsi="Hand writing Mutlu"/>
          <w:sz w:val="36"/>
          <w:szCs w:val="36"/>
        </w:rPr>
        <w:t xml:space="preserve"> ki, bu go</w:t>
      </w:r>
      <w:r w:rsidRPr="008D3165">
        <w:rPr>
          <w:rFonts w:ascii="Hand writing Mutlu" w:hAnsi="Hand writing Mutlu"/>
          <w:color w:val="FF00FF"/>
          <w:sz w:val="36"/>
          <w:szCs w:val="36"/>
        </w:rPr>
        <w:t>lü</w:t>
      </w:r>
      <w:r w:rsidRPr="00967C16">
        <w:rPr>
          <w:rFonts w:ascii="Hand writing Mutlu" w:hAnsi="Hand writing Mutlu"/>
          <w:sz w:val="36"/>
          <w:szCs w:val="36"/>
        </w:rPr>
        <w:t xml:space="preserve"> ço</w:t>
      </w:r>
      <w:r w:rsidRPr="008D3165">
        <w:rPr>
          <w:rFonts w:ascii="Hand writing Mutlu" w:hAnsi="Hand writing Mutlu"/>
          <w:color w:val="FF00FF"/>
          <w:sz w:val="36"/>
          <w:szCs w:val="36"/>
        </w:rPr>
        <w:t>cuk</w:t>
      </w:r>
      <w:r w:rsidRPr="00967C16">
        <w:rPr>
          <w:rFonts w:ascii="Hand writing Mutlu" w:hAnsi="Hand writing Mutlu"/>
          <w:sz w:val="36"/>
          <w:szCs w:val="36"/>
        </w:rPr>
        <w:t xml:space="preserve"> bi</w:t>
      </w:r>
      <w:r w:rsidRPr="008D3165">
        <w:rPr>
          <w:rFonts w:ascii="Hand writing Mutlu" w:hAnsi="Hand writing Mutlu"/>
          <w:color w:val="FF00FF"/>
          <w:sz w:val="36"/>
          <w:szCs w:val="36"/>
        </w:rPr>
        <w:t>le</w:t>
      </w:r>
      <w:r w:rsidRPr="00967C16">
        <w:rPr>
          <w:rFonts w:ascii="Hand writing Mutlu" w:hAnsi="Hand writing Mutlu"/>
          <w:sz w:val="36"/>
          <w:szCs w:val="36"/>
        </w:rPr>
        <w:t xml:space="preserve"> </w:t>
      </w:r>
      <w:r w:rsidRPr="008D3165">
        <w:rPr>
          <w:rFonts w:ascii="Hand writing Mutlu" w:hAnsi="Hand writing Mutlu"/>
          <w:color w:val="FF00FF"/>
          <w:sz w:val="36"/>
          <w:szCs w:val="36"/>
        </w:rPr>
        <w:t>a</w:t>
      </w:r>
      <w:r w:rsidRPr="00967C16">
        <w:rPr>
          <w:rFonts w:ascii="Hand writing Mutlu" w:hAnsi="Hand writing Mutlu"/>
          <w:sz w:val="36"/>
          <w:szCs w:val="36"/>
        </w:rPr>
        <w:t>tar.</w:t>
      </w:r>
    </w:p>
    <w:p w:rsidR="00BA11A2" w:rsidRPr="00967C16" w:rsidRDefault="00BA11A2" w:rsidP="00BA11A2">
      <w:pPr>
        <w:rPr>
          <w:rFonts w:ascii="Hand writing Mutlu" w:hAnsi="Hand writing Mutlu"/>
          <w:sz w:val="36"/>
          <w:szCs w:val="36"/>
        </w:rPr>
      </w:pPr>
    </w:p>
    <w:p w:rsidR="00BA11A2" w:rsidRPr="00967C16" w:rsidRDefault="00BA11A2" w:rsidP="00BA11A2">
      <w:pPr>
        <w:rPr>
          <w:rFonts w:ascii="Hand writing Mutlu" w:hAnsi="Hand writing Mutlu"/>
          <w:sz w:val="36"/>
          <w:szCs w:val="36"/>
        </w:rPr>
      </w:pPr>
      <w:r w:rsidRPr="00967C16">
        <w:rPr>
          <w:rFonts w:ascii="Hand writing Mutlu" w:hAnsi="Hand writing Mutlu"/>
          <w:sz w:val="36"/>
          <w:szCs w:val="36"/>
        </w:rPr>
        <w:t>A</w:t>
      </w:r>
      <w:r w:rsidRPr="008D3165">
        <w:rPr>
          <w:rFonts w:ascii="Hand writing Mutlu" w:hAnsi="Hand writing Mutlu"/>
          <w:color w:val="FF00FF"/>
          <w:sz w:val="36"/>
          <w:szCs w:val="36"/>
        </w:rPr>
        <w:t>li</w:t>
      </w:r>
      <w:r w:rsidRPr="00967C16">
        <w:rPr>
          <w:rFonts w:ascii="Hand writing Mutlu" w:hAnsi="Hand writing Mutlu"/>
          <w:sz w:val="36"/>
          <w:szCs w:val="36"/>
        </w:rPr>
        <w:t>gil bi</w:t>
      </w:r>
      <w:r w:rsidRPr="008D3165">
        <w:rPr>
          <w:rFonts w:ascii="Hand writing Mutlu" w:hAnsi="Hand writing Mutlu"/>
          <w:color w:val="FF00FF"/>
          <w:sz w:val="36"/>
          <w:szCs w:val="36"/>
        </w:rPr>
        <w:t>ze</w:t>
      </w:r>
      <w:r w:rsidRPr="00967C16">
        <w:rPr>
          <w:rFonts w:ascii="Hand writing Mutlu" w:hAnsi="Hand writing Mutlu"/>
          <w:sz w:val="36"/>
          <w:szCs w:val="36"/>
        </w:rPr>
        <w:t xml:space="preserve"> gel</w:t>
      </w:r>
      <w:r w:rsidRPr="008D3165">
        <w:rPr>
          <w:rFonts w:ascii="Hand writing Mutlu" w:hAnsi="Hand writing Mutlu"/>
          <w:color w:val="FF00FF"/>
          <w:sz w:val="36"/>
          <w:szCs w:val="36"/>
        </w:rPr>
        <w:t>di</w:t>
      </w:r>
      <w:r w:rsidRPr="00967C16">
        <w:rPr>
          <w:rFonts w:ascii="Hand writing Mutlu" w:hAnsi="Hand writing Mutlu"/>
          <w:sz w:val="36"/>
          <w:szCs w:val="36"/>
        </w:rPr>
        <w:t>. Ay</w:t>
      </w:r>
      <w:r w:rsidRPr="008D3165">
        <w:rPr>
          <w:rFonts w:ascii="Hand writing Mutlu" w:hAnsi="Hand writing Mutlu"/>
          <w:color w:val="FF00FF"/>
          <w:sz w:val="36"/>
          <w:szCs w:val="36"/>
        </w:rPr>
        <w:t>şe</w:t>
      </w:r>
      <w:r w:rsidRPr="00967C16">
        <w:rPr>
          <w:rFonts w:ascii="Hand writing Mutlu" w:hAnsi="Hand writing Mutlu"/>
          <w:sz w:val="36"/>
          <w:szCs w:val="36"/>
        </w:rPr>
        <w:t xml:space="preserve"> </w:t>
      </w:r>
      <w:r w:rsidRPr="008D3165">
        <w:rPr>
          <w:rFonts w:ascii="Hand writing Mutlu" w:hAnsi="Hand writing Mutlu"/>
          <w:color w:val="FF00FF"/>
          <w:sz w:val="36"/>
          <w:szCs w:val="36"/>
        </w:rPr>
        <w:t>gi</w:t>
      </w:r>
      <w:r w:rsidRPr="00967C16">
        <w:rPr>
          <w:rFonts w:ascii="Hand writing Mutlu" w:hAnsi="Hand writing Mutlu"/>
          <w:sz w:val="36"/>
          <w:szCs w:val="36"/>
        </w:rPr>
        <w:t>tar çal</w:t>
      </w:r>
      <w:r w:rsidRPr="008D3165">
        <w:rPr>
          <w:rFonts w:ascii="Hand writing Mutlu" w:hAnsi="Hand writing Mutlu"/>
          <w:color w:val="FF00FF"/>
          <w:sz w:val="36"/>
          <w:szCs w:val="36"/>
        </w:rPr>
        <w:t>dı</w:t>
      </w:r>
      <w:r w:rsidRPr="00967C16">
        <w:rPr>
          <w:rFonts w:ascii="Hand writing Mutlu" w:hAnsi="Hand writing Mutlu"/>
          <w:sz w:val="36"/>
          <w:szCs w:val="36"/>
        </w:rPr>
        <w:t>. Gü</w:t>
      </w:r>
      <w:r w:rsidRPr="008D3165">
        <w:rPr>
          <w:rFonts w:ascii="Hand writing Mutlu" w:hAnsi="Hand writing Mutlu"/>
          <w:color w:val="FF00FF"/>
          <w:sz w:val="36"/>
          <w:szCs w:val="36"/>
        </w:rPr>
        <w:t>ler</w:t>
      </w:r>
      <w:r w:rsidRPr="00967C16">
        <w:rPr>
          <w:rFonts w:ascii="Hand writing Mutlu" w:hAnsi="Hand writing Mutlu"/>
          <w:sz w:val="36"/>
          <w:szCs w:val="36"/>
        </w:rPr>
        <w:t xml:space="preserve"> şar</w:t>
      </w:r>
      <w:r w:rsidRPr="008D3165">
        <w:rPr>
          <w:rFonts w:ascii="Hand writing Mutlu" w:hAnsi="Hand writing Mutlu"/>
          <w:color w:val="FF00FF"/>
          <w:sz w:val="36"/>
          <w:szCs w:val="36"/>
        </w:rPr>
        <w:t>kı</w:t>
      </w:r>
      <w:r w:rsidRPr="00967C16">
        <w:rPr>
          <w:rFonts w:ascii="Hand writing Mutlu" w:hAnsi="Hand writing Mutlu"/>
          <w:sz w:val="36"/>
          <w:szCs w:val="36"/>
        </w:rPr>
        <w:t xml:space="preserve"> söy</w:t>
      </w:r>
      <w:r w:rsidRPr="008D3165">
        <w:rPr>
          <w:rFonts w:ascii="Hand writing Mutlu" w:hAnsi="Hand writing Mutlu"/>
          <w:color w:val="FF00FF"/>
          <w:sz w:val="36"/>
          <w:szCs w:val="36"/>
        </w:rPr>
        <w:t>le</w:t>
      </w:r>
      <w:r w:rsidRPr="00967C16">
        <w:rPr>
          <w:rFonts w:ascii="Hand writing Mutlu" w:hAnsi="Hand writing Mutlu"/>
          <w:sz w:val="36"/>
          <w:szCs w:val="36"/>
        </w:rPr>
        <w:t>di. Sa</w:t>
      </w:r>
      <w:r w:rsidRPr="008D3165">
        <w:rPr>
          <w:rFonts w:ascii="Hand writing Mutlu" w:hAnsi="Hand writing Mutlu"/>
          <w:color w:val="FF00FF"/>
          <w:sz w:val="36"/>
          <w:szCs w:val="36"/>
        </w:rPr>
        <w:t>at</w:t>
      </w:r>
      <w:r w:rsidRPr="00967C16">
        <w:rPr>
          <w:rFonts w:ascii="Hand writing Mutlu" w:hAnsi="Hand writing Mutlu"/>
          <w:sz w:val="36"/>
          <w:szCs w:val="36"/>
        </w:rPr>
        <w:t xml:space="preserve"> beş ol</w:t>
      </w:r>
      <w:r w:rsidRPr="008D3165">
        <w:rPr>
          <w:rFonts w:ascii="Hand writing Mutlu" w:hAnsi="Hand writing Mutlu"/>
          <w:color w:val="FF00FF"/>
          <w:sz w:val="36"/>
          <w:szCs w:val="36"/>
        </w:rPr>
        <w:t>du</w:t>
      </w:r>
      <w:r w:rsidRPr="00967C16">
        <w:rPr>
          <w:rFonts w:ascii="Hand writing Mutlu" w:hAnsi="Hand writing Mutlu"/>
          <w:sz w:val="36"/>
          <w:szCs w:val="36"/>
        </w:rPr>
        <w:t>. A</w:t>
      </w:r>
      <w:r w:rsidRPr="008D3165">
        <w:rPr>
          <w:rFonts w:ascii="Hand writing Mutlu" w:hAnsi="Hand writing Mutlu"/>
          <w:color w:val="FF00FF"/>
          <w:sz w:val="36"/>
          <w:szCs w:val="36"/>
        </w:rPr>
        <w:t>li</w:t>
      </w:r>
      <w:r w:rsidRPr="00967C16">
        <w:rPr>
          <w:rFonts w:ascii="Hand writing Mutlu" w:hAnsi="Hand writing Mutlu"/>
          <w:sz w:val="36"/>
          <w:szCs w:val="36"/>
        </w:rPr>
        <w:t xml:space="preserve"> geç ol</w:t>
      </w:r>
      <w:r w:rsidRPr="008D3165">
        <w:rPr>
          <w:rFonts w:ascii="Hand writing Mutlu" w:hAnsi="Hand writing Mutlu"/>
          <w:color w:val="FF00FF"/>
          <w:sz w:val="36"/>
          <w:szCs w:val="36"/>
        </w:rPr>
        <w:t>ma</w:t>
      </w:r>
      <w:r w:rsidRPr="00967C16">
        <w:rPr>
          <w:rFonts w:ascii="Hand writing Mutlu" w:hAnsi="Hand writing Mutlu"/>
          <w:sz w:val="36"/>
          <w:szCs w:val="36"/>
        </w:rPr>
        <w:t>dan gi</w:t>
      </w:r>
      <w:r w:rsidRPr="008D3165">
        <w:rPr>
          <w:rFonts w:ascii="Hand writing Mutlu" w:hAnsi="Hand writing Mutlu"/>
          <w:color w:val="FF00FF"/>
          <w:sz w:val="36"/>
          <w:szCs w:val="36"/>
        </w:rPr>
        <w:t>de</w:t>
      </w:r>
      <w:r w:rsidRPr="00967C16">
        <w:rPr>
          <w:rFonts w:ascii="Hand writing Mutlu" w:hAnsi="Hand writing Mutlu"/>
          <w:sz w:val="36"/>
          <w:szCs w:val="36"/>
        </w:rPr>
        <w:t>lim, de</w:t>
      </w:r>
      <w:r w:rsidRPr="008D3165">
        <w:rPr>
          <w:rFonts w:ascii="Hand writing Mutlu" w:hAnsi="Hand writing Mutlu"/>
          <w:color w:val="FF00FF"/>
          <w:sz w:val="36"/>
          <w:szCs w:val="36"/>
        </w:rPr>
        <w:t>di</w:t>
      </w:r>
      <w:r w:rsidRPr="00967C16">
        <w:rPr>
          <w:rFonts w:ascii="Hand writing Mutlu" w:hAnsi="Hand writing Mutlu"/>
          <w:sz w:val="36"/>
          <w:szCs w:val="36"/>
        </w:rPr>
        <w:t>.</w:t>
      </w:r>
    </w:p>
    <w:p w:rsidR="00BA11A2" w:rsidRDefault="00BA11A2" w:rsidP="00BA11A2"/>
    <w:p w:rsidR="00BA11A2" w:rsidRDefault="00BA11A2" w:rsidP="00BA11A2">
      <w:pPr>
        <w:rPr>
          <w:rFonts w:ascii="Hand writing Mutlu" w:hAnsi="Hand writing Mutlu"/>
          <w:sz w:val="36"/>
          <w:szCs w:val="36"/>
        </w:rPr>
      </w:pPr>
    </w:p>
    <w:p w:rsid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967C16">
        <w:rPr>
          <w:rFonts w:ascii="Hand writing Mutlu" w:eastAsia="Times New Roman" w:hAnsi="Hand writing Mutlu" w:cs="Times New Roman"/>
          <w:sz w:val="36"/>
          <w:szCs w:val="36"/>
        </w:rPr>
        <w:t>Gü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neş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>li gün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ler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 xml:space="preserve"> gel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di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>. Gök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yü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>zü ay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dın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>lan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dı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>. Gam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ze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 xml:space="preserve"> çok gül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dü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>. Gök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çe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 xml:space="preserve"> çok gül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dü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>. Gam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ze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 xml:space="preserve"> ile </w:t>
      </w:r>
      <w:r>
        <w:rPr>
          <w:rFonts w:ascii="Hand writing Mutlu" w:eastAsia="Times New Roman" w:hAnsi="Hand writing Mutlu" w:cs="Times New Roman"/>
          <w:sz w:val="36"/>
          <w:szCs w:val="36"/>
        </w:rPr>
        <w:t>G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>ök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çe</w:t>
      </w:r>
      <w:r>
        <w:rPr>
          <w:rFonts w:ascii="Calibri" w:eastAsia="Times New Roman" w:hAnsi="Calibri" w:cs="Times New Roman"/>
          <w:sz w:val="36"/>
          <w:szCs w:val="36"/>
        </w:rPr>
        <w:t>’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>nin gün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le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 xml:space="preserve">ri çok 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gü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>zel geç</w:t>
      </w:r>
      <w:r w:rsidRPr="008255D3">
        <w:rPr>
          <w:rFonts w:ascii="Hand writing Mutlu" w:eastAsia="Times New Roman" w:hAnsi="Hand writing Mutlu" w:cs="Times New Roman"/>
          <w:color w:val="FF00FF"/>
          <w:sz w:val="36"/>
          <w:szCs w:val="36"/>
        </w:rPr>
        <w:t>ti</w:t>
      </w:r>
      <w:r w:rsidRPr="00967C16">
        <w:rPr>
          <w:rFonts w:ascii="Hand writing Mutlu" w:eastAsia="Times New Roman" w:hAnsi="Hand writing Mutlu" w:cs="Times New Roman"/>
          <w:sz w:val="36"/>
          <w:szCs w:val="36"/>
        </w:rPr>
        <w:t xml:space="preserve">.  </w:t>
      </w:r>
    </w:p>
    <w:p w:rsidR="00BA11A2" w:rsidRDefault="00BA11A2" w:rsidP="00222541">
      <w:pPr>
        <w:pStyle w:val="AralkYok"/>
        <w:rPr>
          <w:rFonts w:ascii="Hand writing Mutlu" w:hAnsi="Hand writing Mutlu"/>
          <w:sz w:val="32"/>
          <w:szCs w:val="36"/>
        </w:rPr>
      </w:pPr>
    </w:p>
    <w:p w:rsidR="00BA11A2" w:rsidRPr="00BA11A2" w:rsidRDefault="00BA11A2" w:rsidP="00BA11A2">
      <w:pPr>
        <w:pStyle w:val="AralkYok"/>
        <w:numPr>
          <w:ilvl w:val="0"/>
          <w:numId w:val="5"/>
        </w:numPr>
        <w:rPr>
          <w:rFonts w:ascii="Cambria" w:eastAsia="Times New Roman" w:hAnsi="Cambria" w:cs="Times New Roman"/>
        </w:rPr>
      </w:pPr>
      <w:r w:rsidRPr="00BA11A2">
        <w:rPr>
          <w:rFonts w:ascii="Cambria" w:eastAsia="Times New Roman" w:hAnsi="Cambria" w:cs="Times New Roman"/>
        </w:rPr>
        <w:lastRenderedPageBreak/>
        <w:t>Aşağıdaki boşlukları verilen kelimelerle uygun şekilde tamamlayınız.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</w:tblGrid>
      <w:tr w:rsidR="00BA11A2" w:rsidRPr="00BA11A2" w:rsidTr="006946EB">
        <w:trPr>
          <w:trHeight w:val="720"/>
        </w:trPr>
        <w:tc>
          <w:tcPr>
            <w:tcW w:w="5040" w:type="dxa"/>
          </w:tcPr>
          <w:p w:rsidR="00BA11A2" w:rsidRPr="00BA11A2" w:rsidRDefault="00BA11A2" w:rsidP="00BA11A2">
            <w:pPr>
              <w:pStyle w:val="AralkYok"/>
              <w:rPr>
                <w:rFonts w:ascii="Hand writing Mutlu" w:eastAsia="Times New Roman" w:hAnsi="Hand writing Mutlu" w:cs="Times New Roman"/>
                <w:sz w:val="32"/>
                <w:szCs w:val="36"/>
              </w:rPr>
            </w:pPr>
            <w:r w:rsidRPr="00BA11A2">
              <w:rPr>
                <w:rFonts w:ascii="Hand writing Mutlu" w:eastAsia="Times New Roman" w:hAnsi="Hand writing Mutlu" w:cs="Times New Roman"/>
                <w:sz w:val="32"/>
                <w:szCs w:val="36"/>
              </w:rPr>
              <w:t xml:space="preserve">gazete - gezer </w:t>
            </w:r>
            <w:r w:rsidRPr="00BA11A2">
              <w:rPr>
                <w:rFonts w:ascii="Times New Roman" w:eastAsia="Times New Roman" w:hAnsi="Times New Roman" w:cs="Times New Roman"/>
                <w:sz w:val="32"/>
                <w:szCs w:val="36"/>
              </w:rPr>
              <w:t>–</w:t>
            </w:r>
            <w:r w:rsidRPr="00BA11A2">
              <w:rPr>
                <w:rFonts w:ascii="Hand writing Mutlu" w:eastAsia="Times New Roman" w:hAnsi="Hand writing Mutlu" w:cs="Times New Roman"/>
                <w:sz w:val="32"/>
                <w:szCs w:val="36"/>
              </w:rPr>
              <w:t xml:space="preserve"> gelin </w:t>
            </w:r>
            <w:r w:rsidRPr="00BA11A2">
              <w:rPr>
                <w:rFonts w:ascii="Times New Roman" w:eastAsia="Times New Roman" w:hAnsi="Times New Roman" w:cs="Times New Roman"/>
                <w:sz w:val="32"/>
                <w:szCs w:val="36"/>
              </w:rPr>
              <w:t>–</w:t>
            </w:r>
            <w:r w:rsidRPr="00BA11A2">
              <w:rPr>
                <w:rFonts w:ascii="Hand writing Mutlu" w:eastAsia="Times New Roman" w:hAnsi="Hand writing Mutlu" w:cs="Times New Roman"/>
                <w:sz w:val="32"/>
                <w:szCs w:val="36"/>
              </w:rPr>
              <w:t xml:space="preserve"> </w:t>
            </w:r>
            <w:r>
              <w:rPr>
                <w:rFonts w:ascii="Hand writing Mutlu" w:hAnsi="Hand writing Mutlu"/>
                <w:sz w:val="32"/>
                <w:szCs w:val="36"/>
              </w:rPr>
              <w:t>örgü</w:t>
            </w:r>
            <w:r w:rsidRPr="00BA11A2">
              <w:rPr>
                <w:rFonts w:ascii="Hand writing Mutlu" w:eastAsia="Times New Roman" w:hAnsi="Hand writing Mutlu" w:cs="Times New Roman"/>
                <w:sz w:val="32"/>
                <w:szCs w:val="36"/>
              </w:rPr>
              <w:t xml:space="preserve"> -göreyim-yaramaz </w:t>
            </w:r>
          </w:p>
        </w:tc>
      </w:tr>
    </w:tbl>
    <w:p w:rsidR="00BA11A2" w:rsidRPr="00BA11A2" w:rsidRDefault="00BA11A2" w:rsidP="00BA11A2">
      <w:pPr>
        <w:pStyle w:val="AralkYok"/>
      </w:pPr>
    </w:p>
    <w:p w:rsidR="00BA11A2" w:rsidRPr="00BA11A2" w:rsidRDefault="00BA11A2" w:rsidP="00BA11A2">
      <w:pPr>
        <w:pStyle w:val="AralkYok"/>
        <w:spacing w:line="276" w:lineRule="auto"/>
        <w:rPr>
          <w:rFonts w:ascii="Hand writing Mutlu" w:eastAsia="Times New Roman" w:hAnsi="Hand writing Mutlu" w:cs="Times New Roman"/>
          <w:sz w:val="32"/>
          <w:szCs w:val="36"/>
        </w:rPr>
      </w:pPr>
      <w:r w:rsidRPr="00BA11A2">
        <w:rPr>
          <w:rFonts w:ascii="Hand writing Mutlu" w:eastAsia="Times New Roman" w:hAnsi="Hand writing Mutlu" w:cs="Times New Roman"/>
          <w:sz w:val="32"/>
          <w:szCs w:val="36"/>
        </w:rPr>
        <w:t xml:space="preserve">Ablam </w:t>
      </w:r>
      <w:r w:rsidRPr="00BA11A2">
        <w:rPr>
          <w:rFonts w:ascii="Times New Roman" w:eastAsia="Times New Roman" w:hAnsi="Times New Roman" w:cs="Times New Roman"/>
          <w:sz w:val="32"/>
          <w:szCs w:val="36"/>
        </w:rPr>
        <w:t>……………</w:t>
      </w:r>
      <w:r w:rsidRPr="00BA11A2">
        <w:rPr>
          <w:rFonts w:ascii="Hand writing Mutlu" w:eastAsia="Times New Roman" w:hAnsi="Hand writing Mutlu" w:cs="Hand writing Mutlu"/>
          <w:sz w:val="32"/>
          <w:szCs w:val="36"/>
        </w:rPr>
        <w:t xml:space="preserve">  </w:t>
      </w:r>
      <w:r w:rsidRPr="00BA11A2">
        <w:rPr>
          <w:rFonts w:ascii="Hand writing Mutlu" w:eastAsia="Times New Roman" w:hAnsi="Hand writing Mutlu" w:cs="Times New Roman"/>
          <w:sz w:val="32"/>
          <w:szCs w:val="36"/>
        </w:rPr>
        <w:t xml:space="preserve">  oldu.</w:t>
      </w:r>
    </w:p>
    <w:p w:rsidR="00BA11A2" w:rsidRPr="00BA11A2" w:rsidRDefault="00BA11A2" w:rsidP="00BA11A2">
      <w:pPr>
        <w:pStyle w:val="AralkYok"/>
        <w:spacing w:line="276" w:lineRule="auto"/>
        <w:rPr>
          <w:rFonts w:ascii="Hand writing Mutlu" w:eastAsia="Times New Roman" w:hAnsi="Hand writing Mutlu" w:cs="Times New Roman"/>
          <w:sz w:val="32"/>
          <w:szCs w:val="36"/>
        </w:rPr>
      </w:pPr>
      <w:r w:rsidRPr="00BA11A2">
        <w:rPr>
          <w:rFonts w:ascii="Hand writing Mutlu" w:eastAsia="Times New Roman" w:hAnsi="Hand writing Mutlu" w:cs="Times New Roman"/>
          <w:sz w:val="32"/>
          <w:szCs w:val="36"/>
        </w:rPr>
        <w:t xml:space="preserve">Zeki gece çok </w:t>
      </w:r>
      <w:r w:rsidRPr="00BA11A2">
        <w:rPr>
          <w:rFonts w:ascii="Times New Roman" w:eastAsia="Times New Roman" w:hAnsi="Times New Roman" w:cs="Times New Roman"/>
          <w:sz w:val="32"/>
          <w:szCs w:val="36"/>
        </w:rPr>
        <w:t>……………</w:t>
      </w:r>
      <w:r w:rsidRPr="00BA11A2">
        <w:rPr>
          <w:rFonts w:ascii="Hand writing Mutlu" w:eastAsia="Times New Roman" w:hAnsi="Hand writing Mutlu" w:cs="Times New Roman"/>
          <w:sz w:val="32"/>
          <w:szCs w:val="36"/>
        </w:rPr>
        <w:t>. .</w:t>
      </w:r>
    </w:p>
    <w:p w:rsidR="00BA11A2" w:rsidRPr="00BA11A2" w:rsidRDefault="00BA11A2" w:rsidP="00BA11A2">
      <w:pPr>
        <w:pStyle w:val="AralkYok"/>
        <w:spacing w:line="276" w:lineRule="auto"/>
        <w:rPr>
          <w:rFonts w:ascii="Hand writing Mutlu" w:eastAsia="Times New Roman" w:hAnsi="Hand writing Mutlu" w:cs="Times New Roman"/>
          <w:sz w:val="32"/>
          <w:szCs w:val="36"/>
        </w:rPr>
      </w:pPr>
      <w:r w:rsidRPr="00BA11A2">
        <w:rPr>
          <w:rFonts w:ascii="Hand writing Mutlu" w:eastAsia="Times New Roman" w:hAnsi="Hand writing Mutlu" w:cs="Times New Roman"/>
          <w:sz w:val="32"/>
          <w:szCs w:val="36"/>
        </w:rPr>
        <w:t xml:space="preserve">Güler </w:t>
      </w:r>
      <w:r w:rsidRPr="00BA11A2">
        <w:rPr>
          <w:rFonts w:ascii="Times New Roman" w:eastAsia="Times New Roman" w:hAnsi="Times New Roman" w:cs="Times New Roman"/>
          <w:sz w:val="32"/>
          <w:szCs w:val="36"/>
        </w:rPr>
        <w:t>…………………</w:t>
      </w:r>
      <w:r w:rsidRPr="00BA11A2">
        <w:rPr>
          <w:rFonts w:ascii="Hand writing Mutlu" w:eastAsia="Times New Roman" w:hAnsi="Hand writing Mutlu" w:cs="Times New Roman"/>
          <w:sz w:val="32"/>
          <w:szCs w:val="36"/>
        </w:rPr>
        <w:t xml:space="preserve"> aldı.</w:t>
      </w:r>
    </w:p>
    <w:p w:rsidR="00BA11A2" w:rsidRPr="00BA11A2" w:rsidRDefault="00BA11A2" w:rsidP="00BA11A2">
      <w:pPr>
        <w:pStyle w:val="AralkYok"/>
        <w:spacing w:line="276" w:lineRule="auto"/>
        <w:rPr>
          <w:rFonts w:ascii="Hand writing Mutlu" w:eastAsia="Times New Roman" w:hAnsi="Hand writing Mutlu" w:cs="Times New Roman"/>
          <w:sz w:val="32"/>
          <w:szCs w:val="36"/>
        </w:rPr>
      </w:pPr>
      <w:r w:rsidRPr="00BA11A2">
        <w:rPr>
          <w:rFonts w:ascii="Hand writing Mutlu" w:eastAsia="Times New Roman" w:hAnsi="Hand writing Mutlu" w:cs="Times New Roman"/>
          <w:sz w:val="32"/>
          <w:szCs w:val="36"/>
        </w:rPr>
        <w:t xml:space="preserve">Gör beni, </w:t>
      </w:r>
      <w:r w:rsidRPr="00BA11A2">
        <w:rPr>
          <w:rFonts w:ascii="Times New Roman" w:eastAsia="Times New Roman" w:hAnsi="Times New Roman" w:cs="Times New Roman"/>
          <w:sz w:val="32"/>
          <w:szCs w:val="36"/>
        </w:rPr>
        <w:t>……………</w:t>
      </w:r>
      <w:r w:rsidRPr="00BA11A2">
        <w:rPr>
          <w:rFonts w:ascii="Hand writing Mutlu" w:eastAsia="Times New Roman" w:hAnsi="Hand writing Mutlu" w:cs="Times New Roman"/>
          <w:sz w:val="32"/>
          <w:szCs w:val="36"/>
        </w:rPr>
        <w:t xml:space="preserve">  seni.</w:t>
      </w:r>
    </w:p>
    <w:p w:rsidR="00BA11A2" w:rsidRPr="00BA11A2" w:rsidRDefault="00BA11A2" w:rsidP="00BA11A2">
      <w:pPr>
        <w:pStyle w:val="AralkYok"/>
        <w:spacing w:line="276" w:lineRule="auto"/>
        <w:rPr>
          <w:rFonts w:ascii="Hand writing Mutlu" w:eastAsia="Times New Roman" w:hAnsi="Hand writing Mutlu" w:cs="Times New Roman"/>
          <w:sz w:val="32"/>
          <w:szCs w:val="36"/>
        </w:rPr>
      </w:pPr>
      <w:r w:rsidRPr="00BA11A2">
        <w:rPr>
          <w:rFonts w:ascii="Hand writing Mutlu" w:eastAsia="Times New Roman" w:hAnsi="Hand writing Mutlu" w:cs="Times New Roman"/>
          <w:sz w:val="32"/>
          <w:szCs w:val="36"/>
        </w:rPr>
        <w:t>Zeki</w:t>
      </w:r>
      <w:r>
        <w:rPr>
          <w:rFonts w:ascii="Hand writing Mutlu" w:hAnsi="Hand writing Mutlu"/>
          <w:sz w:val="32"/>
          <w:szCs w:val="36"/>
        </w:rPr>
        <w:t>ye nine</w:t>
      </w:r>
      <w:r w:rsidRPr="00BA11A2">
        <w:rPr>
          <w:rFonts w:ascii="Hand writing Mutlu" w:eastAsia="Times New Roman" w:hAnsi="Hand writing Mutlu" w:cs="Times New Roman"/>
          <w:sz w:val="32"/>
          <w:szCs w:val="36"/>
        </w:rPr>
        <w:t xml:space="preserve"> </w:t>
      </w:r>
      <w:r w:rsidRPr="00BA11A2">
        <w:rPr>
          <w:rFonts w:ascii="Times New Roman" w:eastAsia="Times New Roman" w:hAnsi="Times New Roman" w:cs="Times New Roman"/>
          <w:sz w:val="32"/>
          <w:szCs w:val="36"/>
        </w:rPr>
        <w:t>……………</w:t>
      </w:r>
      <w:r w:rsidRPr="00BA11A2">
        <w:rPr>
          <w:rFonts w:ascii="Hand writing Mutlu" w:eastAsia="Times New Roman" w:hAnsi="Hand writing Mutlu" w:cs="Times New Roman"/>
          <w:sz w:val="32"/>
          <w:szCs w:val="36"/>
        </w:rPr>
        <w:t>..</w:t>
      </w:r>
      <w:r>
        <w:rPr>
          <w:rFonts w:ascii="Hand writing Mutlu" w:hAnsi="Hand writing Mutlu"/>
          <w:sz w:val="32"/>
          <w:szCs w:val="36"/>
        </w:rPr>
        <w:t xml:space="preserve"> ördü</w:t>
      </w:r>
      <w:r w:rsidRPr="00BA11A2">
        <w:rPr>
          <w:rFonts w:ascii="Hand writing Mutlu" w:eastAsia="Times New Roman" w:hAnsi="Hand writing Mutlu" w:cs="Times New Roman"/>
          <w:sz w:val="32"/>
          <w:szCs w:val="36"/>
        </w:rPr>
        <w:t>.</w:t>
      </w:r>
    </w:p>
    <w:p w:rsidR="00BA11A2" w:rsidRPr="00BA11A2" w:rsidRDefault="00BA11A2" w:rsidP="00BA11A2">
      <w:pPr>
        <w:pStyle w:val="AralkYok"/>
        <w:spacing w:line="276" w:lineRule="auto"/>
        <w:rPr>
          <w:rFonts w:ascii="Hand writing Mutlu" w:eastAsia="Times New Roman" w:hAnsi="Hand writing Mutlu" w:cs="Times New Roman"/>
          <w:sz w:val="32"/>
          <w:szCs w:val="36"/>
        </w:rPr>
      </w:pPr>
      <w:r w:rsidRPr="00BA11A2">
        <w:rPr>
          <w:rFonts w:ascii="Hand writing Mutlu" w:eastAsia="Times New Roman" w:hAnsi="Hand writing Mutlu" w:cs="Times New Roman"/>
          <w:sz w:val="32"/>
          <w:szCs w:val="36"/>
        </w:rPr>
        <w:t xml:space="preserve">Seni gidi </w:t>
      </w:r>
      <w:r w:rsidRPr="00BA11A2">
        <w:rPr>
          <w:rFonts w:ascii="Times New Roman" w:eastAsia="Times New Roman" w:hAnsi="Times New Roman" w:cs="Times New Roman"/>
          <w:sz w:val="32"/>
          <w:szCs w:val="36"/>
        </w:rPr>
        <w:t>……………</w:t>
      </w:r>
      <w:r w:rsidRPr="00BA11A2">
        <w:rPr>
          <w:rFonts w:ascii="Hand writing Mutlu" w:eastAsia="Times New Roman" w:hAnsi="Hand writing Mutlu" w:cs="Times New Roman"/>
          <w:sz w:val="32"/>
          <w:szCs w:val="36"/>
        </w:rPr>
        <w:t xml:space="preserve">  seni.</w:t>
      </w:r>
    </w:p>
    <w:p w:rsidR="00BA11A2" w:rsidRPr="006872D7" w:rsidRDefault="00BA11A2" w:rsidP="006872D7">
      <w:pPr>
        <w:pStyle w:val="AralkYok"/>
      </w:pPr>
    </w:p>
    <w:p w:rsidR="00BA11A2" w:rsidRPr="006872D7" w:rsidRDefault="00BA11A2" w:rsidP="006872D7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6872D7">
        <w:rPr>
          <w:rFonts w:asciiTheme="majorHAnsi" w:hAnsiTheme="majorHAnsi"/>
        </w:rPr>
        <w:t>Aşağıdaki kelimeleri kullanarak anlamlı cümleler oluşturalım.</w:t>
      </w: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>
        <w:rPr>
          <w:rFonts w:ascii="Hand writing Mutlu" w:hAnsi="Hand writing Mutlu"/>
          <w:sz w:val="32"/>
          <w:szCs w:val="36"/>
        </w:rPr>
        <w:t>b</w:t>
      </w:r>
      <w:r w:rsidRPr="00BA11A2">
        <w:rPr>
          <w:rFonts w:ascii="Hand writing Mutlu" w:hAnsi="Hand writing Mutlu"/>
          <w:sz w:val="32"/>
          <w:szCs w:val="36"/>
        </w:rPr>
        <w:t>aba- al- gitar- bana</w:t>
      </w:r>
    </w:p>
    <w:p w:rsidR="00BA11A2" w:rsidRPr="00BA11A2" w:rsidRDefault="005F149B" w:rsidP="00BA11A2">
      <w:pPr>
        <w:pStyle w:val="AralkYok"/>
        <w:rPr>
          <w:rFonts w:ascii="Hand writing Mutlu" w:hAnsi="Hand writing Mutlu"/>
          <w:sz w:val="32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51" style="width:257.15pt;height:29.6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852" type="#_x0000_t32" style="position:absolute;left:900;top:1498;width:5426;height:0" o:connectortype="straight" strokecolor="black [3213]" strokeweight=".25pt">
              <v:stroke dashstyle="dashDot"/>
            </v:shape>
            <v:shape id="_x0000_s1853" type="#_x0000_t32" style="position:absolute;left:900;top:1637;width:5426;height:0" o:connectortype="straight" strokecolor="black [3213]" strokeweight=".25pt">
              <v:stroke dashstyle="dash"/>
            </v:shape>
            <v:shape id="_x0000_s1854" type="#_x0000_t32" style="position:absolute;left:900;top:1831;width:5426;height:0" o:connectortype="straight" strokecolor="black [3213]" strokeweight=".25pt">
              <v:stroke dashstyle="dash"/>
            </v:shape>
            <v:shape id="_x0000_s185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BA11A2" w:rsidRPr="00BA11A2" w:rsidRDefault="00BA11A2" w:rsidP="00BA11A2">
      <w:pPr>
        <w:pStyle w:val="AralkYok"/>
      </w:pP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>litre- süt- al- iki</w:t>
      </w:r>
    </w:p>
    <w:p w:rsidR="00BA11A2" w:rsidRPr="00BA11A2" w:rsidRDefault="005F149B" w:rsidP="00BA11A2">
      <w:pPr>
        <w:pStyle w:val="AralkYok"/>
        <w:rPr>
          <w:rFonts w:ascii="Hand writing Mutlu" w:hAnsi="Hand writing Mutlu"/>
          <w:sz w:val="32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56" style="width:257.15pt;height:29.65pt;mso-position-horizontal-relative:char;mso-position-vertical-relative:line" coordorigin="900,1498" coordsize="5426,481">
            <v:shape id="_x0000_s1857" type="#_x0000_t32" style="position:absolute;left:900;top:1498;width:5426;height:0" o:connectortype="straight" strokecolor="black [3213]" strokeweight=".25pt">
              <v:stroke dashstyle="dashDot"/>
            </v:shape>
            <v:shape id="_x0000_s1858" type="#_x0000_t32" style="position:absolute;left:900;top:1637;width:5426;height:0" o:connectortype="straight" strokecolor="black [3213]" strokeweight=".25pt">
              <v:stroke dashstyle="dash"/>
            </v:shape>
            <v:shape id="_x0000_s1859" type="#_x0000_t32" style="position:absolute;left:900;top:1831;width:5426;height:0" o:connectortype="straight" strokecolor="black [3213]" strokeweight=".25pt">
              <v:stroke dashstyle="dash"/>
            </v:shape>
            <v:shape id="_x0000_s186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BA11A2" w:rsidRPr="00BA11A2" w:rsidRDefault="00BA11A2" w:rsidP="00BA11A2">
      <w:pPr>
        <w:pStyle w:val="AralkYok"/>
      </w:pPr>
    </w:p>
    <w:p w:rsidR="00BA11A2" w:rsidRPr="00BA11A2" w:rsidRDefault="006872D7" w:rsidP="00BA11A2">
      <w:pPr>
        <w:pStyle w:val="AralkYok"/>
        <w:rPr>
          <w:rFonts w:ascii="Hand writing Mutlu" w:hAnsi="Hand writing Mutlu"/>
          <w:sz w:val="32"/>
          <w:szCs w:val="36"/>
        </w:rPr>
      </w:pPr>
      <w:r>
        <w:rPr>
          <w:rFonts w:ascii="Hand writing Mutlu" w:hAnsi="Hand writing Mutlu"/>
          <w:sz w:val="32"/>
          <w:szCs w:val="36"/>
        </w:rPr>
        <w:t>o</w:t>
      </w:r>
      <w:r w:rsidR="00BA11A2" w:rsidRPr="00BA11A2">
        <w:rPr>
          <w:rFonts w:ascii="Hand writing Mutlu" w:hAnsi="Hand writing Mutlu"/>
          <w:sz w:val="32"/>
          <w:szCs w:val="36"/>
        </w:rPr>
        <w:t xml:space="preserve"> -çalıştı- çok -işçi</w:t>
      </w:r>
    </w:p>
    <w:p w:rsidR="00BA11A2" w:rsidRDefault="005F149B" w:rsidP="00BA11A2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61" style="width:257.15pt;height:29.65pt;mso-position-horizontal-relative:char;mso-position-vertical-relative:line" coordorigin="900,1498" coordsize="5426,481">
            <v:shape id="_x0000_s1862" type="#_x0000_t32" style="position:absolute;left:900;top:1498;width:5426;height:0" o:connectortype="straight" strokecolor="black [3213]" strokeweight=".25pt">
              <v:stroke dashstyle="dashDot"/>
            </v:shape>
            <v:shape id="_x0000_s1863" type="#_x0000_t32" style="position:absolute;left:900;top:1637;width:5426;height:0" o:connectortype="straight" strokecolor="black [3213]" strokeweight=".25pt">
              <v:stroke dashstyle="dash"/>
            </v:shape>
            <v:shape id="_x0000_s1864" type="#_x0000_t32" style="position:absolute;left:900;top:1831;width:5426;height:0" o:connectortype="straight" strokecolor="black [3213]" strokeweight=".25pt">
              <v:stroke dashstyle="dash"/>
            </v:shape>
            <v:shape id="_x0000_s186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BA11A2" w:rsidRPr="006872D7" w:rsidRDefault="00BA11A2" w:rsidP="006872D7">
      <w:pPr>
        <w:pStyle w:val="AralkYok"/>
      </w:pPr>
    </w:p>
    <w:p w:rsidR="00BA11A2" w:rsidRP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 xml:space="preserve">gölgeye </w:t>
      </w:r>
      <w:r w:rsidRPr="00BA11A2">
        <w:rPr>
          <w:rFonts w:ascii="Times New Roman" w:hAnsi="Times New Roman" w:cs="Times New Roman"/>
          <w:sz w:val="32"/>
          <w:szCs w:val="36"/>
        </w:rPr>
        <w:t>–</w:t>
      </w:r>
      <w:r w:rsidRPr="00BA11A2">
        <w:rPr>
          <w:rFonts w:ascii="Hand writing Mutlu" w:hAnsi="Hand writing Mutlu" w:cs="Hand writing Mutlu"/>
          <w:sz w:val="32"/>
          <w:szCs w:val="36"/>
        </w:rPr>
        <w:t xml:space="preserve">Gülay </w:t>
      </w:r>
      <w:r w:rsidRPr="00BA11A2">
        <w:rPr>
          <w:rFonts w:ascii="Times New Roman" w:hAnsi="Times New Roman" w:cs="Times New Roman"/>
          <w:sz w:val="32"/>
          <w:szCs w:val="36"/>
        </w:rPr>
        <w:t>–</w:t>
      </w:r>
      <w:r w:rsidRPr="00BA11A2">
        <w:rPr>
          <w:rFonts w:ascii="Hand writing Mutlu" w:hAnsi="Hand writing Mutlu" w:cs="Hand writing Mutlu"/>
          <w:sz w:val="32"/>
          <w:szCs w:val="36"/>
        </w:rPr>
        <w:t>bu - gel</w:t>
      </w:r>
    </w:p>
    <w:p w:rsidR="00BA11A2" w:rsidRPr="00BA11A2" w:rsidRDefault="005F149B" w:rsidP="00BA11A2">
      <w:pPr>
        <w:pStyle w:val="AralkYok"/>
        <w:rPr>
          <w:rFonts w:ascii="Hand writing Mutlu" w:hAnsi="Hand writing Mutlu"/>
          <w:sz w:val="32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66" style="width:257.15pt;height:29.65pt;mso-position-horizontal-relative:char;mso-position-vertical-relative:line" coordorigin="900,1498" coordsize="5426,481">
            <v:shape id="_x0000_s1867" type="#_x0000_t32" style="position:absolute;left:900;top:1498;width:5426;height:0" o:connectortype="straight" strokecolor="black [3213]" strokeweight=".25pt">
              <v:stroke dashstyle="dashDot"/>
            </v:shape>
            <v:shape id="_x0000_s1868" type="#_x0000_t32" style="position:absolute;left:900;top:1637;width:5426;height:0" o:connectortype="straight" strokecolor="black [3213]" strokeweight=".25pt">
              <v:stroke dashstyle="dash"/>
            </v:shape>
            <v:shape id="_x0000_s1869" type="#_x0000_t32" style="position:absolute;left:900;top:1831;width:5426;height:0" o:connectortype="straight" strokecolor="black [3213]" strokeweight=".25pt">
              <v:stroke dashstyle="dash"/>
            </v:shape>
            <v:shape id="_x0000_s187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72D7" w:rsidRPr="006872D7" w:rsidRDefault="006872D7" w:rsidP="006872D7">
      <w:pPr>
        <w:pStyle w:val="AralkYok"/>
      </w:pPr>
    </w:p>
    <w:p w:rsidR="00BA11A2" w:rsidRDefault="00BA11A2" w:rsidP="00BA11A2">
      <w:pPr>
        <w:pStyle w:val="AralkYok"/>
        <w:rPr>
          <w:rFonts w:ascii="Hand writing Mutlu" w:hAnsi="Hand writing Mutlu"/>
          <w:sz w:val="32"/>
          <w:szCs w:val="36"/>
        </w:rPr>
      </w:pPr>
      <w:r w:rsidRPr="00BA11A2">
        <w:rPr>
          <w:rFonts w:ascii="Hand writing Mutlu" w:hAnsi="Hand writing Mutlu"/>
          <w:sz w:val="32"/>
          <w:szCs w:val="36"/>
        </w:rPr>
        <w:t xml:space="preserve">örüyor </w:t>
      </w:r>
      <w:r w:rsidRPr="00BA11A2">
        <w:rPr>
          <w:rFonts w:ascii="Times New Roman" w:hAnsi="Times New Roman" w:cs="Times New Roman"/>
          <w:sz w:val="32"/>
          <w:szCs w:val="36"/>
        </w:rPr>
        <w:t>–</w:t>
      </w:r>
      <w:r w:rsidRPr="00BA11A2">
        <w:rPr>
          <w:rFonts w:ascii="Hand writing Mutlu" w:hAnsi="Hand writing Mutlu" w:cs="Hand writing Mutlu"/>
          <w:sz w:val="32"/>
          <w:szCs w:val="36"/>
        </w:rPr>
        <w:t>örgü- anne</w:t>
      </w:r>
      <w:r w:rsidRPr="00BA11A2">
        <w:rPr>
          <w:rFonts w:ascii="Hand writing Mutlu" w:hAnsi="Hand writing Mutlu"/>
          <w:sz w:val="32"/>
          <w:szCs w:val="36"/>
        </w:rPr>
        <w:t>m</w:t>
      </w:r>
    </w:p>
    <w:p w:rsidR="00222541" w:rsidRDefault="005F149B" w:rsidP="00222541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634" style="width:257.15pt;height:29.65pt;mso-position-horizontal-relative:char;mso-position-vertical-relative:line" coordorigin="900,1498" coordsize="5426,481">
            <v:shape id="_x0000_s1635" type="#_x0000_t32" style="position:absolute;left:900;top:1498;width:5426;height:0" o:connectortype="straight" strokecolor="black [3213]" strokeweight=".25pt">
              <v:stroke dashstyle="dashDot"/>
            </v:shape>
            <v:shape id="_x0000_s1636" type="#_x0000_t32" style="position:absolute;left:900;top:1637;width:5426;height:0" o:connectortype="straight" strokecolor="black [3213]" strokeweight=".25pt">
              <v:stroke dashstyle="dash"/>
            </v:shape>
            <v:shape id="_x0000_s1637" type="#_x0000_t32" style="position:absolute;left:900;top:1831;width:5426;height:0" o:connectortype="straight" strokecolor="black [3213]" strokeweight=".25pt">
              <v:stroke dashstyle="dash"/>
            </v:shape>
            <v:shape id="_x0000_s1638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22541" w:rsidRDefault="00222541" w:rsidP="00222541">
      <w:pPr>
        <w:pStyle w:val="AralkYok"/>
      </w:pPr>
    </w:p>
    <w:p w:rsidR="006872D7" w:rsidRPr="006872D7" w:rsidRDefault="006872D7" w:rsidP="00222541">
      <w:pPr>
        <w:pStyle w:val="AralkYok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g</w:t>
      </w:r>
      <w:r w:rsidRPr="006872D7">
        <w:rPr>
          <w:rFonts w:ascii="Hand writing Mutlu" w:hAnsi="Hand writing Mutlu"/>
          <w:sz w:val="32"/>
        </w:rPr>
        <w:t xml:space="preserve">ün </w:t>
      </w:r>
      <w:r w:rsidRPr="006872D7">
        <w:rPr>
          <w:sz w:val="32"/>
        </w:rPr>
        <w:t>–</w:t>
      </w:r>
      <w:r>
        <w:rPr>
          <w:rFonts w:ascii="Hand writing Mutlu" w:hAnsi="Hand writing Mutlu"/>
          <w:sz w:val="32"/>
        </w:rPr>
        <w:t xml:space="preserve"> bu- çok </w:t>
      </w:r>
      <w:r>
        <w:rPr>
          <w:rFonts w:ascii="Times New Roman" w:hAnsi="Times New Roman" w:cs="Times New Roman"/>
          <w:sz w:val="32"/>
        </w:rPr>
        <w:t>–</w:t>
      </w:r>
      <w:r>
        <w:rPr>
          <w:rFonts w:ascii="Hand writing Mutlu" w:hAnsi="Hand writing Mutlu"/>
          <w:sz w:val="32"/>
        </w:rPr>
        <w:t xml:space="preserve"> oldum - mutlu</w:t>
      </w:r>
    </w:p>
    <w:p w:rsidR="006872D7" w:rsidRDefault="005F149B" w:rsidP="00222541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71" style="width:257.15pt;height:29.65pt;mso-position-horizontal-relative:char;mso-position-vertical-relative:line" coordorigin="900,1498" coordsize="5426,481">
            <v:shape id="_x0000_s1872" type="#_x0000_t32" style="position:absolute;left:900;top:1498;width:5426;height:0" o:connectortype="straight" strokecolor="black [3213]" strokeweight=".25pt">
              <v:stroke dashstyle="dashDot"/>
            </v:shape>
            <v:shape id="_x0000_s1873" type="#_x0000_t32" style="position:absolute;left:900;top:1637;width:5426;height:0" o:connectortype="straight" strokecolor="black [3213]" strokeweight=".25pt">
              <v:stroke dashstyle="dash"/>
            </v:shape>
            <v:shape id="_x0000_s1874" type="#_x0000_t32" style="position:absolute;left:900;top:1831;width:5426;height:0" o:connectortype="straight" strokecolor="black [3213]" strokeweight=".25pt">
              <v:stroke dashstyle="dash"/>
            </v:shape>
            <v:shape id="_x0000_s18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72D7" w:rsidRPr="006872D7" w:rsidRDefault="006872D7" w:rsidP="006872D7">
      <w:pPr>
        <w:pStyle w:val="AralkYok"/>
      </w:pPr>
    </w:p>
    <w:p w:rsidR="006872D7" w:rsidRPr="006872D7" w:rsidRDefault="006872D7" w:rsidP="00222541">
      <w:pPr>
        <w:pStyle w:val="AralkYok"/>
        <w:rPr>
          <w:rFonts w:ascii="Hand writing Mutlu" w:hAnsi="Hand writing Mutlu"/>
          <w:sz w:val="32"/>
        </w:rPr>
      </w:pPr>
      <w:r w:rsidRPr="006872D7">
        <w:rPr>
          <w:rFonts w:ascii="Hand writing Mutlu" w:hAnsi="Hand writing Mutlu"/>
          <w:sz w:val="32"/>
        </w:rPr>
        <w:t xml:space="preserve">kış </w:t>
      </w:r>
      <w:r w:rsidRPr="006872D7">
        <w:rPr>
          <w:rFonts w:ascii="Times New Roman" w:hAnsi="Times New Roman" w:cs="Times New Roman"/>
          <w:sz w:val="32"/>
        </w:rPr>
        <w:t>–</w:t>
      </w:r>
      <w:r w:rsidRPr="006872D7">
        <w:rPr>
          <w:rFonts w:ascii="Hand writing Mutlu" w:hAnsi="Hand writing Mutlu"/>
          <w:sz w:val="32"/>
        </w:rPr>
        <w:t xml:space="preserve">günüydü- güzel </w:t>
      </w:r>
      <w:r w:rsidRPr="006872D7">
        <w:rPr>
          <w:rFonts w:ascii="Times New Roman" w:hAnsi="Times New Roman" w:cs="Times New Roman"/>
          <w:sz w:val="32"/>
        </w:rPr>
        <w:t>–</w:t>
      </w:r>
      <w:r w:rsidRPr="006872D7">
        <w:rPr>
          <w:rFonts w:ascii="Hand writing Mutlu" w:hAnsi="Hand writing Mutlu"/>
          <w:sz w:val="32"/>
        </w:rPr>
        <w:t xml:space="preserve"> bir</w:t>
      </w:r>
    </w:p>
    <w:p w:rsidR="006872D7" w:rsidRPr="006872D7" w:rsidRDefault="005F149B" w:rsidP="00222541">
      <w:pPr>
        <w:pStyle w:val="AralkYok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76" style="width:257.15pt;height:29.65pt;mso-position-horizontal-relative:char;mso-position-vertical-relative:line" coordorigin="900,1498" coordsize="5426,481">
            <v:shape id="_x0000_s1877" type="#_x0000_t32" style="position:absolute;left:900;top:1498;width:5426;height:0" o:connectortype="straight" strokecolor="black [3213]" strokeweight=".25pt">
              <v:stroke dashstyle="dashDot"/>
            </v:shape>
            <v:shape id="_x0000_s1878" type="#_x0000_t32" style="position:absolute;left:900;top:1637;width:5426;height:0" o:connectortype="straight" strokecolor="black [3213]" strokeweight=".25pt">
              <v:stroke dashstyle="dash"/>
            </v:shape>
            <v:shape id="_x0000_s1879" type="#_x0000_t32" style="position:absolute;left:900;top:1831;width:5426;height:0" o:connectortype="straight" strokecolor="black [3213]" strokeweight=".25pt">
              <v:stroke dashstyle="dash"/>
            </v:shape>
            <v:shape id="_x0000_s18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9127C" w:rsidRPr="0019127C" w:rsidRDefault="0019127C" w:rsidP="0019127C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9127C">
        <w:rPr>
          <w:rFonts w:asciiTheme="majorHAnsi" w:hAnsiTheme="majorHAnsi"/>
        </w:rPr>
        <w:lastRenderedPageBreak/>
        <w:t>Aşağıdaki varlıkların adını yazınız.</w:t>
      </w:r>
    </w:p>
    <w:p w:rsidR="0019127C" w:rsidRDefault="006872D7" w:rsidP="0019127C">
      <w:pPr>
        <w:pStyle w:val="AralkYok"/>
      </w:pPr>
      <w:r>
        <w:tab/>
      </w:r>
      <w:r>
        <w:rPr>
          <w:noProof/>
        </w:rPr>
        <w:drawing>
          <wp:inline distT="0" distB="0" distL="0" distR="0">
            <wp:extent cx="627380" cy="483870"/>
            <wp:effectExtent l="19050" t="0" r="1270" b="0"/>
            <wp:docPr id="36" name="Resim 36" descr="son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onn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127C">
        <w:tab/>
      </w:r>
      <w:r w:rsidR="0019127C">
        <w:tab/>
      </w:r>
      <w:r w:rsidR="0019127C">
        <w:tab/>
      </w:r>
      <w:r>
        <w:rPr>
          <w:noProof/>
        </w:rPr>
        <w:drawing>
          <wp:inline distT="0" distB="0" distL="0" distR="0">
            <wp:extent cx="745557" cy="428977"/>
            <wp:effectExtent l="19050" t="0" r="0" b="0"/>
            <wp:docPr id="59" name="Resim 59" descr="j0305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j030533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429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27C" w:rsidRDefault="005F149B" w:rsidP="0019127C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768" style="width:107.8pt;height:29.65pt;mso-position-horizontal-relative:char;mso-position-vertical-relative:line" coordorigin="900,1498" coordsize="5426,481">
            <v:shape id="_x0000_s1769" type="#_x0000_t32" style="position:absolute;left:900;top:1498;width:5426;height:0" o:connectortype="straight" strokecolor="black [3213]" strokeweight=".25pt">
              <v:stroke dashstyle="dashDot"/>
            </v:shape>
            <v:shape id="_x0000_s1770" type="#_x0000_t32" style="position:absolute;left:900;top:1637;width:5426;height:0" o:connectortype="straight" strokecolor="black [3213]" strokeweight=".25pt">
              <v:stroke dashstyle="dash"/>
            </v:shape>
            <v:shape id="_x0000_s1771" type="#_x0000_t32" style="position:absolute;left:900;top:1831;width:5426;height:0" o:connectortype="straight" strokecolor="black [3213]" strokeweight=".25pt">
              <v:stroke dashstyle="dash"/>
            </v:shape>
            <v:shape id="_x0000_s1772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19127C">
        <w:rPr>
          <w:rFonts w:ascii="Hand writing Mutlu" w:hAnsi="Hand writing Mutlu"/>
          <w:sz w:val="36"/>
        </w:rPr>
        <w:t xml:space="preserve"> </w:t>
      </w:r>
      <w:r w:rsidR="0019127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773" style="width:107.8pt;height:29.65pt;mso-position-horizontal-relative:char;mso-position-vertical-relative:line" coordorigin="900,1498" coordsize="5426,481">
            <v:shape id="_x0000_s1774" type="#_x0000_t32" style="position:absolute;left:900;top:1498;width:5426;height:0" o:connectortype="straight" strokecolor="black [3213]" strokeweight=".25pt">
              <v:stroke dashstyle="dashDot"/>
            </v:shape>
            <v:shape id="_x0000_s1775" type="#_x0000_t32" style="position:absolute;left:900;top:1637;width:5426;height:0" o:connectortype="straight" strokecolor="black [3213]" strokeweight=".25pt">
              <v:stroke dashstyle="dash"/>
            </v:shape>
            <v:shape id="_x0000_s1776" type="#_x0000_t32" style="position:absolute;left:900;top:1831;width:5426;height:0" o:connectortype="straight" strokecolor="black [3213]" strokeweight=".25pt">
              <v:stroke dashstyle="dash"/>
            </v:shape>
            <v:shape id="_x0000_s1777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543EA" w:rsidRDefault="006543EA" w:rsidP="0019127C">
      <w:pPr>
        <w:pStyle w:val="AralkYok"/>
      </w:pPr>
    </w:p>
    <w:p w:rsidR="0019127C" w:rsidRDefault="006872D7" w:rsidP="0019127C">
      <w:pPr>
        <w:pStyle w:val="AralkYok"/>
      </w:pPr>
      <w:r>
        <w:tab/>
      </w:r>
      <w:r w:rsidRPr="006872D7">
        <w:rPr>
          <w:noProof/>
        </w:rPr>
        <w:drawing>
          <wp:inline distT="0" distB="0" distL="0" distR="0">
            <wp:extent cx="584905" cy="445911"/>
            <wp:effectExtent l="19050" t="0" r="5645" b="0"/>
            <wp:docPr id="1" name="Resim 857" descr="j0283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 descr="j0283720"/>
                    <pic:cNvPicPr>
                      <a:picLocks noChangeAspect="1" noChangeArrowheads="1" noCrop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20" cy="44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127C">
        <w:tab/>
      </w:r>
      <w:r w:rsidR="0019127C">
        <w:tab/>
      </w:r>
      <w:r>
        <w:rPr>
          <w:noProof/>
        </w:rPr>
        <w:drawing>
          <wp:inline distT="0" distB="0" distL="0" distR="0">
            <wp:extent cx="765175" cy="525780"/>
            <wp:effectExtent l="19050" t="0" r="0" b="0"/>
            <wp:docPr id="50" name="Resim 50" descr="j0199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j019936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27C" w:rsidRDefault="005F149B" w:rsidP="0019127C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778" style="width:107.8pt;height:29.65pt;mso-position-horizontal-relative:char;mso-position-vertical-relative:line" coordorigin="900,1498" coordsize="5426,481">
            <v:shape id="_x0000_s1779" type="#_x0000_t32" style="position:absolute;left:900;top:1498;width:5426;height:0" o:connectortype="straight" strokecolor="black [3213]" strokeweight=".25pt">
              <v:stroke dashstyle="dashDot"/>
            </v:shape>
            <v:shape id="_x0000_s1780" type="#_x0000_t32" style="position:absolute;left:900;top:1637;width:5426;height:0" o:connectortype="straight" strokecolor="black [3213]" strokeweight=".25pt">
              <v:stroke dashstyle="dash"/>
            </v:shape>
            <v:shape id="_x0000_s1781" type="#_x0000_t32" style="position:absolute;left:900;top:1831;width:5426;height:0" o:connectortype="straight" strokecolor="black [3213]" strokeweight=".25pt">
              <v:stroke dashstyle="dash"/>
            </v:shape>
            <v:shape id="_x0000_s1782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19127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783" style="width:107.8pt;height:29.65pt;mso-position-horizontal-relative:char;mso-position-vertical-relative:line" coordorigin="900,1498" coordsize="5426,481">
            <v:shape id="_x0000_s1784" type="#_x0000_t32" style="position:absolute;left:900;top:1498;width:5426;height:0" o:connectortype="straight" strokecolor="black [3213]" strokeweight=".25pt">
              <v:stroke dashstyle="dashDot"/>
            </v:shape>
            <v:shape id="_x0000_s1785" type="#_x0000_t32" style="position:absolute;left:900;top:1637;width:5426;height:0" o:connectortype="straight" strokecolor="black [3213]" strokeweight=".25pt">
              <v:stroke dashstyle="dash"/>
            </v:shape>
            <v:shape id="_x0000_s1786" type="#_x0000_t32" style="position:absolute;left:900;top:1831;width:5426;height:0" o:connectortype="straight" strokecolor="black [3213]" strokeweight=".25pt">
              <v:stroke dashstyle="dash"/>
            </v:shape>
            <v:shape id="_x0000_s1787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72D7" w:rsidRDefault="006872D7" w:rsidP="0019127C">
      <w:pPr>
        <w:pStyle w:val="AralkYok"/>
      </w:pPr>
    </w:p>
    <w:p w:rsidR="0019127C" w:rsidRDefault="006872D7" w:rsidP="0019127C">
      <w:pPr>
        <w:pStyle w:val="AralkYok"/>
      </w:pPr>
      <w:r>
        <w:tab/>
      </w:r>
      <w:r>
        <w:rPr>
          <w:noProof/>
        </w:rPr>
        <w:drawing>
          <wp:inline distT="0" distB="0" distL="0" distR="0">
            <wp:extent cx="697794" cy="483680"/>
            <wp:effectExtent l="19050" t="0" r="0" b="0"/>
            <wp:docPr id="53" name="Resim 53" descr="j0233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j023378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48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127C">
        <w:tab/>
      </w:r>
      <w:r w:rsidR="0019127C">
        <w:tab/>
      </w:r>
      <w:r w:rsidR="0019127C">
        <w:tab/>
      </w:r>
      <w:r>
        <w:rPr>
          <w:noProof/>
        </w:rPr>
        <w:drawing>
          <wp:inline distT="0" distB="0" distL="0" distR="0">
            <wp:extent cx="683260" cy="457200"/>
            <wp:effectExtent l="19050" t="0" r="2540" b="0"/>
            <wp:docPr id="56" name="Resim 56" descr="j0304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j03049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27C" w:rsidRDefault="005F149B" w:rsidP="0019127C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788" style="width:107.8pt;height:29.65pt;mso-position-horizontal-relative:char;mso-position-vertical-relative:line" coordorigin="900,1498" coordsize="5426,481">
            <v:shape id="_x0000_s1789" type="#_x0000_t32" style="position:absolute;left:900;top:1498;width:5426;height:0" o:connectortype="straight" strokecolor="black [3213]" strokeweight=".25pt">
              <v:stroke dashstyle="dashDot"/>
            </v:shape>
            <v:shape id="_x0000_s1790" type="#_x0000_t32" style="position:absolute;left:900;top:1637;width:5426;height:0" o:connectortype="straight" strokecolor="black [3213]" strokeweight=".25pt">
              <v:stroke dashstyle="dash"/>
            </v:shape>
            <v:shape id="_x0000_s1791" type="#_x0000_t32" style="position:absolute;left:900;top:1831;width:5426;height:0" o:connectortype="straight" strokecolor="black [3213]" strokeweight=".25pt">
              <v:stroke dashstyle="dash"/>
            </v:shape>
            <v:shape id="_x0000_s1792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19127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793" style="width:107.8pt;height:29.65pt;mso-position-horizontal-relative:char;mso-position-vertical-relative:line" coordorigin="900,1498" coordsize="5426,481">
            <v:shape id="_x0000_s1794" type="#_x0000_t32" style="position:absolute;left:900;top:1498;width:5426;height:0" o:connectortype="straight" strokecolor="black [3213]" strokeweight=".25pt">
              <v:stroke dashstyle="dashDot"/>
            </v:shape>
            <v:shape id="_x0000_s1795" type="#_x0000_t32" style="position:absolute;left:900;top:1637;width:5426;height:0" o:connectortype="straight" strokecolor="black [3213]" strokeweight=".25pt">
              <v:stroke dashstyle="dash"/>
            </v:shape>
            <v:shape id="_x0000_s1796" type="#_x0000_t32" style="position:absolute;left:900;top:1831;width:5426;height:0" o:connectortype="straight" strokecolor="black [3213]" strokeweight=".25pt">
              <v:stroke dashstyle="dash"/>
            </v:shape>
            <v:shape id="_x0000_s1797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72D7" w:rsidRDefault="0019127C" w:rsidP="0019127C">
      <w:pPr>
        <w:pStyle w:val="AralkYok"/>
      </w:pPr>
      <w:r>
        <w:t xml:space="preserve">   </w:t>
      </w:r>
      <w:r>
        <w:tab/>
      </w:r>
    </w:p>
    <w:p w:rsidR="0019127C" w:rsidRDefault="006872D7" w:rsidP="0019127C">
      <w:pPr>
        <w:pStyle w:val="AralkYok"/>
      </w:pPr>
      <w:r>
        <w:tab/>
      </w:r>
      <w:r>
        <w:rPr>
          <w:noProof/>
        </w:rPr>
        <w:drawing>
          <wp:inline distT="0" distB="0" distL="0" distR="0">
            <wp:extent cx="771172" cy="587022"/>
            <wp:effectExtent l="19050" t="0" r="0" b="0"/>
            <wp:docPr id="3" name="Resim 65" descr="http://www.yeniresimler.com/data/media/399/Yemek-yiyen-goril-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yeniresimler.com/data/media/399/Yemek-yiyen-goril-40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412" cy="587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127C">
        <w:tab/>
      </w:r>
      <w:r w:rsidR="0019127C">
        <w:tab/>
      </w:r>
      <w:r w:rsidR="0019127C">
        <w:tab/>
      </w:r>
      <w:r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872772" cy="553155"/>
            <wp:effectExtent l="19050" t="0" r="3528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481" cy="551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27C" w:rsidRDefault="005F149B" w:rsidP="0019127C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798" style="width:107.8pt;height:29.65pt;mso-position-horizontal-relative:char;mso-position-vertical-relative:line" coordorigin="900,1498" coordsize="5426,481">
            <v:shape id="_x0000_s1799" type="#_x0000_t32" style="position:absolute;left:900;top:1498;width:5426;height:0" o:connectortype="straight" strokecolor="black [3213]" strokeweight=".25pt">
              <v:stroke dashstyle="dashDot"/>
            </v:shape>
            <v:shape id="_x0000_s1800" type="#_x0000_t32" style="position:absolute;left:900;top:1637;width:5426;height:0" o:connectortype="straight" strokecolor="black [3213]" strokeweight=".25pt">
              <v:stroke dashstyle="dash"/>
            </v:shape>
            <v:shape id="_x0000_s1801" type="#_x0000_t32" style="position:absolute;left:900;top:1831;width:5426;height:0" o:connectortype="straight" strokecolor="black [3213]" strokeweight=".25pt">
              <v:stroke dashstyle="dash"/>
            </v:shape>
            <v:shape id="_x0000_s1802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19127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03" style="width:107.8pt;height:29.65pt;mso-position-horizontal-relative:char;mso-position-vertical-relative:line" coordorigin="900,1498" coordsize="5426,481">
            <v:shape id="_x0000_s1804" type="#_x0000_t32" style="position:absolute;left:900;top:1498;width:5426;height:0" o:connectortype="straight" strokecolor="black [3213]" strokeweight=".25pt">
              <v:stroke dashstyle="dashDot"/>
            </v:shape>
            <v:shape id="_x0000_s1805" type="#_x0000_t32" style="position:absolute;left:900;top:1637;width:5426;height:0" o:connectortype="straight" strokecolor="black [3213]" strokeweight=".25pt">
              <v:stroke dashstyle="dash"/>
            </v:shape>
            <v:shape id="_x0000_s1806" type="#_x0000_t32" style="position:absolute;left:900;top:1831;width:5426;height:0" o:connectortype="straight" strokecolor="black [3213]" strokeweight=".25pt">
              <v:stroke dashstyle="dash"/>
            </v:shape>
            <v:shape id="_x0000_s1807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19127C" w:rsidRDefault="0019127C" w:rsidP="0019127C">
      <w:pPr>
        <w:pStyle w:val="AralkYok"/>
      </w:pPr>
    </w:p>
    <w:p w:rsidR="0019127C" w:rsidRDefault="0019127C" w:rsidP="0019127C">
      <w:pPr>
        <w:pStyle w:val="AralkYok"/>
      </w:pPr>
      <w:r>
        <w:tab/>
      </w:r>
      <w:r w:rsidR="006872D7">
        <w:rPr>
          <w:noProof/>
          <w:color w:val="333333"/>
          <w:sz w:val="17"/>
          <w:szCs w:val="17"/>
        </w:rPr>
        <w:drawing>
          <wp:inline distT="0" distB="0" distL="0" distR="0">
            <wp:extent cx="931040" cy="587022"/>
            <wp:effectExtent l="19050" t="0" r="241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204" cy="587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="006872D7">
        <w:rPr>
          <w:noProof/>
          <w:color w:val="333333"/>
          <w:sz w:val="17"/>
          <w:szCs w:val="17"/>
        </w:rPr>
        <w:drawing>
          <wp:inline distT="0" distB="0" distL="0" distR="0">
            <wp:extent cx="909108" cy="585813"/>
            <wp:effectExtent l="19050" t="0" r="5292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56" cy="587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149B">
        <w:rPr>
          <w:rFonts w:ascii="Hand writing Mutlu" w:hAnsi="Hand writing Mutlu"/>
          <w:sz w:val="36"/>
        </w:rPr>
      </w:r>
      <w:r w:rsidR="005F149B">
        <w:rPr>
          <w:rFonts w:ascii="Hand writing Mutlu" w:hAnsi="Hand writing Mutlu"/>
          <w:sz w:val="36"/>
        </w:rPr>
        <w:pict>
          <v:group id="_x0000_s1808" style="width:107.8pt;height:29.65pt;mso-position-horizontal-relative:char;mso-position-vertical-relative:line" coordorigin="900,1498" coordsize="5426,481">
            <v:shape id="_x0000_s1809" type="#_x0000_t32" style="position:absolute;left:900;top:1498;width:5426;height:0" o:connectortype="straight" strokecolor="black [3213]" strokeweight=".25pt">
              <v:stroke dashstyle="dashDot"/>
            </v:shape>
            <v:shape id="_x0000_s1810" type="#_x0000_t32" style="position:absolute;left:900;top:1637;width:5426;height:0" o:connectortype="straight" strokecolor="black [3213]" strokeweight=".25pt">
              <v:stroke dashstyle="dash"/>
            </v:shape>
            <v:shape id="_x0000_s1811" type="#_x0000_t32" style="position:absolute;left:900;top:1831;width:5426;height:0" o:connectortype="straight" strokecolor="black [3213]" strokeweight=".25pt">
              <v:stroke dashstyle="dash"/>
            </v:shape>
            <v:shape id="_x0000_s1812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ab/>
      </w:r>
      <w:r w:rsidR="005F149B">
        <w:rPr>
          <w:rFonts w:ascii="Hand writing Mutlu" w:hAnsi="Hand writing Mutlu"/>
          <w:sz w:val="36"/>
        </w:rPr>
      </w:r>
      <w:r w:rsidR="005F149B">
        <w:rPr>
          <w:rFonts w:ascii="Hand writing Mutlu" w:hAnsi="Hand writing Mutlu"/>
          <w:sz w:val="36"/>
        </w:rPr>
        <w:pict>
          <v:group id="_x0000_s1814" style="width:107.8pt;height:29.65pt;mso-position-horizontal-relative:char;mso-position-vertical-relative:line" coordorigin="900,1498" coordsize="5426,481">
            <v:shape id="_x0000_s1815" type="#_x0000_t32" style="position:absolute;left:900;top:1498;width:5426;height:0" o:connectortype="straight" strokecolor="black [3213]" strokeweight=".25pt">
              <v:stroke dashstyle="dashDot"/>
            </v:shape>
            <v:shape id="_x0000_s1816" type="#_x0000_t32" style="position:absolute;left:900;top:1637;width:5426;height:0" o:connectortype="straight" strokecolor="black [3213]" strokeweight=".25pt">
              <v:stroke dashstyle="dash"/>
            </v:shape>
            <v:shape id="_x0000_s1817" type="#_x0000_t32" style="position:absolute;left:900;top:1831;width:5426;height:0" o:connectortype="straight" strokecolor="black [3213]" strokeweight=".25pt">
              <v:stroke dashstyle="dash"/>
            </v:shape>
            <v:shape id="_x0000_s1818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22541" w:rsidRDefault="00222541" w:rsidP="00222541"/>
    <w:p w:rsidR="0019127C" w:rsidRPr="0019127C" w:rsidRDefault="006872D7" w:rsidP="00781CB6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>
        <w:rPr>
          <w:rFonts w:asciiTheme="majorHAnsi" w:hAnsiTheme="majorHAnsi"/>
        </w:rPr>
        <w:t>Metni okuyalım. Anlayalım. Soruları cevaplayalım.</w:t>
      </w:r>
    </w:p>
    <w:p w:rsidR="006872D7" w:rsidRPr="006872D7" w:rsidRDefault="006872D7" w:rsidP="006872D7">
      <w:pPr>
        <w:rPr>
          <w:rFonts w:ascii="Hand writing Mutlu" w:hAnsi="Hand writing Mutlu"/>
          <w:sz w:val="32"/>
          <w:szCs w:val="36"/>
        </w:rPr>
      </w:pPr>
      <w:r w:rsidRPr="006872D7">
        <w:rPr>
          <w:rFonts w:ascii="Hand writing Mutlu" w:hAnsi="Hand writing Mutlu"/>
          <w:sz w:val="32"/>
          <w:szCs w:val="36"/>
        </w:rPr>
        <w:t>Mü</w:t>
      </w:r>
      <w:r w:rsidRPr="006872D7">
        <w:rPr>
          <w:rFonts w:ascii="Hand writing Mutlu" w:hAnsi="Hand writing Mutlu"/>
          <w:color w:val="FF00FF"/>
          <w:sz w:val="32"/>
          <w:szCs w:val="36"/>
        </w:rPr>
        <w:t>zis</w:t>
      </w:r>
      <w:r w:rsidRPr="006872D7">
        <w:rPr>
          <w:rFonts w:ascii="Hand writing Mutlu" w:hAnsi="Hand writing Mutlu"/>
          <w:sz w:val="32"/>
          <w:szCs w:val="36"/>
        </w:rPr>
        <w:t>yen Go</w:t>
      </w:r>
      <w:r w:rsidRPr="006872D7">
        <w:rPr>
          <w:rFonts w:ascii="Hand writing Mutlu" w:hAnsi="Hand writing Mutlu"/>
          <w:color w:val="FF00FF"/>
          <w:sz w:val="32"/>
          <w:szCs w:val="36"/>
        </w:rPr>
        <w:t>ril</w:t>
      </w:r>
      <w:r w:rsidRPr="006872D7">
        <w:rPr>
          <w:rFonts w:ascii="Hand writing Mutlu" w:hAnsi="Hand writing Mutlu"/>
          <w:sz w:val="32"/>
          <w:szCs w:val="36"/>
        </w:rPr>
        <w:t>, Or</w:t>
      </w:r>
      <w:r w:rsidRPr="006872D7">
        <w:rPr>
          <w:rFonts w:ascii="Hand writing Mutlu" w:hAnsi="Hand writing Mutlu"/>
          <w:color w:val="FF00FF"/>
          <w:sz w:val="32"/>
          <w:szCs w:val="36"/>
        </w:rPr>
        <w:t>man</w:t>
      </w:r>
      <w:r w:rsidRPr="006872D7">
        <w:rPr>
          <w:rFonts w:ascii="Hand writing Mutlu" w:hAnsi="Hand writing Mutlu"/>
          <w:sz w:val="32"/>
          <w:szCs w:val="36"/>
        </w:rPr>
        <w:t xml:space="preserve"> Ga</w:t>
      </w:r>
      <w:r w:rsidRPr="006872D7">
        <w:rPr>
          <w:rFonts w:ascii="Hand writing Mutlu" w:hAnsi="Hand writing Mutlu"/>
          <w:color w:val="FF00FF"/>
          <w:sz w:val="32"/>
          <w:szCs w:val="36"/>
        </w:rPr>
        <w:t>zi</w:t>
      </w:r>
      <w:r w:rsidRPr="006872D7">
        <w:rPr>
          <w:rFonts w:ascii="Hand writing Mutlu" w:hAnsi="Hand writing Mutlu"/>
          <w:sz w:val="32"/>
          <w:szCs w:val="36"/>
        </w:rPr>
        <w:t>no</w:t>
      </w:r>
      <w:r w:rsidRPr="006872D7">
        <w:rPr>
          <w:rFonts w:ascii="Hand writing Mutlu" w:hAnsi="Hand writing Mutlu"/>
          <w:color w:val="FF00FF"/>
          <w:sz w:val="32"/>
          <w:szCs w:val="36"/>
        </w:rPr>
        <w:t>sun</w:t>
      </w:r>
      <w:r w:rsidRPr="006872D7">
        <w:rPr>
          <w:rFonts w:ascii="Hand writing Mutlu" w:hAnsi="Hand writing Mutlu"/>
          <w:sz w:val="32"/>
          <w:szCs w:val="36"/>
        </w:rPr>
        <w:t xml:space="preserve">da </w:t>
      </w:r>
      <w:r w:rsidRPr="006872D7">
        <w:rPr>
          <w:rFonts w:ascii="Hand writing Mutlu" w:hAnsi="Hand writing Mutlu"/>
          <w:color w:val="FF00FF"/>
          <w:sz w:val="32"/>
          <w:szCs w:val="36"/>
        </w:rPr>
        <w:t>gi</w:t>
      </w:r>
      <w:r w:rsidRPr="006872D7">
        <w:rPr>
          <w:rFonts w:ascii="Hand writing Mutlu" w:hAnsi="Hand writing Mutlu"/>
          <w:sz w:val="32"/>
          <w:szCs w:val="36"/>
        </w:rPr>
        <w:t>tar ça</w:t>
      </w:r>
      <w:r w:rsidRPr="006872D7">
        <w:rPr>
          <w:rFonts w:ascii="Hand writing Mutlu" w:hAnsi="Hand writing Mutlu"/>
          <w:color w:val="FF00FF"/>
          <w:sz w:val="32"/>
          <w:szCs w:val="36"/>
        </w:rPr>
        <w:t>lı</w:t>
      </w:r>
      <w:r w:rsidRPr="006872D7">
        <w:rPr>
          <w:rFonts w:ascii="Hand writing Mutlu" w:hAnsi="Hand writing Mutlu"/>
          <w:sz w:val="32"/>
          <w:szCs w:val="36"/>
        </w:rPr>
        <w:t>yor</w:t>
      </w:r>
      <w:r w:rsidRPr="006872D7">
        <w:rPr>
          <w:rFonts w:ascii="Hand writing Mutlu" w:hAnsi="Hand writing Mutlu"/>
          <w:color w:val="FF00FF"/>
          <w:sz w:val="32"/>
          <w:szCs w:val="36"/>
        </w:rPr>
        <w:t>du</w:t>
      </w:r>
      <w:r w:rsidRPr="006872D7">
        <w:rPr>
          <w:rFonts w:ascii="Hand writing Mutlu" w:hAnsi="Hand writing Mutlu"/>
          <w:sz w:val="32"/>
          <w:szCs w:val="36"/>
        </w:rPr>
        <w:t>. O gün tüm dost</w:t>
      </w:r>
      <w:r w:rsidRPr="006872D7">
        <w:rPr>
          <w:rFonts w:ascii="Hand writing Mutlu" w:hAnsi="Hand writing Mutlu"/>
          <w:color w:val="FF00FF"/>
          <w:sz w:val="32"/>
          <w:szCs w:val="36"/>
        </w:rPr>
        <w:t>la</w:t>
      </w:r>
      <w:r w:rsidRPr="006872D7">
        <w:rPr>
          <w:rFonts w:ascii="Hand writing Mutlu" w:hAnsi="Hand writing Mutlu"/>
          <w:sz w:val="32"/>
          <w:szCs w:val="36"/>
        </w:rPr>
        <w:t xml:space="preserve">rı </w:t>
      </w:r>
      <w:r w:rsidRPr="006872D7">
        <w:rPr>
          <w:rFonts w:ascii="Hand writing Mutlu" w:hAnsi="Hand writing Mutlu"/>
          <w:color w:val="FF00FF"/>
          <w:sz w:val="32"/>
          <w:szCs w:val="36"/>
        </w:rPr>
        <w:t>o</w:t>
      </w:r>
      <w:r w:rsidRPr="006872D7">
        <w:rPr>
          <w:rFonts w:ascii="Hand writing Mutlu" w:hAnsi="Hand writing Mutlu"/>
          <w:sz w:val="32"/>
          <w:szCs w:val="36"/>
        </w:rPr>
        <w:t>nu din</w:t>
      </w:r>
      <w:r w:rsidRPr="006872D7">
        <w:rPr>
          <w:rFonts w:ascii="Hand writing Mutlu" w:hAnsi="Hand writing Mutlu"/>
          <w:color w:val="FF00FF"/>
          <w:sz w:val="32"/>
          <w:szCs w:val="36"/>
        </w:rPr>
        <w:t>le</w:t>
      </w:r>
      <w:r w:rsidRPr="006872D7">
        <w:rPr>
          <w:rFonts w:ascii="Hand writing Mutlu" w:hAnsi="Hand writing Mutlu"/>
          <w:sz w:val="32"/>
          <w:szCs w:val="36"/>
        </w:rPr>
        <w:t>me</w:t>
      </w:r>
      <w:r w:rsidRPr="006872D7">
        <w:rPr>
          <w:rFonts w:ascii="Hand writing Mutlu" w:hAnsi="Hand writing Mutlu"/>
          <w:color w:val="FF00FF"/>
          <w:sz w:val="32"/>
          <w:szCs w:val="36"/>
        </w:rPr>
        <w:t>ye</w:t>
      </w:r>
      <w:r w:rsidRPr="006872D7">
        <w:rPr>
          <w:rFonts w:ascii="Hand writing Mutlu" w:hAnsi="Hand writing Mutlu"/>
          <w:sz w:val="32"/>
          <w:szCs w:val="36"/>
        </w:rPr>
        <w:t xml:space="preserve"> gel</w:t>
      </w:r>
      <w:r w:rsidRPr="006872D7">
        <w:rPr>
          <w:rFonts w:ascii="Hand writing Mutlu" w:hAnsi="Hand writing Mutlu"/>
          <w:color w:val="FF00FF"/>
          <w:sz w:val="32"/>
          <w:szCs w:val="36"/>
        </w:rPr>
        <w:t>miş</w:t>
      </w:r>
      <w:r w:rsidRPr="006872D7">
        <w:rPr>
          <w:rFonts w:ascii="Hand writing Mutlu" w:hAnsi="Hand writing Mutlu"/>
          <w:sz w:val="32"/>
          <w:szCs w:val="36"/>
        </w:rPr>
        <w:t>ti. Bi</w:t>
      </w:r>
      <w:r w:rsidRPr="006872D7">
        <w:rPr>
          <w:rFonts w:ascii="Hand writing Mutlu" w:hAnsi="Hand writing Mutlu"/>
          <w:color w:val="FF00FF"/>
          <w:sz w:val="32"/>
          <w:szCs w:val="36"/>
        </w:rPr>
        <w:t>zim</w:t>
      </w:r>
      <w:r w:rsidRPr="006872D7">
        <w:rPr>
          <w:rFonts w:ascii="Hand writing Mutlu" w:hAnsi="Hand writing Mutlu"/>
          <w:sz w:val="32"/>
          <w:szCs w:val="36"/>
        </w:rPr>
        <w:t xml:space="preserve"> go</w:t>
      </w:r>
      <w:r w:rsidRPr="006872D7">
        <w:rPr>
          <w:rFonts w:ascii="Hand writing Mutlu" w:hAnsi="Hand writing Mutlu"/>
          <w:color w:val="FF00FF"/>
          <w:sz w:val="32"/>
          <w:szCs w:val="36"/>
        </w:rPr>
        <w:t>ril</w:t>
      </w:r>
      <w:r w:rsidRPr="006872D7">
        <w:rPr>
          <w:rFonts w:ascii="Hand writing Mutlu" w:hAnsi="Hand writing Mutlu"/>
          <w:sz w:val="32"/>
          <w:szCs w:val="36"/>
        </w:rPr>
        <w:t xml:space="preserve"> çok duy</w:t>
      </w:r>
      <w:r w:rsidRPr="006872D7">
        <w:rPr>
          <w:rFonts w:ascii="Hand writing Mutlu" w:hAnsi="Hand writing Mutlu"/>
          <w:color w:val="FF00FF"/>
          <w:sz w:val="32"/>
          <w:szCs w:val="36"/>
        </w:rPr>
        <w:t>gu</w:t>
      </w:r>
      <w:r w:rsidRPr="006872D7">
        <w:rPr>
          <w:rFonts w:ascii="Hand writing Mutlu" w:hAnsi="Hand writing Mutlu"/>
          <w:sz w:val="32"/>
          <w:szCs w:val="36"/>
        </w:rPr>
        <w:t>lan</w:t>
      </w:r>
      <w:r w:rsidRPr="006872D7">
        <w:rPr>
          <w:rFonts w:ascii="Hand writing Mutlu" w:hAnsi="Hand writing Mutlu"/>
          <w:color w:val="FF00FF"/>
          <w:sz w:val="32"/>
          <w:szCs w:val="36"/>
        </w:rPr>
        <w:t>dı</w:t>
      </w:r>
      <w:r w:rsidRPr="006872D7">
        <w:rPr>
          <w:rFonts w:ascii="Hand writing Mutlu" w:hAnsi="Hand writing Mutlu"/>
          <w:sz w:val="32"/>
          <w:szCs w:val="36"/>
        </w:rPr>
        <w:t>. Al</w:t>
      </w:r>
      <w:r w:rsidRPr="006872D7">
        <w:rPr>
          <w:rFonts w:ascii="Hand writing Mutlu" w:hAnsi="Hand writing Mutlu"/>
          <w:color w:val="FF00FF"/>
          <w:sz w:val="32"/>
          <w:szCs w:val="36"/>
        </w:rPr>
        <w:t>kış</w:t>
      </w:r>
      <w:r w:rsidRPr="006872D7">
        <w:rPr>
          <w:rFonts w:ascii="Hand writing Mutlu" w:hAnsi="Hand writing Mutlu"/>
          <w:sz w:val="32"/>
          <w:szCs w:val="36"/>
        </w:rPr>
        <w:t>lar a</w:t>
      </w:r>
      <w:r w:rsidRPr="006872D7">
        <w:rPr>
          <w:rFonts w:ascii="Hand writing Mutlu" w:hAnsi="Hand writing Mutlu"/>
          <w:color w:val="FF00FF"/>
          <w:sz w:val="32"/>
          <w:szCs w:val="36"/>
        </w:rPr>
        <w:t>ra</w:t>
      </w:r>
      <w:r w:rsidRPr="006872D7">
        <w:rPr>
          <w:rFonts w:ascii="Hand writing Mutlu" w:hAnsi="Hand writing Mutlu"/>
          <w:sz w:val="32"/>
          <w:szCs w:val="36"/>
        </w:rPr>
        <w:t>sın</w:t>
      </w:r>
      <w:r w:rsidRPr="006872D7">
        <w:rPr>
          <w:rFonts w:ascii="Hand writing Mutlu" w:hAnsi="Hand writing Mutlu"/>
          <w:color w:val="FF00FF"/>
          <w:sz w:val="32"/>
          <w:szCs w:val="36"/>
        </w:rPr>
        <w:t>da</w:t>
      </w:r>
      <w:r w:rsidRPr="006872D7">
        <w:rPr>
          <w:rFonts w:ascii="Hand writing Mutlu" w:hAnsi="Hand writing Mutlu"/>
          <w:sz w:val="32"/>
          <w:szCs w:val="36"/>
        </w:rPr>
        <w:t xml:space="preserve"> şar</w:t>
      </w:r>
      <w:r w:rsidRPr="006872D7">
        <w:rPr>
          <w:rFonts w:ascii="Hand writing Mutlu" w:hAnsi="Hand writing Mutlu"/>
          <w:color w:val="FF00FF"/>
          <w:sz w:val="32"/>
          <w:szCs w:val="36"/>
        </w:rPr>
        <w:t>kı</w:t>
      </w:r>
      <w:r w:rsidRPr="006872D7">
        <w:rPr>
          <w:rFonts w:ascii="Hand writing Mutlu" w:hAnsi="Hand writing Mutlu"/>
          <w:sz w:val="32"/>
          <w:szCs w:val="36"/>
        </w:rPr>
        <w:t>sı</w:t>
      </w:r>
      <w:r w:rsidRPr="006872D7">
        <w:rPr>
          <w:rFonts w:ascii="Hand writing Mutlu" w:hAnsi="Hand writing Mutlu"/>
          <w:color w:val="FF00FF"/>
          <w:sz w:val="32"/>
          <w:szCs w:val="36"/>
        </w:rPr>
        <w:t>nı</w:t>
      </w:r>
      <w:r w:rsidRPr="006872D7">
        <w:rPr>
          <w:rFonts w:ascii="Hand writing Mutlu" w:hAnsi="Hand writing Mutlu"/>
          <w:sz w:val="32"/>
          <w:szCs w:val="36"/>
        </w:rPr>
        <w:t xml:space="preserve"> söy</w:t>
      </w:r>
      <w:r w:rsidRPr="006872D7">
        <w:rPr>
          <w:rFonts w:ascii="Hand writing Mutlu" w:hAnsi="Hand writing Mutlu"/>
          <w:color w:val="FF00FF"/>
          <w:sz w:val="32"/>
          <w:szCs w:val="36"/>
        </w:rPr>
        <w:t>lü</w:t>
      </w:r>
      <w:r w:rsidRPr="006872D7">
        <w:rPr>
          <w:rFonts w:ascii="Hand writing Mutlu" w:hAnsi="Hand writing Mutlu"/>
          <w:sz w:val="32"/>
          <w:szCs w:val="36"/>
        </w:rPr>
        <w:t>yor</w:t>
      </w:r>
      <w:r w:rsidRPr="006872D7">
        <w:rPr>
          <w:rFonts w:ascii="Hand writing Mutlu" w:hAnsi="Hand writing Mutlu"/>
          <w:color w:val="FF00FF"/>
          <w:sz w:val="32"/>
          <w:szCs w:val="36"/>
        </w:rPr>
        <w:t>du</w:t>
      </w:r>
      <w:r w:rsidRPr="006872D7">
        <w:rPr>
          <w:rFonts w:ascii="Hand writing Mutlu" w:hAnsi="Hand writing Mutlu"/>
          <w:sz w:val="32"/>
          <w:szCs w:val="36"/>
        </w:rPr>
        <w:t xml:space="preserve">. </w:t>
      </w:r>
    </w:p>
    <w:p w:rsidR="006872D7" w:rsidRPr="006872D7" w:rsidRDefault="006872D7" w:rsidP="006872D7">
      <w:pPr>
        <w:rPr>
          <w:rFonts w:ascii="Hand writing Mutlu" w:hAnsi="Hand writing Mutlu"/>
          <w:sz w:val="32"/>
          <w:szCs w:val="36"/>
        </w:rPr>
      </w:pPr>
      <w:r w:rsidRPr="006872D7">
        <w:rPr>
          <w:rFonts w:ascii="Hand writing Mutlu" w:hAnsi="Hand writing Mutlu"/>
          <w:sz w:val="32"/>
          <w:szCs w:val="36"/>
        </w:rPr>
        <w:t>Ne gü</w:t>
      </w:r>
      <w:r w:rsidRPr="006872D7">
        <w:rPr>
          <w:rFonts w:ascii="Hand writing Mutlu" w:hAnsi="Hand writing Mutlu"/>
          <w:color w:val="FF00FF"/>
          <w:sz w:val="32"/>
          <w:szCs w:val="36"/>
        </w:rPr>
        <w:t>zel</w:t>
      </w:r>
      <w:r w:rsidRPr="006872D7">
        <w:rPr>
          <w:rFonts w:ascii="Hand writing Mutlu" w:hAnsi="Hand writing Mutlu"/>
          <w:sz w:val="32"/>
          <w:szCs w:val="36"/>
        </w:rPr>
        <w:t xml:space="preserve"> şar</w:t>
      </w:r>
      <w:r w:rsidRPr="006872D7">
        <w:rPr>
          <w:rFonts w:ascii="Hand writing Mutlu" w:hAnsi="Hand writing Mutlu"/>
          <w:color w:val="FF00FF"/>
          <w:sz w:val="32"/>
          <w:szCs w:val="36"/>
        </w:rPr>
        <w:t>kı</w:t>
      </w:r>
      <w:r w:rsidRPr="006872D7">
        <w:rPr>
          <w:rFonts w:ascii="Hand writing Mutlu" w:hAnsi="Hand writing Mutlu"/>
          <w:sz w:val="32"/>
          <w:szCs w:val="36"/>
        </w:rPr>
        <w:t xml:space="preserve"> böy</w:t>
      </w:r>
      <w:r w:rsidRPr="006872D7">
        <w:rPr>
          <w:rFonts w:ascii="Hand writing Mutlu" w:hAnsi="Hand writing Mutlu"/>
          <w:color w:val="FF00FF"/>
          <w:sz w:val="32"/>
          <w:szCs w:val="36"/>
        </w:rPr>
        <w:t>le</w:t>
      </w:r>
      <w:r w:rsidRPr="006872D7">
        <w:rPr>
          <w:rFonts w:ascii="Hand writing Mutlu" w:hAnsi="Hand writing Mutlu"/>
          <w:sz w:val="32"/>
          <w:szCs w:val="36"/>
        </w:rPr>
        <w:t>. Şın</w:t>
      </w:r>
      <w:r w:rsidRPr="006872D7">
        <w:rPr>
          <w:rFonts w:ascii="Hand writing Mutlu" w:hAnsi="Hand writing Mutlu"/>
          <w:color w:val="FF00FF"/>
          <w:sz w:val="32"/>
          <w:szCs w:val="36"/>
        </w:rPr>
        <w:t>gır</w:t>
      </w:r>
      <w:r w:rsidRPr="006872D7">
        <w:rPr>
          <w:rFonts w:ascii="Hand writing Mutlu" w:hAnsi="Hand writing Mutlu"/>
          <w:sz w:val="32"/>
          <w:szCs w:val="36"/>
        </w:rPr>
        <w:t xml:space="preserve"> mın</w:t>
      </w:r>
      <w:r w:rsidRPr="006872D7">
        <w:rPr>
          <w:rFonts w:ascii="Hand writing Mutlu" w:hAnsi="Hand writing Mutlu"/>
          <w:color w:val="FF00FF"/>
          <w:sz w:val="32"/>
          <w:szCs w:val="36"/>
        </w:rPr>
        <w:t>gır</w:t>
      </w:r>
      <w:r w:rsidRPr="006872D7">
        <w:rPr>
          <w:rFonts w:ascii="Hand writing Mutlu" w:hAnsi="Hand writing Mutlu"/>
          <w:sz w:val="32"/>
          <w:szCs w:val="36"/>
        </w:rPr>
        <w:t xml:space="preserve"> gıy gıy gıy. Dos</w:t>
      </w:r>
      <w:r w:rsidRPr="006872D7">
        <w:rPr>
          <w:rFonts w:ascii="Hand writing Mutlu" w:hAnsi="Hand writing Mutlu"/>
          <w:color w:val="FF00FF"/>
          <w:sz w:val="32"/>
          <w:szCs w:val="36"/>
        </w:rPr>
        <w:t>tum</w:t>
      </w:r>
      <w:r w:rsidRPr="006872D7">
        <w:rPr>
          <w:rFonts w:ascii="Hand writing Mutlu" w:hAnsi="Hand writing Mutlu"/>
          <w:sz w:val="32"/>
          <w:szCs w:val="36"/>
        </w:rPr>
        <w:t xml:space="preserve"> sen de gel söy</w:t>
      </w:r>
      <w:r w:rsidRPr="006872D7">
        <w:rPr>
          <w:rFonts w:ascii="Hand writing Mutlu" w:hAnsi="Hand writing Mutlu"/>
          <w:color w:val="FF00FF"/>
          <w:sz w:val="32"/>
          <w:szCs w:val="36"/>
        </w:rPr>
        <w:t>le</w:t>
      </w:r>
      <w:r w:rsidRPr="006872D7">
        <w:rPr>
          <w:rFonts w:ascii="Hand writing Mutlu" w:hAnsi="Hand writing Mutlu"/>
          <w:sz w:val="32"/>
          <w:szCs w:val="36"/>
        </w:rPr>
        <w:t xml:space="preserve">. </w:t>
      </w:r>
    </w:p>
    <w:p w:rsidR="006872D7" w:rsidRPr="006872D7" w:rsidRDefault="006872D7" w:rsidP="006872D7">
      <w:pPr>
        <w:rPr>
          <w:rFonts w:ascii="Hand writing Mutlu" w:hAnsi="Hand writing Mutlu"/>
          <w:sz w:val="32"/>
          <w:szCs w:val="36"/>
        </w:rPr>
      </w:pPr>
      <w:r>
        <w:rPr>
          <w:rFonts w:ascii="Hand writing Mutlu" w:hAnsi="Hand writing Mutlu"/>
          <w:sz w:val="32"/>
          <w:szCs w:val="36"/>
        </w:rPr>
        <w:tab/>
      </w:r>
      <w:r w:rsidRPr="006872D7">
        <w:rPr>
          <w:rFonts w:ascii="Hand writing Mutlu" w:hAnsi="Hand writing Mutlu"/>
          <w:sz w:val="32"/>
          <w:szCs w:val="36"/>
        </w:rPr>
        <w:t>Ne gü</w:t>
      </w:r>
      <w:r w:rsidRPr="006872D7">
        <w:rPr>
          <w:rFonts w:ascii="Hand writing Mutlu" w:hAnsi="Hand writing Mutlu"/>
          <w:color w:val="FF00FF"/>
          <w:sz w:val="32"/>
          <w:szCs w:val="36"/>
        </w:rPr>
        <w:t>zel</w:t>
      </w:r>
      <w:r w:rsidRPr="006872D7">
        <w:rPr>
          <w:rFonts w:ascii="Hand writing Mutlu" w:hAnsi="Hand writing Mutlu"/>
          <w:sz w:val="32"/>
          <w:szCs w:val="36"/>
        </w:rPr>
        <w:t xml:space="preserve"> sen de söy</w:t>
      </w:r>
      <w:r w:rsidRPr="006872D7">
        <w:rPr>
          <w:rFonts w:ascii="Hand writing Mutlu" w:hAnsi="Hand writing Mutlu"/>
          <w:color w:val="FF00FF"/>
          <w:sz w:val="32"/>
          <w:szCs w:val="36"/>
        </w:rPr>
        <w:t>le</w:t>
      </w:r>
      <w:r w:rsidRPr="006872D7">
        <w:rPr>
          <w:rFonts w:ascii="Hand writing Mutlu" w:hAnsi="Hand writing Mutlu"/>
          <w:sz w:val="32"/>
          <w:szCs w:val="36"/>
        </w:rPr>
        <w:t xml:space="preserve">. </w:t>
      </w:r>
    </w:p>
    <w:p w:rsidR="006872D7" w:rsidRPr="006872D7" w:rsidRDefault="006872D7" w:rsidP="006872D7">
      <w:pPr>
        <w:rPr>
          <w:rFonts w:ascii="Hand writing Mutlu" w:hAnsi="Hand writing Mutlu"/>
          <w:sz w:val="32"/>
          <w:szCs w:val="36"/>
        </w:rPr>
      </w:pPr>
      <w:r>
        <w:rPr>
          <w:rFonts w:ascii="Hand writing Mutlu" w:hAnsi="Hand writing Mutlu"/>
          <w:sz w:val="32"/>
          <w:szCs w:val="36"/>
        </w:rPr>
        <w:tab/>
      </w:r>
      <w:r w:rsidRPr="006872D7">
        <w:rPr>
          <w:rFonts w:ascii="Hand writing Mutlu" w:hAnsi="Hand writing Mutlu"/>
          <w:sz w:val="32"/>
          <w:szCs w:val="36"/>
        </w:rPr>
        <w:t>Tra la la la la la</w:t>
      </w:r>
      <w:r w:rsidR="004312BC">
        <w:rPr>
          <w:rFonts w:ascii="Hand writing Mutlu" w:hAnsi="Hand writing Mutlu"/>
          <w:sz w:val="32"/>
          <w:szCs w:val="36"/>
        </w:rPr>
        <w:t xml:space="preserve"> </w:t>
      </w:r>
      <w:r w:rsidRPr="006872D7">
        <w:rPr>
          <w:rFonts w:ascii="Hand writing Mutlu" w:hAnsi="Hand writing Mutlu"/>
          <w:sz w:val="32"/>
          <w:szCs w:val="36"/>
        </w:rPr>
        <w:t>.</w:t>
      </w:r>
      <w:r w:rsidR="004312BC">
        <w:rPr>
          <w:rFonts w:ascii="Hand writing Mutlu" w:hAnsi="Hand writing Mutlu"/>
          <w:sz w:val="32"/>
          <w:szCs w:val="36"/>
        </w:rPr>
        <w:t xml:space="preserve"> </w:t>
      </w:r>
      <w:hyperlink r:id="rId18" w:history="1">
        <w:r w:rsidR="004312BC" w:rsidRPr="004312BC">
          <w:rPr>
            <w:rStyle w:val="Kpr"/>
            <w:rFonts w:ascii="Hand writing Mutlu" w:hAnsi="Hand writing Mutlu"/>
            <w:sz w:val="32"/>
            <w:szCs w:val="36"/>
          </w:rPr>
          <w:t>www.sorubak.com</w:t>
        </w:r>
      </w:hyperlink>
      <w:bookmarkStart w:id="0" w:name="_GoBack"/>
      <w:bookmarkEnd w:id="0"/>
    </w:p>
    <w:p w:rsidR="006872D7" w:rsidRPr="006872D7" w:rsidRDefault="006872D7" w:rsidP="006872D7">
      <w:pPr>
        <w:rPr>
          <w:rFonts w:ascii="Hand writing Mutlu" w:hAnsi="Hand writing Mutlu"/>
          <w:sz w:val="32"/>
          <w:szCs w:val="36"/>
        </w:rPr>
      </w:pPr>
      <w:r w:rsidRPr="006872D7">
        <w:rPr>
          <w:rFonts w:ascii="Hand writing Mutlu" w:hAnsi="Hand writing Mutlu"/>
          <w:sz w:val="32"/>
          <w:szCs w:val="36"/>
        </w:rPr>
        <w:lastRenderedPageBreak/>
        <w:t>Tüm ar</w:t>
      </w:r>
      <w:r w:rsidRPr="006872D7">
        <w:rPr>
          <w:rFonts w:ascii="Hand writing Mutlu" w:hAnsi="Hand writing Mutlu"/>
          <w:color w:val="FF00FF"/>
          <w:sz w:val="32"/>
          <w:szCs w:val="36"/>
        </w:rPr>
        <w:t>ka</w:t>
      </w:r>
      <w:r w:rsidRPr="006872D7">
        <w:rPr>
          <w:rFonts w:ascii="Hand writing Mutlu" w:hAnsi="Hand writing Mutlu"/>
          <w:sz w:val="32"/>
          <w:szCs w:val="36"/>
        </w:rPr>
        <w:t>daş</w:t>
      </w:r>
      <w:r w:rsidRPr="006872D7">
        <w:rPr>
          <w:rFonts w:ascii="Hand writing Mutlu" w:hAnsi="Hand writing Mutlu"/>
          <w:color w:val="FF00FF"/>
          <w:sz w:val="32"/>
          <w:szCs w:val="36"/>
        </w:rPr>
        <w:t>la</w:t>
      </w:r>
      <w:r w:rsidRPr="006872D7">
        <w:rPr>
          <w:rFonts w:ascii="Hand writing Mutlu" w:hAnsi="Hand writing Mutlu"/>
          <w:sz w:val="32"/>
          <w:szCs w:val="36"/>
        </w:rPr>
        <w:t>rı bu şar</w:t>
      </w:r>
      <w:r w:rsidRPr="006872D7">
        <w:rPr>
          <w:rFonts w:ascii="Hand writing Mutlu" w:hAnsi="Hand writing Mutlu"/>
          <w:color w:val="FF00FF"/>
          <w:sz w:val="32"/>
          <w:szCs w:val="36"/>
        </w:rPr>
        <w:t>kı</w:t>
      </w:r>
      <w:r w:rsidRPr="006872D7">
        <w:rPr>
          <w:rFonts w:ascii="Hand writing Mutlu" w:hAnsi="Hand writing Mutlu"/>
          <w:sz w:val="32"/>
          <w:szCs w:val="36"/>
        </w:rPr>
        <w:t>yı söy</w:t>
      </w:r>
      <w:r w:rsidRPr="006872D7">
        <w:rPr>
          <w:rFonts w:ascii="Hand writing Mutlu" w:hAnsi="Hand writing Mutlu"/>
          <w:color w:val="FF00FF"/>
          <w:sz w:val="32"/>
          <w:szCs w:val="36"/>
        </w:rPr>
        <w:t>le</w:t>
      </w:r>
      <w:r w:rsidRPr="006872D7">
        <w:rPr>
          <w:rFonts w:ascii="Hand writing Mutlu" w:hAnsi="Hand writing Mutlu"/>
          <w:sz w:val="32"/>
          <w:szCs w:val="36"/>
        </w:rPr>
        <w:t>me</w:t>
      </w:r>
      <w:r w:rsidRPr="006872D7">
        <w:rPr>
          <w:rFonts w:ascii="Hand writing Mutlu" w:hAnsi="Hand writing Mutlu"/>
          <w:color w:val="FF00FF"/>
          <w:sz w:val="32"/>
          <w:szCs w:val="36"/>
        </w:rPr>
        <w:t>ye</w:t>
      </w:r>
      <w:r w:rsidRPr="006872D7">
        <w:rPr>
          <w:rFonts w:ascii="Hand writing Mutlu" w:hAnsi="Hand writing Mutlu"/>
          <w:sz w:val="32"/>
          <w:szCs w:val="36"/>
        </w:rPr>
        <w:t xml:space="preserve"> baş</w:t>
      </w:r>
      <w:r w:rsidRPr="006872D7">
        <w:rPr>
          <w:rFonts w:ascii="Hand writing Mutlu" w:hAnsi="Hand writing Mutlu"/>
          <w:color w:val="FF00FF"/>
          <w:sz w:val="32"/>
          <w:szCs w:val="36"/>
        </w:rPr>
        <w:t>la</w:t>
      </w:r>
      <w:r w:rsidRPr="006872D7">
        <w:rPr>
          <w:rFonts w:ascii="Hand writing Mutlu" w:hAnsi="Hand writing Mutlu"/>
          <w:sz w:val="32"/>
          <w:szCs w:val="36"/>
        </w:rPr>
        <w:t>dı. O</w:t>
      </w:r>
      <w:r w:rsidRPr="006872D7">
        <w:rPr>
          <w:rFonts w:ascii="Hand writing Mutlu" w:hAnsi="Hand writing Mutlu"/>
          <w:color w:val="FF00FF"/>
          <w:sz w:val="32"/>
          <w:szCs w:val="36"/>
        </w:rPr>
        <w:t>nu</w:t>
      </w:r>
      <w:r w:rsidR="00781CB6">
        <w:rPr>
          <w:rFonts w:ascii="Hand writing Mutlu" w:hAnsi="Hand writing Mutlu"/>
          <w:color w:val="FF00FF"/>
          <w:sz w:val="32"/>
          <w:szCs w:val="36"/>
        </w:rPr>
        <w:t xml:space="preserve"> </w:t>
      </w:r>
      <w:r w:rsidRPr="006872D7">
        <w:rPr>
          <w:rFonts w:ascii="Hand writing Mutlu" w:hAnsi="Hand writing Mutlu"/>
          <w:sz w:val="32"/>
          <w:szCs w:val="36"/>
        </w:rPr>
        <w:t>al</w:t>
      </w:r>
      <w:r w:rsidRPr="006872D7">
        <w:rPr>
          <w:rFonts w:ascii="Hand writing Mutlu" w:hAnsi="Hand writing Mutlu"/>
          <w:color w:val="FF00FF"/>
          <w:sz w:val="32"/>
          <w:szCs w:val="36"/>
        </w:rPr>
        <w:t>kış</w:t>
      </w:r>
      <w:r w:rsidRPr="006872D7">
        <w:rPr>
          <w:rFonts w:ascii="Hand writing Mutlu" w:hAnsi="Hand writing Mutlu"/>
          <w:sz w:val="32"/>
          <w:szCs w:val="36"/>
        </w:rPr>
        <w:t>la</w:t>
      </w:r>
      <w:r w:rsidRPr="006872D7">
        <w:rPr>
          <w:rFonts w:ascii="Hand writing Mutlu" w:hAnsi="Hand writing Mutlu"/>
          <w:color w:val="FF00FF"/>
          <w:sz w:val="32"/>
          <w:szCs w:val="36"/>
        </w:rPr>
        <w:t>dı</w:t>
      </w:r>
      <w:r w:rsidRPr="006872D7">
        <w:rPr>
          <w:rFonts w:ascii="Hand writing Mutlu" w:hAnsi="Hand writing Mutlu"/>
          <w:sz w:val="32"/>
          <w:szCs w:val="36"/>
        </w:rPr>
        <w:t>.</w:t>
      </w:r>
    </w:p>
    <w:p w:rsidR="006872D7" w:rsidRDefault="006872D7" w:rsidP="006872D7">
      <w:pPr>
        <w:numPr>
          <w:ilvl w:val="0"/>
          <w:numId w:val="11"/>
        </w:numPr>
        <w:rPr>
          <w:rFonts w:ascii="Hand writing Mutlu" w:hAnsi="Hand writing Mutlu"/>
          <w:sz w:val="32"/>
          <w:szCs w:val="32"/>
        </w:rPr>
      </w:pPr>
      <w:r w:rsidRPr="005533F6">
        <w:rPr>
          <w:rFonts w:ascii="Hand writing Mutlu" w:hAnsi="Hand writing Mutlu"/>
          <w:sz w:val="32"/>
          <w:szCs w:val="32"/>
        </w:rPr>
        <w:t>Go</w:t>
      </w:r>
      <w:r w:rsidRPr="005533F6">
        <w:rPr>
          <w:rFonts w:ascii="Hand writing Mutlu" w:hAnsi="Hand writing Mutlu"/>
          <w:color w:val="FF00FF"/>
          <w:sz w:val="32"/>
          <w:szCs w:val="32"/>
        </w:rPr>
        <w:t>ril</w:t>
      </w:r>
      <w:r w:rsidRPr="005533F6">
        <w:rPr>
          <w:rFonts w:ascii="Hand writing Mutlu" w:hAnsi="Hand writing Mutlu"/>
          <w:sz w:val="32"/>
          <w:szCs w:val="32"/>
        </w:rPr>
        <w:t xml:space="preserve"> ne</w:t>
      </w:r>
      <w:r w:rsidRPr="005533F6">
        <w:rPr>
          <w:rFonts w:ascii="Hand writing Mutlu" w:hAnsi="Hand writing Mutlu"/>
          <w:color w:val="FF00FF"/>
          <w:sz w:val="32"/>
          <w:szCs w:val="32"/>
        </w:rPr>
        <w:t>re</w:t>
      </w:r>
      <w:r w:rsidRPr="005533F6">
        <w:rPr>
          <w:rFonts w:ascii="Hand writing Mutlu" w:hAnsi="Hand writing Mutlu"/>
          <w:sz w:val="32"/>
          <w:szCs w:val="32"/>
        </w:rPr>
        <w:t>de şar</w:t>
      </w:r>
      <w:r w:rsidRPr="005533F6">
        <w:rPr>
          <w:rFonts w:ascii="Hand writing Mutlu" w:hAnsi="Hand writing Mutlu"/>
          <w:color w:val="FF00FF"/>
          <w:sz w:val="32"/>
          <w:szCs w:val="32"/>
        </w:rPr>
        <w:t>kı</w:t>
      </w:r>
      <w:r w:rsidRPr="005533F6">
        <w:rPr>
          <w:rFonts w:ascii="Hand writing Mutlu" w:hAnsi="Hand writing Mutlu"/>
          <w:sz w:val="32"/>
          <w:szCs w:val="32"/>
        </w:rPr>
        <w:t xml:space="preserve"> söy</w:t>
      </w:r>
      <w:r w:rsidRPr="005533F6">
        <w:rPr>
          <w:rFonts w:ascii="Hand writing Mutlu" w:hAnsi="Hand writing Mutlu"/>
          <w:color w:val="FF00FF"/>
          <w:sz w:val="32"/>
          <w:szCs w:val="32"/>
        </w:rPr>
        <w:t>lü</w:t>
      </w:r>
      <w:r w:rsidRPr="005533F6">
        <w:rPr>
          <w:rFonts w:ascii="Hand writing Mutlu" w:hAnsi="Hand writing Mutlu"/>
          <w:sz w:val="32"/>
          <w:szCs w:val="32"/>
        </w:rPr>
        <w:t>yor?</w:t>
      </w:r>
    </w:p>
    <w:p w:rsidR="00781CB6" w:rsidRDefault="005F149B" w:rsidP="00781CB6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85" style="width:257.15pt;height:29.65pt;mso-position-horizontal-relative:char;mso-position-vertical-relative:line" coordorigin="900,1498" coordsize="5426,481">
            <v:shape id="_x0000_s1886" type="#_x0000_t32" style="position:absolute;left:900;top:1498;width:5426;height:0" o:connectortype="straight" strokecolor="black [3213]" strokeweight=".25pt">
              <v:stroke dashstyle="dashDot"/>
            </v:shape>
            <v:shape id="_x0000_s1887" type="#_x0000_t32" style="position:absolute;left:900;top:1637;width:5426;height:0" o:connectortype="straight" strokecolor="black [3213]" strokeweight=".25pt">
              <v:stroke dashstyle="dash"/>
            </v:shape>
            <v:shape id="_x0000_s1888" type="#_x0000_t32" style="position:absolute;left:900;top:1831;width:5426;height:0" o:connectortype="straight" strokecolor="black [3213]" strokeweight=".25pt">
              <v:stroke dashstyle="dash"/>
            </v:shape>
            <v:shape id="_x0000_s188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781CB6" w:rsidRDefault="00781CB6" w:rsidP="00781CB6">
      <w:pPr>
        <w:pStyle w:val="AralkYok"/>
      </w:pPr>
    </w:p>
    <w:p w:rsidR="00781CB6" w:rsidRDefault="006872D7" w:rsidP="00781CB6">
      <w:pPr>
        <w:numPr>
          <w:ilvl w:val="0"/>
          <w:numId w:val="11"/>
        </w:numPr>
        <w:rPr>
          <w:rFonts w:ascii="Hand writing Mutlu" w:hAnsi="Hand writing Mutlu"/>
          <w:sz w:val="32"/>
          <w:szCs w:val="32"/>
        </w:rPr>
      </w:pPr>
      <w:r w:rsidRPr="005533F6">
        <w:rPr>
          <w:rFonts w:ascii="Hand writing Mutlu" w:hAnsi="Hand writing Mutlu"/>
          <w:color w:val="FF00FF"/>
          <w:sz w:val="32"/>
          <w:szCs w:val="32"/>
        </w:rPr>
        <w:t>O</w:t>
      </w:r>
      <w:r>
        <w:rPr>
          <w:rFonts w:ascii="Hand writing Mutlu" w:hAnsi="Hand writing Mutlu"/>
          <w:sz w:val="32"/>
          <w:szCs w:val="32"/>
        </w:rPr>
        <w:t>nu din</w:t>
      </w:r>
      <w:r w:rsidRPr="005533F6">
        <w:rPr>
          <w:rFonts w:ascii="Hand writing Mutlu" w:hAnsi="Hand writing Mutlu"/>
          <w:color w:val="FF00FF"/>
          <w:sz w:val="32"/>
          <w:szCs w:val="32"/>
        </w:rPr>
        <w:t>le</w:t>
      </w:r>
      <w:r>
        <w:rPr>
          <w:rFonts w:ascii="Hand writing Mutlu" w:hAnsi="Hand writing Mutlu"/>
          <w:sz w:val="32"/>
          <w:szCs w:val="32"/>
        </w:rPr>
        <w:t>me</w:t>
      </w:r>
      <w:r w:rsidRPr="005533F6">
        <w:rPr>
          <w:rFonts w:ascii="Hand writing Mutlu" w:hAnsi="Hand writing Mutlu"/>
          <w:color w:val="FF00FF"/>
          <w:sz w:val="32"/>
          <w:szCs w:val="32"/>
        </w:rPr>
        <w:t>ye</w:t>
      </w:r>
      <w:r>
        <w:rPr>
          <w:rFonts w:ascii="Hand writing Mutlu" w:hAnsi="Hand writing Mutlu"/>
          <w:sz w:val="32"/>
          <w:szCs w:val="32"/>
        </w:rPr>
        <w:t xml:space="preserve"> kim</w:t>
      </w:r>
      <w:r w:rsidR="00781CB6">
        <w:rPr>
          <w:rFonts w:ascii="Hand writing Mutlu" w:hAnsi="Hand writing Mutlu"/>
          <w:sz w:val="32"/>
          <w:szCs w:val="32"/>
        </w:rPr>
        <w:t xml:space="preserve"> </w:t>
      </w:r>
      <w:r w:rsidRPr="005533F6">
        <w:rPr>
          <w:rFonts w:ascii="Hand writing Mutlu" w:hAnsi="Hand writing Mutlu"/>
          <w:color w:val="FF00FF"/>
          <w:sz w:val="32"/>
          <w:szCs w:val="32"/>
        </w:rPr>
        <w:t>gel</w:t>
      </w:r>
      <w:r>
        <w:rPr>
          <w:rFonts w:ascii="Hand writing Mutlu" w:hAnsi="Hand writing Mutlu"/>
          <w:sz w:val="32"/>
          <w:szCs w:val="32"/>
        </w:rPr>
        <w:t>di?</w:t>
      </w:r>
    </w:p>
    <w:p w:rsidR="00781CB6" w:rsidRDefault="005F149B" w:rsidP="00781CB6">
      <w:pPr>
        <w:pStyle w:val="AralkYok"/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895" style="width:257.15pt;height:29.65pt;mso-position-horizontal-relative:char;mso-position-vertical-relative:line" coordorigin="900,1498" coordsize="5426,481">
            <v:shape id="_x0000_s1896" type="#_x0000_t32" style="position:absolute;left:900;top:1498;width:5426;height:0" o:connectortype="straight" strokecolor="black [3213]" strokeweight=".25pt">
              <v:stroke dashstyle="dashDot"/>
            </v:shape>
            <v:shape id="_x0000_s1897" type="#_x0000_t32" style="position:absolute;left:900;top:1637;width:5426;height:0" o:connectortype="straight" strokecolor="black [3213]" strokeweight=".25pt">
              <v:stroke dashstyle="dash"/>
            </v:shape>
            <v:shape id="_x0000_s1898" type="#_x0000_t32" style="position:absolute;left:900;top:1831;width:5426;height:0" o:connectortype="straight" strokecolor="black [3213]" strokeweight=".25pt">
              <v:stroke dashstyle="dash"/>
            </v:shape>
            <v:shape id="_x0000_s189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781CB6" w:rsidRDefault="00781CB6" w:rsidP="00781CB6">
      <w:pPr>
        <w:pStyle w:val="AralkYok"/>
      </w:pPr>
    </w:p>
    <w:p w:rsidR="006872D7" w:rsidRPr="00781CB6" w:rsidRDefault="006872D7" w:rsidP="00781CB6">
      <w:pPr>
        <w:pStyle w:val="ListeParagraf"/>
        <w:numPr>
          <w:ilvl w:val="0"/>
          <w:numId w:val="11"/>
        </w:numPr>
        <w:rPr>
          <w:rFonts w:ascii="Hand writing Mutlu" w:hAnsi="Hand writing Mutlu"/>
          <w:sz w:val="32"/>
          <w:szCs w:val="32"/>
        </w:rPr>
      </w:pPr>
      <w:r w:rsidRPr="00781CB6">
        <w:rPr>
          <w:rFonts w:ascii="Hand writing Mutlu" w:hAnsi="Hand writing Mutlu"/>
          <w:sz w:val="36"/>
          <w:szCs w:val="36"/>
        </w:rPr>
        <w:t>Kim</w:t>
      </w:r>
      <w:r w:rsidRPr="00781CB6">
        <w:rPr>
          <w:rFonts w:ascii="Hand writing Mutlu" w:hAnsi="Hand writing Mutlu"/>
          <w:color w:val="FF00FF"/>
          <w:sz w:val="36"/>
          <w:szCs w:val="36"/>
        </w:rPr>
        <w:t>ler</w:t>
      </w:r>
      <w:r w:rsidRPr="00781CB6">
        <w:rPr>
          <w:rFonts w:ascii="Hand writing Mutlu" w:hAnsi="Hand writing Mutlu"/>
          <w:sz w:val="36"/>
          <w:szCs w:val="36"/>
        </w:rPr>
        <w:t xml:space="preserve"> go</w:t>
      </w:r>
      <w:r w:rsidRPr="00781CB6">
        <w:rPr>
          <w:rFonts w:ascii="Hand writing Mutlu" w:hAnsi="Hand writing Mutlu"/>
          <w:color w:val="FF00FF"/>
          <w:sz w:val="36"/>
          <w:szCs w:val="36"/>
        </w:rPr>
        <w:t>ri</w:t>
      </w:r>
      <w:r w:rsidRPr="00781CB6">
        <w:rPr>
          <w:rFonts w:ascii="Hand writing Mutlu" w:hAnsi="Hand writing Mutlu"/>
          <w:sz w:val="36"/>
          <w:szCs w:val="36"/>
        </w:rPr>
        <w:t>li al</w:t>
      </w:r>
      <w:r w:rsidRPr="00781CB6">
        <w:rPr>
          <w:rFonts w:ascii="Hand writing Mutlu" w:hAnsi="Hand writing Mutlu"/>
          <w:color w:val="FF00FF"/>
          <w:sz w:val="36"/>
          <w:szCs w:val="36"/>
        </w:rPr>
        <w:t>kış</w:t>
      </w:r>
      <w:r w:rsidRPr="00781CB6">
        <w:rPr>
          <w:rFonts w:ascii="Hand writing Mutlu" w:hAnsi="Hand writing Mutlu"/>
          <w:sz w:val="36"/>
          <w:szCs w:val="36"/>
        </w:rPr>
        <w:t>la</w:t>
      </w:r>
      <w:r w:rsidRPr="00781CB6">
        <w:rPr>
          <w:rFonts w:ascii="Hand writing Mutlu" w:hAnsi="Hand writing Mutlu"/>
          <w:color w:val="FF00FF"/>
          <w:sz w:val="36"/>
          <w:szCs w:val="36"/>
        </w:rPr>
        <w:t>dı</w:t>
      </w:r>
      <w:r w:rsidRPr="00781CB6">
        <w:rPr>
          <w:rFonts w:ascii="Hand writing Mutlu" w:hAnsi="Hand writing Mutlu"/>
          <w:sz w:val="36"/>
          <w:szCs w:val="36"/>
        </w:rPr>
        <w:t>?</w:t>
      </w:r>
    </w:p>
    <w:p w:rsidR="00781CB6" w:rsidRDefault="005F149B" w:rsidP="006872D7">
      <w:pPr>
        <w:rPr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900" style="width:257.15pt;height:29.65pt;mso-position-horizontal-relative:char;mso-position-vertical-relative:line" coordorigin="900,1498" coordsize="5426,481">
            <v:shape id="_x0000_s1901" type="#_x0000_t32" style="position:absolute;left:900;top:1498;width:5426;height:0" o:connectortype="straight" strokecolor="black [3213]" strokeweight=".25pt">
              <v:stroke dashstyle="dashDot"/>
            </v:shape>
            <v:shape id="_x0000_s1902" type="#_x0000_t32" style="position:absolute;left:900;top:1637;width:5426;height:0" o:connectortype="straight" strokecolor="black [3213]" strokeweight=".25pt">
              <v:stroke dashstyle="dash"/>
            </v:shape>
            <v:shape id="_x0000_s1903" type="#_x0000_t32" style="position:absolute;left:900;top:1831;width:5426;height:0" o:connectortype="straight" strokecolor="black [3213]" strokeweight=".25pt">
              <v:stroke dashstyle="dash"/>
            </v:shape>
            <v:shape id="_x0000_s190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6872D7" w:rsidRPr="005533F6" w:rsidRDefault="005F149B" w:rsidP="006872D7">
      <w:pPr>
        <w:rPr>
          <w:rFonts w:ascii="Hand writing Mutlu" w:hAnsi="Hand writing Mutlu"/>
          <w:color w:val="FF00FF"/>
          <w:sz w:val="36"/>
          <w:szCs w:val="36"/>
        </w:rPr>
      </w:pPr>
      <w:r>
        <w:rPr>
          <w:rFonts w:ascii="Hand writing Mutlu" w:hAnsi="Hand writing Mutlu"/>
          <w:noProof/>
          <w:color w:val="FF00FF"/>
          <w:sz w:val="36"/>
          <w:szCs w:val="36"/>
          <w:lang w:bidi="he-IL"/>
        </w:rPr>
        <w:pict>
          <v:rect id="_x0000_s1882" style="position:absolute;margin-left:0;margin-top:9.25pt;width:171pt;height:27pt;z-index:251660288">
            <v:textbox inset="0,0,0,0">
              <w:txbxContent>
                <w:p w:rsidR="006872D7" w:rsidRPr="005533F6" w:rsidRDefault="006872D7" w:rsidP="006872D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Orman gazinosunda</w:t>
                  </w:r>
                </w:p>
              </w:txbxContent>
            </v:textbox>
          </v:rect>
        </w:pict>
      </w:r>
    </w:p>
    <w:p w:rsidR="006872D7" w:rsidRDefault="005F149B" w:rsidP="006872D7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bidi="he-IL"/>
        </w:rPr>
        <w:pict>
          <v:rect id="_x0000_s1884" style="position:absolute;margin-left:108pt;margin-top:17.15pt;width:2in;height:27pt;z-index:251662336">
            <v:textbox inset="0,0,0,0">
              <w:txbxContent>
                <w:p w:rsidR="006872D7" w:rsidRPr="005533F6" w:rsidRDefault="006872D7" w:rsidP="006872D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Tüm arkadaşları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6"/>
          <w:szCs w:val="36"/>
          <w:lang w:bidi="he-IL"/>
        </w:rPr>
        <w:pict>
          <v:rect id="_x0000_s1883" style="position:absolute;margin-left:0;margin-top:17.15pt;width:105pt;height:27pt;z-index:251661312">
            <v:textbox inset="0,0,0,0">
              <w:txbxContent>
                <w:p w:rsidR="006872D7" w:rsidRPr="005533F6" w:rsidRDefault="006872D7" w:rsidP="006872D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Tüm dostları</w:t>
                  </w:r>
                </w:p>
              </w:txbxContent>
            </v:textbox>
          </v:rect>
        </w:pict>
      </w:r>
    </w:p>
    <w:p w:rsidR="006872D7" w:rsidRDefault="006872D7" w:rsidP="00AB33DB">
      <w:pPr>
        <w:pStyle w:val="AralkYok"/>
        <w:rPr>
          <w:rFonts w:ascii="Hand writing Mutlu" w:hAnsi="Hand writing Mutlu"/>
          <w:sz w:val="36"/>
          <w:szCs w:val="36"/>
        </w:rPr>
      </w:pPr>
    </w:p>
    <w:p w:rsidR="006872D7" w:rsidRPr="00781CB6" w:rsidRDefault="006872D7" w:rsidP="00781CB6">
      <w:pPr>
        <w:pStyle w:val="AralkYok"/>
      </w:pPr>
    </w:p>
    <w:p w:rsidR="006872D7" w:rsidRPr="00781CB6" w:rsidRDefault="00781CB6" w:rsidP="00781CB6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781CB6">
        <w:rPr>
          <w:rFonts w:asciiTheme="majorHAnsi" w:hAnsiTheme="majorHAnsi"/>
        </w:rPr>
        <w:t xml:space="preserve">Metinde </w:t>
      </w:r>
      <w:r w:rsidRPr="00781CB6">
        <w:rPr>
          <w:rFonts w:asciiTheme="majorHAnsi" w:hAnsiTheme="majorHAnsi"/>
          <w:b/>
        </w:rPr>
        <w:t>yanlış</w:t>
      </w:r>
      <w:r w:rsidRPr="00781CB6">
        <w:rPr>
          <w:rFonts w:asciiTheme="majorHAnsi" w:hAnsiTheme="majorHAnsi"/>
        </w:rPr>
        <w:t xml:space="preserve"> yazılan </w:t>
      </w:r>
      <w:r w:rsidRPr="00781CB6">
        <w:rPr>
          <w:rFonts w:asciiTheme="majorHAnsi" w:hAnsiTheme="majorHAnsi"/>
          <w:b/>
        </w:rPr>
        <w:t>üç sözcüğü</w:t>
      </w:r>
      <w:r w:rsidRPr="00781CB6">
        <w:rPr>
          <w:rFonts w:asciiTheme="majorHAnsi" w:hAnsiTheme="majorHAnsi"/>
        </w:rPr>
        <w:t xml:space="preserve"> bulalım. Doğrusunu yazalım.</w:t>
      </w:r>
    </w:p>
    <w:p w:rsidR="00781CB6" w:rsidRPr="00967C16" w:rsidRDefault="00781CB6" w:rsidP="00781CB6">
      <w:pPr>
        <w:rPr>
          <w:rFonts w:ascii="Hand writing Mutlu" w:hAnsi="Hand writing Mutlu"/>
          <w:sz w:val="36"/>
          <w:szCs w:val="36"/>
        </w:rPr>
      </w:pPr>
      <w:r w:rsidRPr="00967C16">
        <w:rPr>
          <w:rFonts w:ascii="Hand writing Mutlu" w:hAnsi="Hand writing Mutlu"/>
          <w:sz w:val="36"/>
          <w:szCs w:val="36"/>
        </w:rPr>
        <w:t>Ge</w:t>
      </w:r>
      <w:r w:rsidRPr="0087207F">
        <w:rPr>
          <w:rFonts w:ascii="Hand writing Mutlu" w:hAnsi="Hand writing Mutlu"/>
          <w:color w:val="FF00FF"/>
          <w:sz w:val="36"/>
          <w:szCs w:val="36"/>
        </w:rPr>
        <w:t>mi</w:t>
      </w:r>
      <w:r w:rsidRPr="00967C16">
        <w:rPr>
          <w:rFonts w:ascii="Hand writing Mutlu" w:hAnsi="Hand writing Mutlu"/>
          <w:sz w:val="36"/>
          <w:szCs w:val="36"/>
        </w:rPr>
        <w:t>ye bi</w:t>
      </w:r>
      <w:r w:rsidRPr="0087207F">
        <w:rPr>
          <w:rFonts w:ascii="Hand writing Mutlu" w:hAnsi="Hand writing Mutlu"/>
          <w:color w:val="FF00FF"/>
          <w:sz w:val="36"/>
          <w:szCs w:val="36"/>
        </w:rPr>
        <w:t>ne</w:t>
      </w:r>
      <w:r w:rsidRPr="00967C16">
        <w:rPr>
          <w:rFonts w:ascii="Hand writing Mutlu" w:hAnsi="Hand writing Mutlu"/>
          <w:sz w:val="36"/>
          <w:szCs w:val="36"/>
        </w:rPr>
        <w:t xml:space="preserve">lim. </w:t>
      </w:r>
      <w:r>
        <w:rPr>
          <w:rFonts w:ascii="Hand writing Mutlu" w:hAnsi="Hand writing Mutlu"/>
          <w:sz w:val="36"/>
          <w:szCs w:val="36"/>
        </w:rPr>
        <w:t>g</w:t>
      </w:r>
      <w:r w:rsidRPr="00967C16">
        <w:rPr>
          <w:rFonts w:ascii="Hand writing Mutlu" w:hAnsi="Hand writing Mutlu"/>
          <w:sz w:val="36"/>
          <w:szCs w:val="36"/>
        </w:rPr>
        <w:t>i</w:t>
      </w:r>
      <w:r w:rsidRPr="0087207F">
        <w:rPr>
          <w:rFonts w:ascii="Hand writing Mutlu" w:hAnsi="Hand writing Mutlu"/>
          <w:color w:val="FF00FF"/>
          <w:sz w:val="36"/>
          <w:szCs w:val="36"/>
        </w:rPr>
        <w:t>re</w:t>
      </w:r>
      <w:r w:rsidRPr="00967C16">
        <w:rPr>
          <w:rFonts w:ascii="Hand writing Mutlu" w:hAnsi="Hand writing Mutlu"/>
          <w:sz w:val="36"/>
          <w:szCs w:val="36"/>
        </w:rPr>
        <w:t>su</w:t>
      </w:r>
      <w:r w:rsidRPr="0087207F">
        <w:rPr>
          <w:rFonts w:ascii="Hand writing Mutlu" w:hAnsi="Hand writing Mutlu"/>
          <w:color w:val="FF00FF"/>
          <w:sz w:val="36"/>
          <w:szCs w:val="36"/>
        </w:rPr>
        <w:t>n</w:t>
      </w:r>
      <w:r w:rsidRPr="0087207F">
        <w:rPr>
          <w:color w:val="FF00FF"/>
          <w:sz w:val="36"/>
          <w:szCs w:val="36"/>
        </w:rPr>
        <w:t>’</w:t>
      </w:r>
      <w:r w:rsidRPr="0087207F">
        <w:rPr>
          <w:rFonts w:ascii="Hand writing Mutlu" w:hAnsi="Hand writing Mutlu"/>
          <w:color w:val="FF00FF"/>
          <w:sz w:val="36"/>
          <w:szCs w:val="36"/>
        </w:rPr>
        <w:t>a</w:t>
      </w:r>
      <w:r w:rsidRPr="00967C16">
        <w:rPr>
          <w:rFonts w:ascii="Hand writing Mutlu" w:hAnsi="Hand writing Mutlu"/>
          <w:sz w:val="36"/>
          <w:szCs w:val="36"/>
        </w:rPr>
        <w:t xml:space="preserve"> gi</w:t>
      </w:r>
      <w:r w:rsidRPr="0087207F">
        <w:rPr>
          <w:rFonts w:ascii="Hand writing Mutlu" w:hAnsi="Hand writing Mutlu"/>
          <w:color w:val="FF00FF"/>
          <w:sz w:val="36"/>
          <w:szCs w:val="36"/>
        </w:rPr>
        <w:t>de</w:t>
      </w:r>
      <w:r w:rsidRPr="00967C16">
        <w:rPr>
          <w:rFonts w:ascii="Hand writing Mutlu" w:hAnsi="Hand writing Mutlu"/>
          <w:sz w:val="36"/>
          <w:szCs w:val="36"/>
        </w:rPr>
        <w:t>lim.  Kır</w:t>
      </w:r>
      <w:r w:rsidRPr="0087207F">
        <w:rPr>
          <w:rFonts w:ascii="Hand writing Mutlu" w:hAnsi="Hand writing Mutlu"/>
          <w:color w:val="FF00FF"/>
          <w:sz w:val="36"/>
          <w:szCs w:val="36"/>
        </w:rPr>
        <w:t>lar</w:t>
      </w:r>
      <w:r w:rsidRPr="00967C16">
        <w:rPr>
          <w:rFonts w:ascii="Hand writing Mutlu" w:hAnsi="Hand writing Mutlu"/>
          <w:sz w:val="36"/>
          <w:szCs w:val="36"/>
        </w:rPr>
        <w:t>dan gül</w:t>
      </w:r>
      <w:r w:rsidRPr="0087207F">
        <w:rPr>
          <w:rFonts w:ascii="Hand writing Mutlu" w:hAnsi="Hand writing Mutlu"/>
          <w:color w:val="FF00FF"/>
          <w:sz w:val="36"/>
          <w:szCs w:val="36"/>
        </w:rPr>
        <w:t>le</w:t>
      </w:r>
      <w:r w:rsidRPr="00967C16">
        <w:rPr>
          <w:rFonts w:ascii="Hand writing Mutlu" w:hAnsi="Hand writing Mutlu"/>
          <w:sz w:val="36"/>
          <w:szCs w:val="36"/>
        </w:rPr>
        <w:t>ri de</w:t>
      </w:r>
      <w:r w:rsidRPr="0087207F">
        <w:rPr>
          <w:rFonts w:ascii="Hand writing Mutlu" w:hAnsi="Hand writing Mutlu"/>
          <w:color w:val="FF00FF"/>
          <w:sz w:val="36"/>
          <w:szCs w:val="36"/>
        </w:rPr>
        <w:t>re</w:t>
      </w:r>
      <w:r w:rsidRPr="00967C16">
        <w:rPr>
          <w:rFonts w:ascii="Hand writing Mutlu" w:hAnsi="Hand writing Mutlu"/>
          <w:sz w:val="36"/>
          <w:szCs w:val="36"/>
        </w:rPr>
        <w:t xml:space="preserve">lim. </w:t>
      </w:r>
      <w:r>
        <w:rPr>
          <w:rFonts w:ascii="Hand writing Mutlu" w:hAnsi="Hand writing Mutlu"/>
          <w:sz w:val="36"/>
          <w:szCs w:val="36"/>
        </w:rPr>
        <w:t>e</w:t>
      </w:r>
      <w:r w:rsidRPr="0087207F">
        <w:rPr>
          <w:rFonts w:ascii="Hand writing Mutlu" w:hAnsi="Hand writing Mutlu"/>
          <w:color w:val="FF00FF"/>
          <w:sz w:val="36"/>
          <w:szCs w:val="36"/>
        </w:rPr>
        <w:t>ge</w:t>
      </w:r>
      <w:r w:rsidRPr="00967C16">
        <w:rPr>
          <w:rFonts w:ascii="Hand writing Mutlu" w:hAnsi="Hand writing Mutlu"/>
          <w:sz w:val="36"/>
          <w:szCs w:val="36"/>
        </w:rPr>
        <w:t xml:space="preserve"> i</w:t>
      </w:r>
      <w:r w:rsidRPr="0087207F">
        <w:rPr>
          <w:rFonts w:ascii="Hand writing Mutlu" w:hAnsi="Hand writing Mutlu"/>
          <w:color w:val="FF00FF"/>
          <w:sz w:val="36"/>
          <w:szCs w:val="36"/>
        </w:rPr>
        <w:t>le</w:t>
      </w:r>
      <w:r w:rsidRPr="00967C16">
        <w:rPr>
          <w:rFonts w:ascii="Hand writing Mutlu" w:hAnsi="Hand writing Mutlu"/>
          <w:sz w:val="36"/>
          <w:szCs w:val="36"/>
        </w:rPr>
        <w:t xml:space="preserve"> tol</w:t>
      </w:r>
      <w:r w:rsidRPr="0087207F">
        <w:rPr>
          <w:rFonts w:ascii="Hand writing Mutlu" w:hAnsi="Hand writing Mutlu"/>
          <w:color w:val="FF00FF"/>
          <w:sz w:val="36"/>
          <w:szCs w:val="36"/>
        </w:rPr>
        <w:t>ga</w:t>
      </w:r>
      <w:r w:rsidRPr="00967C16">
        <w:rPr>
          <w:rFonts w:ascii="Hand writing Mutlu" w:hAnsi="Hand writing Mutlu"/>
          <w:sz w:val="36"/>
          <w:szCs w:val="36"/>
        </w:rPr>
        <w:t xml:space="preserve"> da gel</w:t>
      </w:r>
      <w:r w:rsidRPr="0087207F">
        <w:rPr>
          <w:rFonts w:ascii="Hand writing Mutlu" w:hAnsi="Hand writing Mutlu"/>
          <w:color w:val="FF00FF"/>
          <w:sz w:val="36"/>
          <w:szCs w:val="36"/>
        </w:rPr>
        <w:t>sin</w:t>
      </w:r>
      <w:r w:rsidRPr="00967C16">
        <w:rPr>
          <w:rFonts w:ascii="Hand writing Mutlu" w:hAnsi="Hand writing Mutlu"/>
          <w:sz w:val="36"/>
          <w:szCs w:val="36"/>
        </w:rPr>
        <w:t>. Gü</w:t>
      </w:r>
      <w:r w:rsidRPr="0087207F">
        <w:rPr>
          <w:rFonts w:ascii="Hand writing Mutlu" w:hAnsi="Hand writing Mutlu"/>
          <w:color w:val="FF00FF"/>
          <w:sz w:val="36"/>
          <w:szCs w:val="36"/>
        </w:rPr>
        <w:t>zel</w:t>
      </w:r>
      <w:r w:rsidRPr="00967C16">
        <w:rPr>
          <w:rFonts w:ascii="Hand writing Mutlu" w:hAnsi="Hand writing Mutlu"/>
          <w:sz w:val="36"/>
          <w:szCs w:val="36"/>
        </w:rPr>
        <w:t xml:space="preserve"> gün</w:t>
      </w:r>
      <w:r w:rsidRPr="0087207F">
        <w:rPr>
          <w:rFonts w:ascii="Hand writing Mutlu" w:hAnsi="Hand writing Mutlu"/>
          <w:color w:val="FF00FF"/>
          <w:sz w:val="36"/>
          <w:szCs w:val="36"/>
        </w:rPr>
        <w:t>ler</w:t>
      </w:r>
      <w:r w:rsidRPr="00967C16">
        <w:rPr>
          <w:rFonts w:ascii="Hand writing Mutlu" w:hAnsi="Hand writing Mutlu"/>
          <w:sz w:val="36"/>
          <w:szCs w:val="36"/>
        </w:rPr>
        <w:t xml:space="preserve"> ge</w:t>
      </w:r>
      <w:r w:rsidRPr="0087207F">
        <w:rPr>
          <w:rFonts w:ascii="Hand writing Mutlu" w:hAnsi="Hand writing Mutlu"/>
          <w:color w:val="FF00FF"/>
          <w:sz w:val="36"/>
          <w:szCs w:val="36"/>
        </w:rPr>
        <w:t>ze</w:t>
      </w:r>
      <w:r w:rsidRPr="00967C16">
        <w:rPr>
          <w:rFonts w:ascii="Hand writing Mutlu" w:hAnsi="Hand writing Mutlu"/>
          <w:sz w:val="36"/>
          <w:szCs w:val="36"/>
        </w:rPr>
        <w:t>lim. Göz</w:t>
      </w:r>
      <w:r w:rsidRPr="0087207F">
        <w:rPr>
          <w:rFonts w:ascii="Hand writing Mutlu" w:hAnsi="Hand writing Mutlu"/>
          <w:color w:val="FF00FF"/>
          <w:sz w:val="36"/>
          <w:szCs w:val="36"/>
        </w:rPr>
        <w:t>le</w:t>
      </w:r>
      <w:r w:rsidRPr="00967C16">
        <w:rPr>
          <w:rFonts w:ascii="Hand writing Mutlu" w:hAnsi="Hand writing Mutlu"/>
          <w:sz w:val="36"/>
          <w:szCs w:val="36"/>
        </w:rPr>
        <w:t>me yi</w:t>
      </w:r>
      <w:r w:rsidRPr="0087207F">
        <w:rPr>
          <w:rFonts w:ascii="Hand writing Mutlu" w:hAnsi="Hand writing Mutlu"/>
          <w:color w:val="FF00FF"/>
          <w:sz w:val="36"/>
          <w:szCs w:val="36"/>
        </w:rPr>
        <w:t>ye</w:t>
      </w:r>
      <w:r w:rsidRPr="00967C16">
        <w:rPr>
          <w:rFonts w:ascii="Hand writing Mutlu" w:hAnsi="Hand writing Mutlu"/>
          <w:sz w:val="36"/>
          <w:szCs w:val="36"/>
        </w:rPr>
        <w:t>lim. Ay</w:t>
      </w:r>
      <w:r w:rsidRPr="0087207F">
        <w:rPr>
          <w:rFonts w:ascii="Hand writing Mutlu" w:hAnsi="Hand writing Mutlu"/>
          <w:color w:val="FF00FF"/>
          <w:sz w:val="36"/>
          <w:szCs w:val="36"/>
        </w:rPr>
        <w:t>ran</w:t>
      </w:r>
      <w:r w:rsidRPr="00967C16">
        <w:rPr>
          <w:rFonts w:ascii="Hand writing Mutlu" w:hAnsi="Hand writing Mutlu"/>
          <w:sz w:val="36"/>
          <w:szCs w:val="36"/>
        </w:rPr>
        <w:t xml:space="preserve"> i</w:t>
      </w:r>
      <w:r w:rsidRPr="0087207F">
        <w:rPr>
          <w:rFonts w:ascii="Hand writing Mutlu" w:hAnsi="Hand writing Mutlu"/>
          <w:color w:val="FF00FF"/>
          <w:sz w:val="36"/>
          <w:szCs w:val="36"/>
        </w:rPr>
        <w:t>çe</w:t>
      </w:r>
      <w:r w:rsidRPr="00967C16">
        <w:rPr>
          <w:rFonts w:ascii="Hand writing Mutlu" w:hAnsi="Hand writing Mutlu"/>
          <w:sz w:val="36"/>
          <w:szCs w:val="36"/>
        </w:rPr>
        <w:t>lim. O</w:t>
      </w:r>
      <w:r w:rsidRPr="0087207F">
        <w:rPr>
          <w:rFonts w:ascii="Hand writing Mutlu" w:hAnsi="Hand writing Mutlu"/>
          <w:color w:val="FF00FF"/>
          <w:sz w:val="36"/>
          <w:szCs w:val="36"/>
        </w:rPr>
        <w:t>yun</w:t>
      </w:r>
      <w:r w:rsidRPr="00967C16">
        <w:rPr>
          <w:rFonts w:ascii="Hand writing Mutlu" w:hAnsi="Hand writing Mutlu"/>
          <w:sz w:val="36"/>
          <w:szCs w:val="36"/>
        </w:rPr>
        <w:t xml:space="preserve"> oy</w:t>
      </w:r>
      <w:r w:rsidRPr="0087207F">
        <w:rPr>
          <w:rFonts w:ascii="Hand writing Mutlu" w:hAnsi="Hand writing Mutlu"/>
          <w:color w:val="FF00FF"/>
          <w:sz w:val="36"/>
          <w:szCs w:val="36"/>
        </w:rPr>
        <w:t>na</w:t>
      </w:r>
      <w:r w:rsidRPr="00967C16">
        <w:rPr>
          <w:rFonts w:ascii="Hand writing Mutlu" w:hAnsi="Hand writing Mutlu"/>
          <w:sz w:val="36"/>
          <w:szCs w:val="36"/>
        </w:rPr>
        <w:t>ya</w:t>
      </w:r>
      <w:r w:rsidRPr="0087207F">
        <w:rPr>
          <w:rFonts w:ascii="Hand writing Mutlu" w:hAnsi="Hand writing Mutlu"/>
          <w:color w:val="FF00FF"/>
          <w:sz w:val="36"/>
          <w:szCs w:val="36"/>
        </w:rPr>
        <w:t>lım</w:t>
      </w:r>
      <w:r w:rsidRPr="00967C16">
        <w:rPr>
          <w:rFonts w:ascii="Hand writing Mutlu" w:hAnsi="Hand writing Mutlu"/>
          <w:sz w:val="36"/>
          <w:szCs w:val="36"/>
        </w:rPr>
        <w:t>. Gol a</w:t>
      </w:r>
      <w:r w:rsidRPr="0087207F">
        <w:rPr>
          <w:rFonts w:ascii="Hand writing Mutlu" w:hAnsi="Hand writing Mutlu"/>
          <w:color w:val="FF00FF"/>
          <w:sz w:val="36"/>
          <w:szCs w:val="36"/>
        </w:rPr>
        <w:t>ta</w:t>
      </w:r>
      <w:r w:rsidRPr="00967C16">
        <w:rPr>
          <w:rFonts w:ascii="Hand writing Mutlu" w:hAnsi="Hand writing Mutlu"/>
          <w:sz w:val="36"/>
          <w:szCs w:val="36"/>
        </w:rPr>
        <w:t>nı al</w:t>
      </w:r>
      <w:r w:rsidRPr="0087207F">
        <w:rPr>
          <w:rFonts w:ascii="Hand writing Mutlu" w:hAnsi="Hand writing Mutlu"/>
          <w:color w:val="FF00FF"/>
          <w:sz w:val="36"/>
          <w:szCs w:val="36"/>
        </w:rPr>
        <w:t>kış</w:t>
      </w:r>
      <w:r w:rsidRPr="00967C16">
        <w:rPr>
          <w:rFonts w:ascii="Hand writing Mutlu" w:hAnsi="Hand writing Mutlu"/>
          <w:sz w:val="36"/>
          <w:szCs w:val="36"/>
        </w:rPr>
        <w:t>la</w:t>
      </w:r>
      <w:r w:rsidRPr="0087207F">
        <w:rPr>
          <w:rFonts w:ascii="Hand writing Mutlu" w:hAnsi="Hand writing Mutlu"/>
          <w:color w:val="FF00FF"/>
          <w:sz w:val="36"/>
          <w:szCs w:val="36"/>
        </w:rPr>
        <w:t>ya</w:t>
      </w:r>
      <w:r w:rsidRPr="00967C16">
        <w:rPr>
          <w:rFonts w:ascii="Hand writing Mutlu" w:hAnsi="Hand writing Mutlu"/>
          <w:sz w:val="36"/>
          <w:szCs w:val="36"/>
        </w:rPr>
        <w:t>lım.</w:t>
      </w:r>
    </w:p>
    <w:p w:rsidR="0019127C" w:rsidRPr="00781CB6" w:rsidRDefault="00EC40C4" w:rsidP="00781CB6">
      <w:pPr>
        <w:pStyle w:val="AralkYok"/>
      </w:pPr>
      <w:r w:rsidRPr="00EC40C4">
        <w:t xml:space="preserve"> </w:t>
      </w:r>
    </w:p>
    <w:p w:rsidR="00781CB6" w:rsidRPr="0076769E" w:rsidRDefault="00781CB6" w:rsidP="00781CB6">
      <w:pPr>
        <w:rPr>
          <w:b/>
          <w:bCs/>
          <w:i/>
          <w:iCs/>
          <w:u w:val="single"/>
        </w:rPr>
      </w:pPr>
      <w:r w:rsidRPr="0076769E">
        <w:rPr>
          <w:b/>
          <w:bCs/>
          <w:i/>
          <w:iCs/>
          <w:u w:val="single"/>
        </w:rPr>
        <w:t xml:space="preserve">Yanlış         </w:t>
      </w:r>
      <w:r>
        <w:rPr>
          <w:b/>
          <w:bCs/>
          <w:i/>
          <w:iCs/>
        </w:rPr>
        <w:t xml:space="preserve">                             </w:t>
      </w:r>
      <w:r w:rsidRPr="0076769E">
        <w:rPr>
          <w:b/>
          <w:bCs/>
          <w:i/>
          <w:iCs/>
          <w:u w:val="single"/>
        </w:rPr>
        <w:t>Doğrusu</w:t>
      </w:r>
    </w:p>
    <w:p w:rsidR="00781CB6" w:rsidRPr="00781CB6" w:rsidRDefault="00781CB6" w:rsidP="00781CB6">
      <w:pPr>
        <w:pStyle w:val="AralkYok"/>
        <w:rPr>
          <w:rFonts w:asciiTheme="majorHAnsi" w:hAnsiTheme="majorHAnsi"/>
        </w:rPr>
      </w:pPr>
      <w:r w:rsidRPr="00781CB6">
        <w:rPr>
          <w:rFonts w:asciiTheme="majorHAnsi" w:hAnsiTheme="majorHAnsi"/>
        </w:rPr>
        <w:t>1.</w:t>
      </w:r>
      <w:r w:rsidR="005F149B">
        <w:rPr>
          <w:rFonts w:asciiTheme="majorHAnsi" w:hAnsiTheme="majorHAnsi"/>
        </w:rPr>
      </w:r>
      <w:r w:rsidR="005F149B">
        <w:rPr>
          <w:rFonts w:asciiTheme="majorHAnsi" w:hAnsiTheme="majorHAnsi"/>
        </w:rPr>
        <w:pict>
          <v:group id="_x0000_s1905" style="width:107.8pt;height:29.65pt;mso-position-horizontal-relative:char;mso-position-vertical-relative:line" coordorigin="900,1498" coordsize="5426,481">
            <v:shape id="_x0000_s1906" type="#_x0000_t32" style="position:absolute;left:900;top:1498;width:5426;height:0" o:connectortype="straight" strokecolor="black [3213]" strokeweight=".25pt">
              <v:stroke dashstyle="dashDot"/>
            </v:shape>
            <v:shape id="_x0000_s1907" type="#_x0000_t32" style="position:absolute;left:900;top:1637;width:5426;height:0" o:connectortype="straight" strokecolor="black [3213]" strokeweight=".25pt">
              <v:stroke dashstyle="dash"/>
            </v:shape>
            <v:shape id="_x0000_s1908" type="#_x0000_t32" style="position:absolute;left:900;top:1831;width:5426;height:0" o:connectortype="straight" strokecolor="black [3213]" strokeweight=".25pt">
              <v:stroke dashstyle="dash"/>
            </v:shape>
            <v:shape id="_x0000_s190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Pr="00781CB6">
        <w:rPr>
          <w:rFonts w:asciiTheme="majorHAnsi" w:hAnsiTheme="majorHAnsi"/>
        </w:rPr>
        <w:tab/>
      </w:r>
      <w:r w:rsidR="005F149B">
        <w:rPr>
          <w:rFonts w:asciiTheme="majorHAnsi" w:hAnsiTheme="majorHAnsi"/>
        </w:rPr>
      </w:r>
      <w:r w:rsidR="005F149B">
        <w:rPr>
          <w:rFonts w:asciiTheme="majorHAnsi" w:hAnsiTheme="majorHAnsi"/>
        </w:rPr>
        <w:pict>
          <v:group id="_x0000_s1910" style="width:107.8pt;height:29.65pt;mso-position-horizontal-relative:char;mso-position-vertical-relative:line" coordorigin="900,1498" coordsize="5426,481">
            <v:shape id="_x0000_s1911" type="#_x0000_t32" style="position:absolute;left:900;top:1498;width:5426;height:0" o:connectortype="straight" strokecolor="black [3213]" strokeweight=".25pt">
              <v:stroke dashstyle="dashDot"/>
            </v:shape>
            <v:shape id="_x0000_s1912" type="#_x0000_t32" style="position:absolute;left:900;top:1637;width:5426;height:0" o:connectortype="straight" strokecolor="black [3213]" strokeweight=".25pt">
              <v:stroke dashstyle="dash"/>
            </v:shape>
            <v:shape id="_x0000_s1913" type="#_x0000_t32" style="position:absolute;left:900;top:1831;width:5426;height:0" o:connectortype="straight" strokecolor="black [3213]" strokeweight=".25pt">
              <v:stroke dashstyle="dash"/>
            </v:shape>
            <v:shape id="_x0000_s191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781CB6" w:rsidRPr="00781CB6" w:rsidRDefault="00781CB6" w:rsidP="00781CB6">
      <w:pPr>
        <w:pStyle w:val="AralkYok"/>
        <w:rPr>
          <w:rFonts w:asciiTheme="majorHAnsi" w:hAnsiTheme="majorHAnsi"/>
        </w:rPr>
      </w:pPr>
    </w:p>
    <w:p w:rsidR="00781CB6" w:rsidRPr="00781CB6" w:rsidRDefault="00781CB6" w:rsidP="00781CB6">
      <w:pPr>
        <w:pStyle w:val="AralkYok"/>
        <w:rPr>
          <w:rFonts w:asciiTheme="majorHAnsi" w:hAnsiTheme="majorHAnsi"/>
        </w:rPr>
      </w:pPr>
      <w:r w:rsidRPr="00781CB6">
        <w:rPr>
          <w:rFonts w:asciiTheme="majorHAnsi" w:hAnsiTheme="majorHAnsi"/>
        </w:rPr>
        <w:t>2.</w:t>
      </w:r>
      <w:r w:rsidR="005F149B">
        <w:rPr>
          <w:rFonts w:asciiTheme="majorHAnsi" w:hAnsiTheme="majorHAnsi"/>
        </w:rPr>
      </w:r>
      <w:r w:rsidR="005F149B">
        <w:rPr>
          <w:rFonts w:asciiTheme="majorHAnsi" w:hAnsiTheme="majorHAnsi"/>
        </w:rPr>
        <w:pict>
          <v:group id="_x0000_s1915" style="width:107.8pt;height:29.65pt;mso-position-horizontal-relative:char;mso-position-vertical-relative:line" coordorigin="900,1498" coordsize="5426,481">
            <v:shape id="_x0000_s1916" type="#_x0000_t32" style="position:absolute;left:900;top:1498;width:5426;height:0" o:connectortype="straight" strokecolor="black [3213]" strokeweight=".25pt">
              <v:stroke dashstyle="dashDot"/>
            </v:shape>
            <v:shape id="_x0000_s1917" type="#_x0000_t32" style="position:absolute;left:900;top:1637;width:5426;height:0" o:connectortype="straight" strokecolor="black [3213]" strokeweight=".25pt">
              <v:stroke dashstyle="dash"/>
            </v:shape>
            <v:shape id="_x0000_s1918" type="#_x0000_t32" style="position:absolute;left:900;top:1831;width:5426;height:0" o:connectortype="straight" strokecolor="black [3213]" strokeweight=".25pt">
              <v:stroke dashstyle="dash"/>
            </v:shape>
            <v:shape id="_x0000_s191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Pr="00781CB6">
        <w:rPr>
          <w:rFonts w:asciiTheme="majorHAnsi" w:hAnsiTheme="majorHAnsi"/>
        </w:rPr>
        <w:tab/>
      </w:r>
      <w:r w:rsidR="005F149B">
        <w:rPr>
          <w:rFonts w:asciiTheme="majorHAnsi" w:hAnsiTheme="majorHAnsi"/>
        </w:rPr>
      </w:r>
      <w:r w:rsidR="005F149B">
        <w:rPr>
          <w:rFonts w:asciiTheme="majorHAnsi" w:hAnsiTheme="majorHAnsi"/>
        </w:rPr>
        <w:pict>
          <v:group id="_x0000_s1920" style="width:107.8pt;height:29.65pt;mso-position-horizontal-relative:char;mso-position-vertical-relative:line" coordorigin="900,1498" coordsize="5426,481">
            <v:shape id="_x0000_s1921" type="#_x0000_t32" style="position:absolute;left:900;top:1498;width:5426;height:0" o:connectortype="straight" strokecolor="black [3213]" strokeweight=".25pt">
              <v:stroke dashstyle="dashDot"/>
            </v:shape>
            <v:shape id="_x0000_s1922" type="#_x0000_t32" style="position:absolute;left:900;top:1637;width:5426;height:0" o:connectortype="straight" strokecolor="black [3213]" strokeweight=".25pt">
              <v:stroke dashstyle="dash"/>
            </v:shape>
            <v:shape id="_x0000_s1923" type="#_x0000_t32" style="position:absolute;left:900;top:1831;width:5426;height:0" o:connectortype="straight" strokecolor="black [3213]" strokeweight=".25pt">
              <v:stroke dashstyle="dash"/>
            </v:shape>
            <v:shape id="_x0000_s192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781CB6" w:rsidRPr="00781CB6" w:rsidRDefault="00781CB6" w:rsidP="00781CB6">
      <w:pPr>
        <w:pStyle w:val="AralkYok"/>
        <w:rPr>
          <w:rFonts w:asciiTheme="majorHAnsi" w:hAnsiTheme="majorHAnsi"/>
        </w:rPr>
      </w:pPr>
    </w:p>
    <w:p w:rsidR="00781CB6" w:rsidRPr="00EC40C4" w:rsidRDefault="00781CB6" w:rsidP="00781CB6">
      <w:pPr>
        <w:pStyle w:val="AralkYok"/>
        <w:rPr>
          <w:sz w:val="24"/>
        </w:rPr>
      </w:pPr>
      <w:r w:rsidRPr="00781CB6">
        <w:rPr>
          <w:rFonts w:asciiTheme="majorHAnsi" w:hAnsiTheme="majorHAnsi"/>
        </w:rPr>
        <w:t>3.</w:t>
      </w:r>
      <w:r w:rsidR="005F149B">
        <w:rPr>
          <w:rFonts w:asciiTheme="majorHAnsi" w:hAnsiTheme="majorHAnsi"/>
        </w:rPr>
      </w:r>
      <w:r w:rsidR="005F149B">
        <w:rPr>
          <w:rFonts w:asciiTheme="majorHAnsi" w:hAnsiTheme="majorHAnsi"/>
        </w:rPr>
        <w:pict>
          <v:group id="_x0000_s1925" style="width:107.8pt;height:29.65pt;mso-position-horizontal-relative:char;mso-position-vertical-relative:line" coordorigin="900,1498" coordsize="5426,481">
            <v:shape id="_x0000_s1926" type="#_x0000_t32" style="position:absolute;left:900;top:1498;width:5426;height:0" o:connectortype="straight" strokecolor="black [3213]" strokeweight=".25pt">
              <v:stroke dashstyle="dashDot"/>
            </v:shape>
            <v:shape id="_x0000_s1927" type="#_x0000_t32" style="position:absolute;left:900;top:1637;width:5426;height:0" o:connectortype="straight" strokecolor="black [3213]" strokeweight=".25pt">
              <v:stroke dashstyle="dash"/>
            </v:shape>
            <v:shape id="_x0000_s1928" type="#_x0000_t32" style="position:absolute;left:900;top:1831;width:5426;height:0" o:connectortype="straight" strokecolor="black [3213]" strokeweight=".25pt">
              <v:stroke dashstyle="dash"/>
            </v:shape>
            <v:shape id="_x0000_s1929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Pr="00781CB6">
        <w:tab/>
      </w:r>
      <w:r w:rsidR="005F149B">
        <w:rPr>
          <w:rFonts w:ascii="Hand writing Mutlu" w:hAnsi="Hand writing Mutlu"/>
        </w:rPr>
      </w:r>
      <w:r w:rsidR="005F149B">
        <w:rPr>
          <w:rFonts w:ascii="Hand writing Mutlu" w:hAnsi="Hand writing Mutlu"/>
        </w:rPr>
        <w:pict>
          <v:group id="_x0000_s1930" style="width:107.8pt;height:29.65pt;mso-position-horizontal-relative:char;mso-position-vertical-relative:line" coordorigin="900,1498" coordsize="5426,481">
            <v:shape id="_x0000_s1931" type="#_x0000_t32" style="position:absolute;left:900;top:1498;width:5426;height:0" o:connectortype="straight" strokecolor="black [3213]" strokeweight=".25pt">
              <v:stroke dashstyle="dashDot"/>
            </v:shape>
            <v:shape id="_x0000_s1932" type="#_x0000_t32" style="position:absolute;left:900;top:1637;width:5426;height:0" o:connectortype="straight" strokecolor="black [3213]" strokeweight=".25pt">
              <v:stroke dashstyle="dash"/>
            </v:shape>
            <v:shape id="_x0000_s1933" type="#_x0000_t32" style="position:absolute;left:900;top:1831;width:5426;height:0" o:connectortype="straight" strokecolor="black [3213]" strokeweight=".25pt">
              <v:stroke dashstyle="dash"/>
            </v:shape>
            <v:shape id="_x0000_s1934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sectPr w:rsidR="00781CB6" w:rsidRPr="00EC40C4" w:rsidSect="006A1596">
      <w:headerReference w:type="default" r:id="rId19"/>
      <w:footerReference w:type="default" r:id="rId20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49B" w:rsidRDefault="005F149B" w:rsidP="001A3CA1">
      <w:r>
        <w:separator/>
      </w:r>
    </w:p>
  </w:endnote>
  <w:endnote w:type="continuationSeparator" w:id="0">
    <w:p w:rsidR="005F149B" w:rsidRDefault="005F149B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ED133F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Pr="00173EE7">
      <w:rPr>
        <w:rFonts w:ascii="Segoe UI Symbol" w:hAnsi="Segoe UI Symbol"/>
        <w:noProof/>
        <w:color w:val="0000FF"/>
        <w:sz w:val="12"/>
      </w:rPr>
      <w:t></w:t>
    </w:r>
    <w:r w:rsidR="005F149B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5F149B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Pr="00173EE7">
      <w:rPr>
        <w:rFonts w:ascii="Segoe UI Symbol" w:hAnsi="Segoe UI Symbol"/>
        <w:noProof/>
        <w:color w:val="0000FF"/>
        <w:sz w:val="12"/>
      </w:rPr>
      <w:t></w:t>
    </w:r>
    <w:r>
      <w:rPr>
        <w:rFonts w:ascii="Segoe UI Symbol" w:hAnsi="Segoe UI Symbol"/>
        <w:noProof/>
        <w:color w:val="0000FF"/>
        <w:sz w:val="12"/>
      </w:rPr>
      <w:t xml:space="preserve"> </w:t>
    </w:r>
    <w:r w:rsidRPr="00173EE7">
      <w:rPr>
        <w:rFonts w:asciiTheme="majorHAnsi" w:hAnsiTheme="majorHAnsi"/>
        <w:b/>
        <w:color w:val="0000FF"/>
        <w:sz w:val="14"/>
      </w:rPr>
      <w:t xml:space="preserve">Kontrol edilmiştir. 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İmza: </w:t>
    </w:r>
    <w:r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49B" w:rsidRDefault="005F149B" w:rsidP="001A3CA1">
      <w:r>
        <w:separator/>
      </w:r>
    </w:p>
  </w:footnote>
  <w:footnote w:type="continuationSeparator" w:id="0">
    <w:p w:rsidR="005F149B" w:rsidRDefault="005F149B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33F" w:rsidRPr="00173EE7" w:rsidRDefault="005F149B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ED133F" w:rsidRPr="00F63236" w:rsidRDefault="00971352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4312BC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ED133F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ED133F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ED133F" w:rsidRPr="008071E3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ED133F" w:rsidRPr="00A84362" w:rsidRDefault="00ED133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D133F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C6D19"/>
    <w:multiLevelType w:val="hybridMultilevel"/>
    <w:tmpl w:val="FFAC1862"/>
    <w:lvl w:ilvl="0" w:tplc="BF801ABA">
      <w:start w:val="1"/>
      <w:numFmt w:val="decimal"/>
      <w:lvlText w:val="%1."/>
      <w:lvlJc w:val="left"/>
      <w:pPr>
        <w:tabs>
          <w:tab w:val="num" w:pos="227"/>
        </w:tabs>
        <w:ind w:left="0" w:firstLine="170"/>
      </w:pPr>
      <w:rPr>
        <w:rFonts w:ascii="Hand writing Mutlu" w:hAnsi="Hand writing Mutlu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E8A5875"/>
    <w:multiLevelType w:val="hybridMultilevel"/>
    <w:tmpl w:val="895E7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F635B"/>
    <w:multiLevelType w:val="hybridMultilevel"/>
    <w:tmpl w:val="CA84E8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164EC"/>
    <w:multiLevelType w:val="hybridMultilevel"/>
    <w:tmpl w:val="DCD6A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F11D7"/>
    <w:multiLevelType w:val="hybridMultilevel"/>
    <w:tmpl w:val="C470B976"/>
    <w:lvl w:ilvl="0" w:tplc="BBEA738A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B707F0F"/>
    <w:multiLevelType w:val="hybridMultilevel"/>
    <w:tmpl w:val="861EA3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1031E"/>
    <w:multiLevelType w:val="hybridMultilevel"/>
    <w:tmpl w:val="AF3AB9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F6543F"/>
    <w:multiLevelType w:val="hybridMultilevel"/>
    <w:tmpl w:val="23B2E8FC"/>
    <w:lvl w:ilvl="0" w:tplc="775EC07C">
      <w:start w:val="1"/>
      <w:numFmt w:val="decimal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8F4E67"/>
    <w:multiLevelType w:val="hybridMultilevel"/>
    <w:tmpl w:val="22742EA0"/>
    <w:lvl w:ilvl="0" w:tplc="88547EF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D8C5069"/>
    <w:multiLevelType w:val="hybridMultilevel"/>
    <w:tmpl w:val="4C828676"/>
    <w:lvl w:ilvl="0" w:tplc="D38891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D16A00"/>
    <w:multiLevelType w:val="hybridMultilevel"/>
    <w:tmpl w:val="BFD84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6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92"/>
    <o:shapelayout v:ext="edit">
      <o:idmap v:ext="edit" data="2"/>
      <o:rules v:ext="edit">
        <o:r id="V:Rule1" type="connector" idref="#_x0000_s2107"/>
        <o:r id="V:Rule2" type="connector" idref="#AutoShape 52"/>
        <o:r id="V:Rule3" type="connector" idref="#AutoShape 48"/>
        <o:r id="V:Rule4" type="connector" idref="#_x0000_s2101"/>
        <o:r id="V:Rule5" type="connector" idref="#_x0000_s2391"/>
        <o:r id="V:Rule6" type="connector" idref="#AutoShape 3"/>
        <o:r id="V:Rule7" type="connector" idref="#AutoShape 35"/>
        <o:r id="V:Rule8" type="connector" idref="#AutoShape 7"/>
        <o:r id="V:Rule9" type="connector" idref="#AutoShape 51"/>
        <o:r id="V:Rule10" type="connector" idref="#AutoShape 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E05"/>
    <w:rsid w:val="000111BB"/>
    <w:rsid w:val="00011226"/>
    <w:rsid w:val="00011CB4"/>
    <w:rsid w:val="00012895"/>
    <w:rsid w:val="00013203"/>
    <w:rsid w:val="00014A4D"/>
    <w:rsid w:val="00021AB7"/>
    <w:rsid w:val="000221B9"/>
    <w:rsid w:val="00023B47"/>
    <w:rsid w:val="00024AC7"/>
    <w:rsid w:val="00030B3E"/>
    <w:rsid w:val="000336B2"/>
    <w:rsid w:val="00041C44"/>
    <w:rsid w:val="000451E4"/>
    <w:rsid w:val="0004725A"/>
    <w:rsid w:val="00047892"/>
    <w:rsid w:val="00051B61"/>
    <w:rsid w:val="00053073"/>
    <w:rsid w:val="000542A9"/>
    <w:rsid w:val="00057546"/>
    <w:rsid w:val="00065DFF"/>
    <w:rsid w:val="00066059"/>
    <w:rsid w:val="00086D0A"/>
    <w:rsid w:val="00090C53"/>
    <w:rsid w:val="000A29A9"/>
    <w:rsid w:val="000B5E96"/>
    <w:rsid w:val="000C5092"/>
    <w:rsid w:val="000C600E"/>
    <w:rsid w:val="000D5CE7"/>
    <w:rsid w:val="000D6291"/>
    <w:rsid w:val="000E5CF9"/>
    <w:rsid w:val="000F3126"/>
    <w:rsid w:val="00110762"/>
    <w:rsid w:val="00126A8D"/>
    <w:rsid w:val="001411C1"/>
    <w:rsid w:val="00145296"/>
    <w:rsid w:val="00146B75"/>
    <w:rsid w:val="00156F17"/>
    <w:rsid w:val="0016569D"/>
    <w:rsid w:val="00173EE7"/>
    <w:rsid w:val="00181457"/>
    <w:rsid w:val="0019127C"/>
    <w:rsid w:val="001A3CA1"/>
    <w:rsid w:val="001A5239"/>
    <w:rsid w:val="001B1A8F"/>
    <w:rsid w:val="001C21BA"/>
    <w:rsid w:val="001C3E70"/>
    <w:rsid w:val="001C69E2"/>
    <w:rsid w:val="001E1A82"/>
    <w:rsid w:val="001E6D2C"/>
    <w:rsid w:val="001F58B0"/>
    <w:rsid w:val="00201CDE"/>
    <w:rsid w:val="00213021"/>
    <w:rsid w:val="0022100C"/>
    <w:rsid w:val="00222541"/>
    <w:rsid w:val="0022289E"/>
    <w:rsid w:val="00226D6E"/>
    <w:rsid w:val="00227AE2"/>
    <w:rsid w:val="002331A9"/>
    <w:rsid w:val="002428F5"/>
    <w:rsid w:val="002539A9"/>
    <w:rsid w:val="00257458"/>
    <w:rsid w:val="00270E77"/>
    <w:rsid w:val="00270F3D"/>
    <w:rsid w:val="002750B3"/>
    <w:rsid w:val="00287084"/>
    <w:rsid w:val="00296DCB"/>
    <w:rsid w:val="002A0331"/>
    <w:rsid w:val="002A0AE1"/>
    <w:rsid w:val="002A0BED"/>
    <w:rsid w:val="002C3B06"/>
    <w:rsid w:val="002D47FF"/>
    <w:rsid w:val="002D6CA8"/>
    <w:rsid w:val="002E28DB"/>
    <w:rsid w:val="002E2998"/>
    <w:rsid w:val="002E33CD"/>
    <w:rsid w:val="00307001"/>
    <w:rsid w:val="003127B1"/>
    <w:rsid w:val="00321EC5"/>
    <w:rsid w:val="0033163C"/>
    <w:rsid w:val="00347A4C"/>
    <w:rsid w:val="003518B8"/>
    <w:rsid w:val="00363D6D"/>
    <w:rsid w:val="00364BC2"/>
    <w:rsid w:val="003777BE"/>
    <w:rsid w:val="00381B93"/>
    <w:rsid w:val="00396444"/>
    <w:rsid w:val="003B0DA1"/>
    <w:rsid w:val="003B678D"/>
    <w:rsid w:val="003C21B4"/>
    <w:rsid w:val="003C714C"/>
    <w:rsid w:val="003C7FF6"/>
    <w:rsid w:val="003D54A5"/>
    <w:rsid w:val="003E01B1"/>
    <w:rsid w:val="003E7D18"/>
    <w:rsid w:val="003F4CEA"/>
    <w:rsid w:val="0040039D"/>
    <w:rsid w:val="0041026D"/>
    <w:rsid w:val="00416751"/>
    <w:rsid w:val="004312BC"/>
    <w:rsid w:val="0044438D"/>
    <w:rsid w:val="004464D6"/>
    <w:rsid w:val="004734C7"/>
    <w:rsid w:val="004753E3"/>
    <w:rsid w:val="004836BC"/>
    <w:rsid w:val="0048724C"/>
    <w:rsid w:val="00497CAF"/>
    <w:rsid w:val="004A0431"/>
    <w:rsid w:val="004A27DA"/>
    <w:rsid w:val="004A797B"/>
    <w:rsid w:val="004C134F"/>
    <w:rsid w:val="004C21A7"/>
    <w:rsid w:val="004D010D"/>
    <w:rsid w:val="004D1E03"/>
    <w:rsid w:val="004F0773"/>
    <w:rsid w:val="004F59A3"/>
    <w:rsid w:val="005035B6"/>
    <w:rsid w:val="0051020C"/>
    <w:rsid w:val="005164FC"/>
    <w:rsid w:val="00516F02"/>
    <w:rsid w:val="0052146D"/>
    <w:rsid w:val="005273CC"/>
    <w:rsid w:val="00545CD9"/>
    <w:rsid w:val="00547493"/>
    <w:rsid w:val="00557619"/>
    <w:rsid w:val="0056451E"/>
    <w:rsid w:val="005653E7"/>
    <w:rsid w:val="00573DB4"/>
    <w:rsid w:val="00576A24"/>
    <w:rsid w:val="00586CD4"/>
    <w:rsid w:val="005923A3"/>
    <w:rsid w:val="005933C3"/>
    <w:rsid w:val="00593449"/>
    <w:rsid w:val="005965A0"/>
    <w:rsid w:val="005A4C07"/>
    <w:rsid w:val="005B3D15"/>
    <w:rsid w:val="005B726E"/>
    <w:rsid w:val="005C11D7"/>
    <w:rsid w:val="005C67D6"/>
    <w:rsid w:val="005D2EE8"/>
    <w:rsid w:val="005D3538"/>
    <w:rsid w:val="005D6EAA"/>
    <w:rsid w:val="005E3260"/>
    <w:rsid w:val="005F0BDA"/>
    <w:rsid w:val="005F149B"/>
    <w:rsid w:val="005F3EE9"/>
    <w:rsid w:val="005F7607"/>
    <w:rsid w:val="0061462A"/>
    <w:rsid w:val="00620FB4"/>
    <w:rsid w:val="0062115F"/>
    <w:rsid w:val="00624353"/>
    <w:rsid w:val="0063426A"/>
    <w:rsid w:val="006350FC"/>
    <w:rsid w:val="006359C6"/>
    <w:rsid w:val="006362F9"/>
    <w:rsid w:val="00643505"/>
    <w:rsid w:val="0064739F"/>
    <w:rsid w:val="0065048D"/>
    <w:rsid w:val="006543EA"/>
    <w:rsid w:val="006555E2"/>
    <w:rsid w:val="00660A98"/>
    <w:rsid w:val="00661B26"/>
    <w:rsid w:val="0066575A"/>
    <w:rsid w:val="00666F82"/>
    <w:rsid w:val="006670C2"/>
    <w:rsid w:val="0068609D"/>
    <w:rsid w:val="006872D7"/>
    <w:rsid w:val="00692247"/>
    <w:rsid w:val="00694BDA"/>
    <w:rsid w:val="006A1596"/>
    <w:rsid w:val="006A1EC5"/>
    <w:rsid w:val="006A3941"/>
    <w:rsid w:val="006A5E05"/>
    <w:rsid w:val="006A79B5"/>
    <w:rsid w:val="006B4FD9"/>
    <w:rsid w:val="006C09F3"/>
    <w:rsid w:val="006C128F"/>
    <w:rsid w:val="006C35C8"/>
    <w:rsid w:val="006D0378"/>
    <w:rsid w:val="006D685C"/>
    <w:rsid w:val="006D7C3D"/>
    <w:rsid w:val="007143DE"/>
    <w:rsid w:val="0071772C"/>
    <w:rsid w:val="007236E7"/>
    <w:rsid w:val="00742FB6"/>
    <w:rsid w:val="00744E1E"/>
    <w:rsid w:val="0074604B"/>
    <w:rsid w:val="0075317A"/>
    <w:rsid w:val="007579A3"/>
    <w:rsid w:val="00766FB8"/>
    <w:rsid w:val="00774FC6"/>
    <w:rsid w:val="0078056D"/>
    <w:rsid w:val="00781CB6"/>
    <w:rsid w:val="00784A32"/>
    <w:rsid w:val="00784FCF"/>
    <w:rsid w:val="0079604C"/>
    <w:rsid w:val="007B10DD"/>
    <w:rsid w:val="007B54BA"/>
    <w:rsid w:val="007B5693"/>
    <w:rsid w:val="007B59BE"/>
    <w:rsid w:val="007B7E40"/>
    <w:rsid w:val="007C2FF3"/>
    <w:rsid w:val="007E4008"/>
    <w:rsid w:val="007F5AE6"/>
    <w:rsid w:val="007F5BD1"/>
    <w:rsid w:val="007F7686"/>
    <w:rsid w:val="008027A3"/>
    <w:rsid w:val="00802D52"/>
    <w:rsid w:val="008057EC"/>
    <w:rsid w:val="008071E3"/>
    <w:rsid w:val="0080741D"/>
    <w:rsid w:val="00807DD5"/>
    <w:rsid w:val="00812D33"/>
    <w:rsid w:val="008268DB"/>
    <w:rsid w:val="00835C42"/>
    <w:rsid w:val="0085205C"/>
    <w:rsid w:val="00865794"/>
    <w:rsid w:val="008737B6"/>
    <w:rsid w:val="0088772C"/>
    <w:rsid w:val="00893CE4"/>
    <w:rsid w:val="00895D18"/>
    <w:rsid w:val="00895ED1"/>
    <w:rsid w:val="008C413E"/>
    <w:rsid w:val="008C7A86"/>
    <w:rsid w:val="008D28AB"/>
    <w:rsid w:val="008D3DCC"/>
    <w:rsid w:val="008D7100"/>
    <w:rsid w:val="008E30C9"/>
    <w:rsid w:val="008E31A8"/>
    <w:rsid w:val="008E5F54"/>
    <w:rsid w:val="00917177"/>
    <w:rsid w:val="0092634F"/>
    <w:rsid w:val="00932787"/>
    <w:rsid w:val="00933985"/>
    <w:rsid w:val="00934BD0"/>
    <w:rsid w:val="00937001"/>
    <w:rsid w:val="00942A13"/>
    <w:rsid w:val="00955DFB"/>
    <w:rsid w:val="00962233"/>
    <w:rsid w:val="00971352"/>
    <w:rsid w:val="00972BB9"/>
    <w:rsid w:val="009747A8"/>
    <w:rsid w:val="00974E60"/>
    <w:rsid w:val="009769D0"/>
    <w:rsid w:val="009831E4"/>
    <w:rsid w:val="00987875"/>
    <w:rsid w:val="00987876"/>
    <w:rsid w:val="00991389"/>
    <w:rsid w:val="009A274E"/>
    <w:rsid w:val="009A508F"/>
    <w:rsid w:val="009B1296"/>
    <w:rsid w:val="009B419F"/>
    <w:rsid w:val="009C6A83"/>
    <w:rsid w:val="009D6E00"/>
    <w:rsid w:val="009E1EA5"/>
    <w:rsid w:val="00A0113D"/>
    <w:rsid w:val="00A0532F"/>
    <w:rsid w:val="00A05731"/>
    <w:rsid w:val="00A14412"/>
    <w:rsid w:val="00A1656E"/>
    <w:rsid w:val="00A2331F"/>
    <w:rsid w:val="00A313DD"/>
    <w:rsid w:val="00A4083E"/>
    <w:rsid w:val="00A60CB3"/>
    <w:rsid w:val="00A61F20"/>
    <w:rsid w:val="00A62B2F"/>
    <w:rsid w:val="00A71D11"/>
    <w:rsid w:val="00A722D5"/>
    <w:rsid w:val="00A7361D"/>
    <w:rsid w:val="00A772C3"/>
    <w:rsid w:val="00A84362"/>
    <w:rsid w:val="00A86DA4"/>
    <w:rsid w:val="00A91B34"/>
    <w:rsid w:val="00AA412E"/>
    <w:rsid w:val="00AB33DB"/>
    <w:rsid w:val="00AC28A7"/>
    <w:rsid w:val="00AD0483"/>
    <w:rsid w:val="00AD3FB5"/>
    <w:rsid w:val="00AD434A"/>
    <w:rsid w:val="00AD51C2"/>
    <w:rsid w:val="00AE2297"/>
    <w:rsid w:val="00AE387A"/>
    <w:rsid w:val="00AE73D4"/>
    <w:rsid w:val="00AF08D7"/>
    <w:rsid w:val="00AF5DE1"/>
    <w:rsid w:val="00AF7545"/>
    <w:rsid w:val="00B0135F"/>
    <w:rsid w:val="00B04D5A"/>
    <w:rsid w:val="00B100D9"/>
    <w:rsid w:val="00B16892"/>
    <w:rsid w:val="00B226A5"/>
    <w:rsid w:val="00B47C9E"/>
    <w:rsid w:val="00B50BFF"/>
    <w:rsid w:val="00B528F0"/>
    <w:rsid w:val="00B53AAF"/>
    <w:rsid w:val="00B64DD7"/>
    <w:rsid w:val="00B75CE2"/>
    <w:rsid w:val="00B81294"/>
    <w:rsid w:val="00B932B4"/>
    <w:rsid w:val="00BA11A2"/>
    <w:rsid w:val="00BA6D48"/>
    <w:rsid w:val="00BB7A67"/>
    <w:rsid w:val="00BC433A"/>
    <w:rsid w:val="00BD2589"/>
    <w:rsid w:val="00BD352F"/>
    <w:rsid w:val="00BD5FAA"/>
    <w:rsid w:val="00BF4424"/>
    <w:rsid w:val="00BF5903"/>
    <w:rsid w:val="00BF79F0"/>
    <w:rsid w:val="00C16332"/>
    <w:rsid w:val="00C52704"/>
    <w:rsid w:val="00C53E08"/>
    <w:rsid w:val="00C80CBB"/>
    <w:rsid w:val="00CA04FA"/>
    <w:rsid w:val="00CA79BE"/>
    <w:rsid w:val="00CB0F3A"/>
    <w:rsid w:val="00CB4551"/>
    <w:rsid w:val="00CB59A5"/>
    <w:rsid w:val="00CB666E"/>
    <w:rsid w:val="00CC399E"/>
    <w:rsid w:val="00CD235C"/>
    <w:rsid w:val="00CD3F6D"/>
    <w:rsid w:val="00CD6DDE"/>
    <w:rsid w:val="00CE0DF2"/>
    <w:rsid w:val="00CE1077"/>
    <w:rsid w:val="00CE295F"/>
    <w:rsid w:val="00D02CC1"/>
    <w:rsid w:val="00D04AE1"/>
    <w:rsid w:val="00D04BD4"/>
    <w:rsid w:val="00D13FB1"/>
    <w:rsid w:val="00D206BD"/>
    <w:rsid w:val="00D2466A"/>
    <w:rsid w:val="00D3040A"/>
    <w:rsid w:val="00D30E4E"/>
    <w:rsid w:val="00D44538"/>
    <w:rsid w:val="00D47BA8"/>
    <w:rsid w:val="00D7550E"/>
    <w:rsid w:val="00D75E7F"/>
    <w:rsid w:val="00D83EE0"/>
    <w:rsid w:val="00D8579A"/>
    <w:rsid w:val="00D91B71"/>
    <w:rsid w:val="00DA0796"/>
    <w:rsid w:val="00DA4A85"/>
    <w:rsid w:val="00DC0714"/>
    <w:rsid w:val="00DC6902"/>
    <w:rsid w:val="00DD6B79"/>
    <w:rsid w:val="00DE0B99"/>
    <w:rsid w:val="00DE2B28"/>
    <w:rsid w:val="00DF5FA5"/>
    <w:rsid w:val="00DF6384"/>
    <w:rsid w:val="00E375BF"/>
    <w:rsid w:val="00E42694"/>
    <w:rsid w:val="00E45E0E"/>
    <w:rsid w:val="00E50F76"/>
    <w:rsid w:val="00E6648C"/>
    <w:rsid w:val="00E74798"/>
    <w:rsid w:val="00E76BCB"/>
    <w:rsid w:val="00E95283"/>
    <w:rsid w:val="00E954C4"/>
    <w:rsid w:val="00EA3C95"/>
    <w:rsid w:val="00EA40A1"/>
    <w:rsid w:val="00EB61C2"/>
    <w:rsid w:val="00EB7B0D"/>
    <w:rsid w:val="00EC40C4"/>
    <w:rsid w:val="00ED133F"/>
    <w:rsid w:val="00ED20F3"/>
    <w:rsid w:val="00EF3119"/>
    <w:rsid w:val="00F01625"/>
    <w:rsid w:val="00F0716D"/>
    <w:rsid w:val="00F30731"/>
    <w:rsid w:val="00F36ECC"/>
    <w:rsid w:val="00F432D5"/>
    <w:rsid w:val="00F43D64"/>
    <w:rsid w:val="00F44788"/>
    <w:rsid w:val="00F56C87"/>
    <w:rsid w:val="00F62703"/>
    <w:rsid w:val="00F6270C"/>
    <w:rsid w:val="00FB41E8"/>
    <w:rsid w:val="00FC0A56"/>
    <w:rsid w:val="00FE09BA"/>
    <w:rsid w:val="00FE0BE3"/>
    <w:rsid w:val="00FF5F5A"/>
    <w:rsid w:val="00FF64CE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2"/>
    <o:shapelayout v:ext="edit">
      <o:idmap v:ext="edit" data="1"/>
      <o:rules v:ext="edit">
        <o:r id="V:Rule1" type="connector" idref="#_x0000_s1931"/>
        <o:r id="V:Rule2" type="connector" idref="#_x0000_s1868"/>
        <o:r id="V:Rule3" type="connector" idref="#_x0000_s1801"/>
        <o:r id="V:Rule4" type="connector" idref="#_x0000_s1886"/>
        <o:r id="V:Rule5" type="connector" idref="#_x0000_s1810"/>
        <o:r id="V:Rule6" type="connector" idref="#_x0000_s1880"/>
        <o:r id="V:Rule7" type="connector" idref="#_x0000_s1929"/>
        <o:r id="V:Rule8" type="connector" idref="#_x0000_s1789"/>
        <o:r id="V:Rule9" type="connector" idref="#_x0000_s1867"/>
        <o:r id="V:Rule10" type="connector" idref="#_x0000_s1921"/>
        <o:r id="V:Rule11" type="connector" idref="#_x0000_s1887"/>
        <o:r id="V:Rule12" type="connector" idref="#_x0000_s1928"/>
        <o:r id="V:Rule13" type="connector" idref="#_x0000_s1772"/>
        <o:r id="V:Rule14" type="connector" idref="#_x0000_s1776"/>
        <o:r id="V:Rule15" type="connector" idref="#_x0000_s1872"/>
        <o:r id="V:Rule16" type="connector" idref="#_x0000_s1927"/>
        <o:r id="V:Rule17" type="connector" idref="#_x0000_s1796"/>
        <o:r id="V:Rule18" type="connector" idref="#_x0000_s1809"/>
        <o:r id="V:Rule19" type="connector" idref="#_x0000_s1869"/>
        <o:r id="V:Rule20" type="connector" idref="#_x0000_s1775"/>
        <o:r id="V:Rule21" type="connector" idref="#_x0000_s1919"/>
        <o:r id="V:Rule22" type="connector" idref="#_x0000_s1888"/>
        <o:r id="V:Rule23" type="connector" idref="#_x0000_s1794"/>
        <o:r id="V:Rule24" type="connector" idref="#_x0000_s1782"/>
        <o:r id="V:Rule25" type="connector" idref="#_x0000_s1877"/>
        <o:r id="V:Rule26" type="connector" idref="#_x0000_s1777"/>
        <o:r id="V:Rule27" type="connector" idref="#_x0000_s1923"/>
        <o:r id="V:Rule28" type="connector" idref="#_x0000_s1875"/>
        <o:r id="V:Rule29" type="connector" idref="#_x0000_s1784"/>
        <o:r id="V:Rule30" type="connector" idref="#_x0000_s1771"/>
        <o:r id="V:Rule31" type="connector" idref="#_x0000_s1922"/>
        <o:r id="V:Rule32" type="connector" idref="#_x0000_s1799"/>
        <o:r id="V:Rule33" type="connector" idref="#_x0000_s1769"/>
        <o:r id="V:Rule34" type="connector" idref="#_x0000_s1873"/>
        <o:r id="V:Rule35" type="connector" idref="#_x0000_s1908"/>
        <o:r id="V:Rule36" type="connector" idref="#_x0000_s1926"/>
        <o:r id="V:Rule37" type="connector" idref="#_x0000_s1785"/>
        <o:r id="V:Rule38" type="connector" idref="#_x0000_s1855"/>
        <o:r id="V:Rule39" type="connector" idref="#_x0000_s1870"/>
        <o:r id="V:Rule40" type="connector" idref="#_x0000_s1889"/>
        <o:r id="V:Rule41" type="connector" idref="#_x0000_s1780"/>
        <o:r id="V:Rule42" type="connector" idref="#_x0000_s1864"/>
        <o:r id="V:Rule43" type="connector" idref="#_x0000_s1874"/>
        <o:r id="V:Rule44" type="connector" idref="#_x0000_s1907"/>
        <o:r id="V:Rule45" type="connector" idref="#_x0000_s1792"/>
        <o:r id="V:Rule46" type="connector" idref="#_x0000_s1924"/>
        <o:r id="V:Rule47" type="connector" idref="#_x0000_s1933"/>
        <o:r id="V:Rule48" type="connector" idref="#_x0000_s1770"/>
        <o:r id="V:Rule49" type="connector" idref="#_x0000_s1901"/>
        <o:r id="V:Rule50" type="connector" idref="#_x0000_s1916"/>
        <o:r id="V:Rule51" type="connector" idref="#_x0000_s1790"/>
        <o:r id="V:Rule52" type="connector" idref="#_x0000_s1858"/>
        <o:r id="V:Rule53" type="connector" idref="#_x0000_s1914"/>
        <o:r id="V:Rule54" type="connector" idref="#_x0000_s1807"/>
        <o:r id="V:Rule55" type="connector" idref="#_x0000_s1781"/>
        <o:r id="V:Rule56" type="connector" idref="#_x0000_s1636"/>
        <o:r id="V:Rule57" type="connector" idref="#_x0000_s1857"/>
        <o:r id="V:Rule58" type="connector" idref="#_x0000_s1932"/>
        <o:r id="V:Rule59" type="connector" idref="#_x0000_s1899"/>
        <o:r id="V:Rule60" type="connector" idref="#_x0000_s1806"/>
        <o:r id="V:Rule61" type="connector" idref="#_x0000_s1918"/>
        <o:r id="V:Rule62" type="connector" idref="#_x0000_s1795"/>
        <o:r id="V:Rule63" type="connector" idref="#_x0000_s1860"/>
        <o:r id="V:Rule64" type="connector" idref="#_x0000_s1638"/>
        <o:r id="V:Rule65" type="connector" idref="#_x0000_s1897"/>
        <o:r id="V:Rule66" type="connector" idref="#_x0000_s1804"/>
        <o:r id="V:Rule67" type="connector" idref="#_x0000_s1817"/>
        <o:r id="V:Rule68" type="connector" idref="#_x0000_s1898"/>
        <o:r id="V:Rule69" type="connector" idref="#_x0000_s1934"/>
        <o:r id="V:Rule70" type="connector" idref="#_x0000_s1805"/>
        <o:r id="V:Rule71" type="connector" idref="#_x0000_s1917"/>
        <o:r id="V:Rule72" type="connector" idref="#_x0000_s1816"/>
        <o:r id="V:Rule73" type="connector" idref="#_x0000_s1854"/>
        <o:r id="V:Rule74" type="connector" idref="#_x0000_s1865"/>
        <o:r id="V:Rule75" type="connector" idref="#_x0000_s1896"/>
        <o:r id="V:Rule76" type="connector" idref="#_x0000_s1791"/>
        <o:r id="V:Rule77" type="connector" idref="#_x0000_s1913"/>
        <o:r id="V:Rule78" type="connector" idref="#_x0000_s1815"/>
        <o:r id="V:Rule79" type="connector" idref="#_x0000_s1902"/>
        <o:r id="V:Rule80" type="connector" idref="#_x0000_s1774"/>
        <o:r id="V:Rule81" type="connector" idref="#_x0000_s1787"/>
        <o:r id="V:Rule82" type="connector" idref="#_x0000_s1878"/>
        <o:r id="V:Rule83" type="connector" idref="#_x0000_s1635"/>
        <o:r id="V:Rule84" type="connector" idref="#_x0000_s1903"/>
        <o:r id="V:Rule85" type="connector" idref="#_x0000_s1818"/>
        <o:r id="V:Rule86" type="connector" idref="#_x0000_s1879"/>
        <o:r id="V:Rule87" type="connector" idref="#_x0000_s1859"/>
        <o:r id="V:Rule88" type="connector" idref="#_x0000_s1779"/>
        <o:r id="V:Rule89" type="connector" idref="#_x0000_s1800"/>
        <o:r id="V:Rule90" type="connector" idref="#_x0000_s1912"/>
        <o:r id="V:Rule91" type="connector" idref="#_x0000_s1802"/>
        <o:r id="V:Rule92" type="connector" idref="#_x0000_s1811"/>
        <o:r id="V:Rule93" type="connector" idref="#_x0000_s1906"/>
        <o:r id="V:Rule94" type="connector" idref="#_x0000_s1863"/>
        <o:r id="V:Rule95" type="connector" idref="#_x0000_s1853"/>
        <o:r id="V:Rule96" type="connector" idref="#_x0000_s1911"/>
        <o:r id="V:Rule97" type="connector" idref="#_x0000_s1862"/>
        <o:r id="V:Rule98" type="connector" idref="#_x0000_s1852"/>
        <o:r id="V:Rule99" type="connector" idref="#_x0000_s1909"/>
        <o:r id="V:Rule100" type="connector" idref="#_x0000_s1812"/>
        <o:r id="V:Rule101" type="connector" idref="#_x0000_s1637"/>
        <o:r id="V:Rule102" type="connector" idref="#_x0000_s1904"/>
        <o:r id="V:Rule103" type="connector" idref="#_x0000_s1786"/>
        <o:r id="V:Rule104" type="connector" idref="#_x0000_s1797"/>
      </o:rules>
    </o:shapelayout>
  </w:shapeDefaults>
  <w:decimalSymbol w:val=","/>
  <w:listSeparator w:val=";"/>
  <w15:docId w15:val="{21EE0A7B-9C37-472A-B769-E1FF05BCC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81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987875"/>
    <w:pPr>
      <w:ind w:left="720"/>
      <w:contextualSpacing/>
    </w:pPr>
  </w:style>
  <w:style w:type="table" w:styleId="TabloKlavuzu">
    <w:name w:val="Table Grid"/>
    <w:basedOn w:val="NormalTablo"/>
    <w:rsid w:val="00331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781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4312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gi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B1AE-09D3-4E61-B96E-0EA7B477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24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dc:description>www.sorubak.com</dc:description>
  <cp:lastModifiedBy>doğan</cp:lastModifiedBy>
  <cp:revision>5</cp:revision>
  <cp:lastPrinted>2015-12-21T18:28:00Z</cp:lastPrinted>
  <dcterms:created xsi:type="dcterms:W3CDTF">2015-12-23T17:13:00Z</dcterms:created>
  <dcterms:modified xsi:type="dcterms:W3CDTF">2016-01-04T12:43:00Z</dcterms:modified>
</cp:coreProperties>
</file>