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before="3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after="0" w:line="200" w:lineRule="exact"/>
        <w:rPr>
          <w:sz w:val="20"/>
          <w:szCs w:val="20"/>
        </w:rPr>
        <w:sectPr>
          <w:type w:val="continuous"/>
          <w:pgSz w:w="11907" w:h="16840"/>
          <w:pgMar w:top="1560" w:bottom="280" w:left="1300" w:right="460"/>
        </w:sectPr>
      </w:pPr>
    </w:p>
    <w:p>
      <w:pPr>
        <w:spacing w:line="200" w:lineRule="exact"/>
        <w:rPr>
          <w:sz w:val="20"/>
          <w:szCs w:val="20"/>
        </w:rPr>
      </w:pPr>
      <w:r>
        <w:rPr/>
        <w:pict>
          <v:group style="position:absolute;margin-left:41.25pt;margin-top:24.799982pt;width:512.8pt;height:769.65pt;mso-position-horizontal-relative:page;mso-position-vertical-relative:page;z-index:-130" coordorigin="825,496" coordsize="10256,15393">
            <v:group style="position:absolute;left:870;top:541;width:10166;height:15303" coordorigin="870,541" coordsize="10166,15303">
              <v:shape style="position:absolute;left:870;top:541;width:10166;height:15303" coordorigin="870,541" coordsize="10166,15303" path="m2564,541l2425,547,2290,563,2157,590,2029,627,1905,674,1786,730,1672,795,1564,868,1462,949,1366,1037,1278,1133,1197,1235,1124,1343,1059,1457,1003,1576,956,1700,919,1828,892,1961,876,2096,870,2235,870,14150,876,14289,892,14424,919,14557,956,14685,1003,14809,1059,14928,1124,15042,1197,15150,1278,15252,1366,15348,1462,15436,1564,15517,1672,15590,1786,15655,1905,15711,2029,15758,2157,15795,2290,15822,2425,15838,2564,15844,9342,15844,9481,15838,9616,15822,9749,15795,9877,15758,10001,15711,10120,15655,10234,15590,10342,15517,10444,15436,10540,15348,10628,15252,10709,15150,10782,15042,10847,14928,10903,14809,10950,14685,10987,14557,11014,14424,11030,14289,11036,14150,11036,2235,11030,2096,11014,1961,10987,1828,10950,1700,10903,1576,10847,1457,10782,1343,10709,1235,10628,1133,10540,1037,10444,949,10342,868,10234,795,10120,730,10001,674,9877,627,9749,590,9616,563,9481,547,9342,541,2564,541xe" filled="f" stroked="t" strokeweight="4.5pt" strokecolor="#000000">
                <v:path arrowok="t"/>
              </v:shape>
            </v:group>
            <v:group style="position:absolute;left:1806;top:1455;width:8211;height:3439" coordorigin="1806,1455" coordsize="8211,3439">
              <v:shape style="position:absolute;left:1806;top:1455;width:8211;height:3439" coordorigin="1806,1455" coordsize="8211,3439" path="m1806,4894l10017,4894,10017,1455,1806,1455,1806,4894xe" filled="t" fillcolor="#FFFFFF" stroked="f">
                <v:path arrowok="t"/>
                <v:fill type="solid"/>
              </v:shape>
            </v:group>
            <v:group style="position:absolute;left:1806;top:1455;width:8211;height:3439" coordorigin="1806,1455" coordsize="8211,3439">
              <v:shape style="position:absolute;left:1806;top:1455;width:8211;height:3439" coordorigin="1806,1455" coordsize="8211,3439" path="m1806,4894l10017,4894,10017,1455,1806,1455,1806,4894xe" filled="f" stroked="t" strokeweight="3pt" strokecolor="#000000">
                <v:path arrowok="t"/>
              </v:shape>
            </v:group>
            <v:group style="position:absolute;left:1806;top:2571;width:8211;height:60" coordorigin="1806,2571" coordsize="8211,60">
              <v:shape style="position:absolute;left:1806;top:2571;width:8211;height:60" coordorigin="1806,2571" coordsize="8211,60" path="m1806,2631l10017,2631,10017,2571,1806,2571,1806,2631xe" filled="t" fillcolor="#FF0000" stroked="f">
                <v:path arrowok="t"/>
                <v:fill type="solid"/>
              </v:shape>
            </v:group>
            <v:group style="position:absolute;left:1806;top:3748;width:8211;height:2" coordorigin="1806,3748" coordsize="8211,2">
              <v:shape style="position:absolute;left:1806;top:3748;width:8211;height:2" coordorigin="1806,3748" coordsize="8211,0" path="m1806,3748l10017,3748e" filled="f" stroked="t" strokeweight="3pt" strokecolor="#FF0000">
                <v:path arrowok="t"/>
              </v:shape>
            </v:group>
            <v:group style="position:absolute;left:1806;top:5700;width:8211;height:2859" coordorigin="1806,5700" coordsize="8211,2859">
              <v:shape style="position:absolute;left:1806;top:5700;width:8211;height:2859" coordorigin="1806,5700" coordsize="8211,2859" path="m1806,8559l10017,8559,10017,5700,1806,5700,1806,8559xe" filled="t" fillcolor="#FFFFFF" stroked="f">
                <v:path arrowok="t"/>
                <v:fill type="solid"/>
              </v:shape>
            </v:group>
            <v:group style="position:absolute;left:1806;top:5700;width:8211;height:2859" coordorigin="1806,5700" coordsize="8211,2859">
              <v:shape style="position:absolute;left:1806;top:5700;width:8211;height:2859" coordorigin="1806,5700" coordsize="8211,2859" path="m1806,8559l10017,8559,10017,5700,1806,5700,1806,8559xe" filled="f" stroked="t" strokeweight="3pt" strokecolor="#000000">
                <v:path arrowok="t"/>
              </v:shape>
            </v:group>
            <v:group style="position:absolute;left:1806;top:6623;width:8211;height:60" coordorigin="1806,6623" coordsize="8211,60">
              <v:shape style="position:absolute;left:1806;top:6623;width:8211;height:60" coordorigin="1806,6623" coordsize="8211,60" path="m1806,6683l10017,6683,10017,6623,1806,6623,1806,6683xe" filled="t" fillcolor="#FF0000" stroked="f">
                <v:path arrowok="t"/>
                <v:fill type="solid"/>
              </v:shape>
            </v:group>
            <v:group style="position:absolute;left:1806;top:7606;width:8211;height:2" coordorigin="1806,7606" coordsize="8211,2">
              <v:shape style="position:absolute;left:1806;top:7606;width:8211;height:2" coordorigin="1806,7606" coordsize="8211,0" path="m1806,7606l10017,7606e" filled="f" stroked="t" strokeweight="3pt" strokecolor="#FF0000">
                <v:path arrowok="t"/>
              </v:shape>
              <v:shape style="position:absolute;left:4312;top:8897;width:3295;height:1857" type="#_x0000_t75">
                <v:imagedata r:id="rId5" o:title=""/>
              </v:shape>
              <v:shape style="position:absolute;left:1470;top:9091;width:2699;height:2643" type="#_x0000_t75">
                <v:imagedata r:id="rId6" o:title=""/>
              </v:shape>
              <v:shape style="position:absolute;left:1139;top:11584;width:4298;height:3151" type="#_x0000_t75">
                <v:imagedata r:id="rId7" o:title=""/>
              </v:shape>
              <v:shape style="position:absolute;left:8519;top:13282;width:2076;height:1740" type="#_x0000_t75">
                <v:imagedata r:id="rId8" o:title=""/>
              </v:shape>
              <v:shape style="position:absolute;left:5437;top:10789;width:5009;height:2278" type="#_x0000_t75">
                <v:imagedata r:id="rId9" o:title=""/>
              </v:shape>
              <v:shape style="position:absolute;left:7874;top:8897;width:2892;height:1919" type="#_x0000_t75">
                <v:imagedata r:id="rId10" o:title=""/>
              </v:shape>
              <v:shape style="position:absolute;left:5161;top:1061;width:1942;height:3231" type="#_x0000_t75">
                <v:imagedata r:id="rId11" o:title=""/>
              </v:shape>
              <v:shape style="position:absolute;left:4885;top:4957;width:2285;height:3156" type="#_x0000_t75">
                <v:imagedata r:id="rId12" o:title=""/>
              </v:shape>
            </v:group>
            <w10:wrap type="none"/>
          </v:group>
        </w:pict>
      </w: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9"/>
        <w:rPr>
          <w:sz w:val="24"/>
          <w:szCs w:val="24"/>
        </w:rPr>
      </w:pPr>
      <w:r>
        <w:rPr>
          <w:sz w:val="24"/>
          <w:szCs w:val="24"/>
        </w:rPr>
      </w:r>
    </w:p>
    <w:p>
      <w:pPr>
        <w:ind w:left="118" w:right="0" w:firstLine="0"/>
        <w:jc w:val="left"/>
        <w:rPr>
          <w:rFonts w:ascii="Forte" w:hAnsi="Forte" w:cs="Forte" w:eastAsia="Forte"/>
          <w:sz w:val="22"/>
          <w:szCs w:val="22"/>
        </w:rPr>
      </w:pPr>
      <w:r>
        <w:rPr>
          <w:rFonts w:ascii="Forte" w:hAnsi="Forte" w:cs="Forte" w:eastAsia="Forte"/>
          <w:b w:val="0"/>
          <w:bCs w:val="0"/>
          <w:spacing w:val="0"/>
          <w:w w:val="100"/>
          <w:sz w:val="22"/>
          <w:szCs w:val="22"/>
        </w:rPr>
        <w:t>M.G.</w:t>
      </w:r>
    </w:p>
    <w:p>
      <w:pPr>
        <w:spacing w:line="2725" w:lineRule="exact"/>
        <w:ind w:left="118" w:right="0" w:firstLine="0"/>
        <w:jc w:val="left"/>
        <w:rPr>
          <w:rFonts w:ascii="ALFABET98" w:hAnsi="ALFABET98" w:cs="ALFABET98" w:eastAsia="ALFABET98"/>
          <w:sz w:val="240"/>
          <w:szCs w:val="240"/>
        </w:rPr>
      </w:pPr>
      <w:r>
        <w:rPr>
          <w:spacing w:val="0"/>
          <w:w w:val="100"/>
        </w:rPr>
        <w:br w:type="column"/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0"/>
          <w:szCs w:val="240"/>
        </w:rPr>
        <w:t>ç</w:t>
      </w:r>
      <w:r>
        <w:rPr>
          <w:rFonts w:ascii="ALFABET98" w:hAnsi="ALFABET98" w:cs="ALFABET98" w:eastAsia="ALFABET98"/>
          <w:b w:val="0"/>
          <w:bCs w:val="0"/>
          <w:spacing w:val="-1"/>
          <w:w w:val="100"/>
          <w:sz w:val="240"/>
          <w:szCs w:val="24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0"/>
          <w:szCs w:val="240"/>
        </w:rPr>
        <w:t>Ç</w:t>
      </w:r>
    </w:p>
    <w:p>
      <w:pPr>
        <w:pStyle w:val="BodyText"/>
        <w:ind w:right="106"/>
        <w:jc w:val="right"/>
      </w:pPr>
      <w:hyperlink r:id="rId13">
        <w:r>
          <w:rPr>
            <w:b w:val="0"/>
            <w:bCs w:val="0"/>
            <w:spacing w:val="0"/>
            <w:w w:val="100"/>
          </w:rPr>
          <w:t>www.egitimhane.com</w:t>
        </w:r>
        <w:r>
          <w:rPr>
            <w:b w:val="0"/>
            <w:bCs w:val="0"/>
            <w:spacing w:val="0"/>
            <w:w w:val="100"/>
          </w:rPr>
        </w:r>
      </w:hyperlink>
    </w:p>
    <w:sectPr>
      <w:type w:val="continuous"/>
      <w:pgSz w:w="11907" w:h="16840"/>
      <w:pgMar w:top="1560" w:bottom="280" w:left="1300" w:right="460"/>
      <w:cols w:num="2" w:equalWidth="0">
        <w:col w:w="585" w:space="2259"/>
        <w:col w:w="730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A2"/>
    <w:family w:val="roman"/>
    <w:pitch w:val="variable"/>
  </w:font>
  <w:font w:name="Arial">
    <w:altName w:val="Arial"/>
    <w:charset w:val="A2"/>
    <w:family w:val="swiss"/>
    <w:pitch w:val="variable"/>
  </w:font>
  <w:font w:name="Forte">
    <w:altName w:val="Forte"/>
    <w:charset w:val="0"/>
    <w:family w:val="script"/>
    <w:pitch w:val="variable"/>
  </w:font>
  <w:font w:name="ALFABET98">
    <w:altName w:val="ALFABET98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21"/>
    </w:pPr>
    <w:rPr>
      <w:rFonts w:ascii="Arial" w:hAnsi="Arial" w:eastAsia="Arial"/>
      <w:sz w:val="20"/>
      <w:szCs w:val="2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image" Target="media/image3.jpg"/><Relationship Id="rId8" Type="http://schemas.openxmlformats.org/officeDocument/2006/relationships/image" Target="media/image4.jpg"/><Relationship Id="rId9" Type="http://schemas.openxmlformats.org/officeDocument/2006/relationships/image" Target="media/image5.jpg"/><Relationship Id="rId10" Type="http://schemas.openxmlformats.org/officeDocument/2006/relationships/image" Target="media/image6.jp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hyperlink" Target="http://www.egitimhane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dcterms:created xsi:type="dcterms:W3CDTF">2016-01-18T19:26:36Z</dcterms:created>
  <dcterms:modified xsi:type="dcterms:W3CDTF">2016-01-18T19:26:36Z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2016-01-16T00:00:00Z</vt:filetime>
  </property>
  <property fmtid="{D5CDD505-2E9C-101B-9397-08002B2CF9AE}" pid="3" name="LastSaved">
    <vt:filetime>2016-01-18T00:00:00Z</vt:filetime>
  </property>
</Properties>
</file>