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B75" w:rsidRDefault="00146B75" w:rsidP="00146B7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 w:rsidR="002428F5">
        <w:rPr>
          <w:rFonts w:asciiTheme="majorHAnsi" w:hAnsiTheme="majorHAnsi"/>
        </w:rPr>
        <w:t>hece</w:t>
      </w:r>
      <w:r w:rsidR="003F4CEA">
        <w:rPr>
          <w:rFonts w:asciiTheme="majorHAnsi" w:hAnsiTheme="majorHAnsi"/>
        </w:rPr>
        <w:t xml:space="preserve">leri </w:t>
      </w:r>
      <w:r w:rsidRPr="00146B75">
        <w:rPr>
          <w:rFonts w:asciiTheme="majorHAnsi" w:hAnsiTheme="majorHAnsi"/>
        </w:rPr>
        <w:t xml:space="preserve">okuyalım. </w:t>
      </w:r>
      <w:r w:rsidR="002428F5">
        <w:rPr>
          <w:rFonts w:asciiTheme="majorHAnsi" w:hAnsiTheme="majorHAnsi"/>
        </w:rPr>
        <w:t>Y</w:t>
      </w:r>
      <w:r w:rsidR="002428F5" w:rsidRPr="00146B75">
        <w:rPr>
          <w:rFonts w:asciiTheme="majorHAnsi" w:hAnsiTheme="majorHAnsi"/>
        </w:rPr>
        <w:t>az</w:t>
      </w:r>
      <w:r w:rsidR="002428F5">
        <w:rPr>
          <w:rFonts w:asciiTheme="majorHAnsi" w:hAnsiTheme="majorHAnsi"/>
        </w:rPr>
        <w:t>alım</w:t>
      </w:r>
      <w:r>
        <w:rPr>
          <w:rFonts w:asciiTheme="majorHAnsi" w:hAnsiTheme="majorHAnsi"/>
        </w:rPr>
        <w:t>.</w:t>
      </w:r>
    </w:p>
    <w:p w:rsidR="004836BC" w:rsidRDefault="005D2EE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be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bı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bi</w:t>
      </w:r>
      <w:r w:rsidR="004836BC">
        <w:rPr>
          <w:rFonts w:ascii="Hand writing Mutlu" w:hAnsi="Hand writing Mutlu"/>
          <w:sz w:val="36"/>
          <w:szCs w:val="36"/>
        </w:rPr>
        <w:tab/>
      </w:r>
    </w:p>
    <w:p w:rsidR="004836BC" w:rsidRDefault="001B013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76" style="width:259.7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7" type="#_x0000_t32" style="position:absolute;left:900;top:1498;width:5426;height:0" o:connectortype="straight" strokecolor="black [3213]" strokeweight=".25pt">
              <v:stroke dashstyle="dashDot"/>
            </v:shape>
            <v:shape id="_x0000_s1178" type="#_x0000_t32" style="position:absolute;left:900;top:1637;width:5426;height:0" o:connectortype="straight" strokecolor="black [3213]" strokeweight=".25pt">
              <v:stroke dashstyle="dash"/>
            </v:shape>
            <v:shape id="_x0000_s1179" type="#_x0000_t32" style="position:absolute;left:900;top:1831;width:5426;height:0" o:connectortype="straight" strokecolor="black [3213]" strokeweight=".25pt">
              <v:stroke dashstyle="dash"/>
            </v:shape>
            <v:shape id="_x0000_s11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428F5" w:rsidRDefault="005D2EE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bo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bö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bu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bü</w:t>
      </w:r>
    </w:p>
    <w:p w:rsidR="004836BC" w:rsidRDefault="001B013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81" style="width:259.7pt;height:29.65pt;mso-position-horizontal-relative:char;mso-position-vertical-relative:line" coordorigin="900,1498" coordsize="5426,481">
            <v:shape id="_x0000_s1182" type="#_x0000_t32" style="position:absolute;left:900;top:1498;width:5426;height:0" o:connectortype="straight" strokecolor="black [3213]" strokeweight=".25pt">
              <v:stroke dashstyle="dashDot"/>
            </v:shape>
            <v:shape id="_x0000_s1183" type="#_x0000_t32" style="position:absolute;left:900;top:1637;width:5426;height:0" o:connectortype="straight" strokecolor="black [3213]" strokeweight=".25pt">
              <v:stroke dashstyle="dash"/>
            </v:shape>
            <v:shape id="_x0000_s1184" type="#_x0000_t32" style="position:absolute;left:900;top:1831;width:5426;height:0" o:connectortype="straight" strokecolor="black [3213]" strokeweight=".25pt">
              <v:stroke dashstyle="dash"/>
            </v:shape>
            <v:shape id="_x0000_s11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Default="005D2EE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eb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ıb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ib</w:t>
      </w:r>
    </w:p>
    <w:p w:rsidR="004836BC" w:rsidRDefault="001B013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86" style="width:259.7pt;height:29.65pt;mso-position-horizontal-relative:char;mso-position-vertical-relative:line" coordorigin="900,1498" coordsize="5426,481">
            <v:shape id="_x0000_s1187" type="#_x0000_t32" style="position:absolute;left:900;top:1498;width:5426;height:0" o:connectortype="straight" strokecolor="black [3213]" strokeweight=".25pt">
              <v:stroke dashstyle="dashDot"/>
            </v:shape>
            <v:shape id="_x0000_s1188" type="#_x0000_t32" style="position:absolute;left:900;top:1637;width:5426;height:0" o:connectortype="straight" strokecolor="black [3213]" strokeweight=".25pt">
              <v:stroke dashstyle="dash"/>
            </v:shape>
            <v:shape id="_x0000_s1189" type="#_x0000_t32" style="position:absolute;left:900;top:1831;width:5426;height:0" o:connectortype="straight" strokecolor="black [3213]" strokeweight=".25pt">
              <v:stroke dashstyle="dash"/>
            </v:shape>
            <v:shape id="_x0000_s11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Default="005D2EE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ob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öb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ub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üb</w:t>
      </w:r>
    </w:p>
    <w:p w:rsidR="004836BC" w:rsidRDefault="001B013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91" style="width:259.7pt;height:29.65pt;mso-position-horizontal-relative:char;mso-position-vertical-relative:line" coordorigin="900,1498" coordsize="5426,481">
            <v:shape id="_x0000_s1192" type="#_x0000_t32" style="position:absolute;left:900;top:1498;width:5426;height:0" o:connectortype="straight" strokecolor="black [3213]" strokeweight=".25pt">
              <v:stroke dashstyle="dashDot"/>
            </v:shape>
            <v:shape id="_x0000_s1193" type="#_x0000_t32" style="position:absolute;left:900;top:1637;width:5426;height:0" o:connectortype="straight" strokecolor="black [3213]" strokeweight=".25pt">
              <v:stroke dashstyle="dash"/>
            </v:shape>
            <v:shape id="_x0000_s1194" type="#_x0000_t32" style="position:absolute;left:900;top:1831;width:5426;height:0" o:connectortype="straight" strokecolor="black [3213]" strokeweight=".25pt">
              <v:stroke dashstyle="dash"/>
            </v:shape>
            <v:shape id="_x0000_s11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</w:pPr>
    </w:p>
    <w:p w:rsidR="002428F5" w:rsidRDefault="002428F5" w:rsidP="002428F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>
        <w:rPr>
          <w:rFonts w:asciiTheme="majorHAnsi" w:hAnsiTheme="majorHAnsi"/>
        </w:rPr>
        <w:t xml:space="preserve">sözcükleri </w:t>
      </w:r>
      <w:r w:rsidRPr="00146B75">
        <w:rPr>
          <w:rFonts w:asciiTheme="majorHAnsi" w:hAnsiTheme="majorHAnsi"/>
        </w:rPr>
        <w:t xml:space="preserve">okuyalım. </w:t>
      </w:r>
      <w:r>
        <w:rPr>
          <w:rFonts w:asciiTheme="majorHAnsi" w:hAnsiTheme="majorHAnsi"/>
        </w:rPr>
        <w:t>Y</w:t>
      </w:r>
      <w:r w:rsidRPr="00146B75">
        <w:rPr>
          <w:rFonts w:asciiTheme="majorHAnsi" w:hAnsiTheme="majorHAnsi"/>
        </w:rPr>
        <w:t>az</w:t>
      </w:r>
      <w:r>
        <w:rPr>
          <w:rFonts w:asciiTheme="majorHAnsi" w:hAnsiTheme="majorHAnsi"/>
        </w:rPr>
        <w:t>alım.</w:t>
      </w:r>
    </w:p>
    <w:p w:rsidR="002428F5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bak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26" style="width:75.9pt;height:29.65pt;mso-position-horizontal-relative:char;mso-position-vertical-relative:line" coordorigin="900,1498" coordsize="5426,481">
            <v:shape id="_x0000_s1227" type="#_x0000_t32" style="position:absolute;left:900;top:1498;width:5426;height:0" o:connectortype="straight" strokecolor="black [3213]" strokeweight=".25pt">
              <v:stroke dashstyle="dashDot"/>
            </v:shape>
            <v:shape id="_x0000_s1228" type="#_x0000_t32" style="position:absolute;left:900;top:1637;width:5426;height:0" o:connectortype="straight" strokecolor="black [3213]" strokeweight=".25pt">
              <v:stroke dashstyle="dash"/>
            </v:shape>
            <v:shape id="_x0000_s1229" type="#_x0000_t32" style="position:absolute;left:900;top:1831;width:5426;height:0" o:connectortype="straight" strokecolor="black [3213]" strokeweight=".25pt">
              <v:stroke dashstyle="dash"/>
            </v:shape>
            <v:shape id="_x0000_s12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</w:rPr>
        <w:t xml:space="preserve"> </w:t>
      </w:r>
      <w:r w:rsidR="004836B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  <w:szCs w:val="36"/>
        </w:rPr>
        <w:t xml:space="preserve">bal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01" style="width:75.9pt;height:29.65pt;mso-position-horizontal-relative:char;mso-position-vertical-relative:line" coordorigin="900,1498" coordsize="5426,481">
            <v:shape id="_x0000_s1202" type="#_x0000_t32" style="position:absolute;left:900;top:1498;width:5426;height:0" o:connectortype="straight" strokecolor="black [3213]" strokeweight=".25pt">
              <v:stroke dashstyle="dashDot"/>
            </v:shape>
            <v:shape id="_x0000_s1203" type="#_x0000_t32" style="position:absolute;left:900;top:1637;width:5426;height:0" o:connectortype="straight" strokecolor="black [3213]" strokeweight=".25pt">
              <v:stroke dashstyle="dash"/>
            </v:shape>
            <v:shape id="_x0000_s1204" type="#_x0000_t32" style="position:absolute;left:900;top:1831;width:5426;height:0" o:connectortype="straight" strokecolor="black [3213]" strokeweight=".25pt">
              <v:stroke dashstyle="dash"/>
            </v:shape>
            <v:shape id="_x0000_s12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bat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21" style="width:75.9pt;height:29.65pt;mso-position-horizontal-relative:char;mso-position-vertical-relative:line" coordorigin="900,1498" coordsize="5426,481">
            <v:shape id="_x0000_s1222" type="#_x0000_t32" style="position:absolute;left:900;top:1498;width:5426;height:0" o:connectortype="straight" strokecolor="black [3213]" strokeweight=".25pt">
              <v:stroke dashstyle="dashDot"/>
            </v:shape>
            <v:shape id="_x0000_s1223" type="#_x0000_t32" style="position:absolute;left:900;top:1637;width:5426;height:0" o:connectortype="straight" strokecolor="black [3213]" strokeweight=".25pt">
              <v:stroke dashstyle="dash"/>
            </v:shape>
            <v:shape id="_x0000_s1224" type="#_x0000_t32" style="position:absolute;left:900;top:1831;width:5426;height:0" o:connectortype="straight" strokecolor="black [3213]" strokeweight=".25pt">
              <v:stroke dashstyle="dash"/>
            </v:shape>
            <v:shape id="_x0000_s122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 xml:space="preserve"> </w: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 xml:space="preserve">bay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11" style="width:63.1pt;height:29.65pt;mso-position-horizontal-relative:char;mso-position-vertical-relative:line" coordorigin="900,1498" coordsize="5426,481">
            <v:shape id="_x0000_s1212" type="#_x0000_t32" style="position:absolute;left:900;top:1498;width:5426;height:0" o:connectortype="straight" strokecolor="black [3213]" strokeweight=".25pt">
              <v:stroke dashstyle="dashDot"/>
            </v:shape>
            <v:shape id="_x0000_s1213" type="#_x0000_t32" style="position:absolute;left:900;top:1637;width:5426;height:0" o:connectortype="straight" strokecolor="black [3213]" strokeweight=".25pt">
              <v:stroke dashstyle="dash"/>
            </v:shape>
            <v:shape id="_x0000_s1214" type="#_x0000_t32" style="position:absolute;left:900;top:1831;width:5426;height:0" o:connectortype="straight" strokecolor="black [3213]" strokeweight=".25pt">
              <v:stroke dashstyle="dash"/>
            </v:shape>
            <v:shape id="_x0000_s121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baba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16" style="width:75.9pt;height:29.65pt;mso-position-horizontal-relative:char;mso-position-vertical-relative:line" coordorigin="900,1498" coordsize="5426,481">
            <v:shape id="_x0000_s1217" type="#_x0000_t32" style="position:absolute;left:900;top:1498;width:5426;height:0" o:connectortype="straight" strokecolor="black [3213]" strokeweight=".25pt">
              <v:stroke dashstyle="dashDot"/>
            </v:shape>
            <v:shape id="_x0000_s1218" type="#_x0000_t32" style="position:absolute;left:900;top:1637;width:5426;height:0" o:connectortype="straight" strokecolor="black [3213]" strokeweight=".25pt">
              <v:stroke dashstyle="dash"/>
            </v:shape>
            <v:shape id="_x0000_s1219" type="#_x0000_t32" style="position:absolute;left:900;top:1831;width:5426;height:0" o:connectortype="straight" strokecolor="black [3213]" strokeweight=".25pt">
              <v:stroke dashstyle="dash"/>
            </v:shape>
            <v:shape id="_x0000_s122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bana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31" style="width:63.55pt;height:29.65pt;mso-position-horizontal-relative:char;mso-position-vertical-relative:line" coordorigin="900,1498" coordsize="5426,481">
            <v:shape id="_x0000_s1232" type="#_x0000_t32" style="position:absolute;left:900;top:1498;width:5426;height:0" o:connectortype="straight" strokecolor="black [3213]" strokeweight=".25pt">
              <v:stroke dashstyle="dashDot"/>
            </v:shape>
            <v:shape id="_x0000_s1233" type="#_x0000_t32" style="position:absolute;left:900;top:1637;width:5426;height:0" o:connectortype="straight" strokecolor="black [3213]" strokeweight=".25pt">
              <v:stroke dashstyle="dash"/>
            </v:shape>
            <v:shape id="_x0000_s1234" type="#_x0000_t32" style="position:absolute;left:900;top:1831;width:5426;height:0" o:connectortype="straight" strokecolor="black [3213]" strokeweight=".25pt">
              <v:stroke dashstyle="dash"/>
            </v:shape>
            <v:shape id="_x0000_s12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balık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36" style="width:75.9pt;height:29.65pt;mso-position-horizontal-relative:char;mso-position-vertical-relative:line" coordorigin="900,1498" coordsize="5426,481">
            <v:shape id="_x0000_s1237" type="#_x0000_t32" style="position:absolute;left:900;top:1498;width:5426;height:0" o:connectortype="straight" strokecolor="black [3213]" strokeweight=".25pt">
              <v:stroke dashstyle="dashDot"/>
            </v:shape>
            <v:shape id="_x0000_s1238" type="#_x0000_t32" style="position:absolute;left:900;top:1637;width:5426;height:0" o:connectortype="straight" strokecolor="black [3213]" strokeweight=".25pt">
              <v:stroke dashstyle="dash"/>
            </v:shape>
            <v:shape id="_x0000_s1239" type="#_x0000_t32" style="position:absolute;left:900;top:1831;width:5426;height:0" o:connectortype="straight" strokecolor="black [3213]" strokeweight=".25pt">
              <v:stroke dashstyle="dash"/>
            </v:shape>
            <v:shape id="_x0000_s12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 xml:space="preserve">  ben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41" style="width:75.9pt;height:29.65pt;mso-position-horizontal-relative:char;mso-position-vertical-relative:line" coordorigin="900,1498" coordsize="5426,481">
            <v:shape id="_x0000_s1242" type="#_x0000_t32" style="position:absolute;left:900;top:1498;width:5426;height:0" o:connectortype="straight" strokecolor="black [3213]" strokeweight=".25pt">
              <v:stroke dashstyle="dashDot"/>
            </v:shape>
            <v:shape id="_x0000_s1243" type="#_x0000_t32" style="position:absolute;left:900;top:1637;width:5426;height:0" o:connectortype="straight" strokecolor="black [3213]" strokeweight=".25pt">
              <v:stroke dashstyle="dash"/>
            </v:shape>
            <v:shape id="_x0000_s1244" type="#_x0000_t32" style="position:absolute;left:900;top:1831;width:5426;height:0" o:connectortype="straight" strokecolor="black [3213]" strokeweight=".25pt">
              <v:stroke dashstyle="dash"/>
            </v:shape>
            <v:shape id="_x0000_s12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bey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46" style="width:75.9pt;height:29.65pt;mso-position-horizontal-relative:char;mso-position-vertical-relative:line" coordorigin="900,1498" coordsize="5426,481">
            <v:shape id="_x0000_s1247" type="#_x0000_t32" style="position:absolute;left:900;top:1498;width:5426;height:0" o:connectortype="straight" strokecolor="black [3213]" strokeweight=".25pt">
              <v:stroke dashstyle="dashDot"/>
            </v:shape>
            <v:shape id="_x0000_s1248" type="#_x0000_t32" style="position:absolute;left:900;top:1637;width:5426;height:0" o:connectortype="straight" strokecolor="black [3213]" strokeweight=".25pt">
              <v:stroke dashstyle="dash"/>
            </v:shape>
            <v:shape id="_x0000_s1249" type="#_x0000_t32" style="position:absolute;left:900;top:1831;width:5426;height:0" o:connectortype="straight" strokecolor="black [3213]" strokeweight=".25pt">
              <v:stroke dashstyle="dash"/>
            </v:shape>
            <v:shape id="_x0000_s125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 xml:space="preserve">bel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51" style="width:75.9pt;height:29.65pt;mso-position-horizontal-relative:char;mso-position-vertical-relative:line" coordorigin="900,1498" coordsize="5426,481">
            <v:shape id="_x0000_s1252" type="#_x0000_t32" style="position:absolute;left:900;top:1498;width:5426;height:0" o:connectortype="straight" strokecolor="black [3213]" strokeweight=".25pt">
              <v:stroke dashstyle="dashDot"/>
            </v:shape>
            <v:shape id="_x0000_s1253" type="#_x0000_t32" style="position:absolute;left:900;top:1637;width:5426;height:0" o:connectortype="straight" strokecolor="black [3213]" strokeweight=".25pt">
              <v:stroke dashstyle="dash"/>
            </v:shape>
            <v:shape id="_x0000_s1254" type="#_x0000_t32" style="position:absolute;left:900;top:1831;width:5426;height:0" o:connectortype="straight" strokecolor="black [3213]" strokeweight=".25pt">
              <v:stroke dashstyle="dash"/>
            </v:shape>
            <v:shape id="_x0000_s12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bebek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56" style="width:75.9pt;height:29.65pt;mso-position-horizontal-relative:char;mso-position-vertical-relative:line" coordorigin="900,1498" coordsize="5426,481">
            <v:shape id="_x0000_s1257" type="#_x0000_t32" style="position:absolute;left:900;top:1498;width:5426;height:0" o:connectortype="straight" strokecolor="black [3213]" strokeweight=".25pt">
              <v:stroke dashstyle="dashDot"/>
            </v:shape>
            <v:shape id="_x0000_s1258" type="#_x0000_t32" style="position:absolute;left:900;top:1637;width:5426;height:0" o:connectortype="straight" strokecolor="black [3213]" strokeweight=".25pt">
              <v:stroke dashstyle="dash"/>
            </v:shape>
            <v:shape id="_x0000_s1259" type="#_x0000_t32" style="position:absolute;left:900;top:1831;width:5426;height:0" o:connectortype="straight" strokecolor="black [3213]" strokeweight=".25pt">
              <v:stroke dashstyle="dash"/>
            </v:shape>
            <v:shape id="_x0000_s12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beni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61" style="width:75.9pt;height:29.65pt;mso-position-horizontal-relative:char;mso-position-vertical-relative:line" coordorigin="900,1498" coordsize="5426,481">
            <v:shape id="_x0000_s1262" type="#_x0000_t32" style="position:absolute;left:900;top:1498;width:5426;height:0" o:connectortype="straight" strokecolor="black [3213]" strokeweight=".25pt">
              <v:stroke dashstyle="dashDot"/>
            </v:shape>
            <v:shape id="_x0000_s1263" type="#_x0000_t32" style="position:absolute;left:900;top:1637;width:5426;height:0" o:connectortype="straight" strokecolor="black [3213]" strokeweight=".25pt">
              <v:stroke dashstyle="dash"/>
            </v:shape>
            <v:shape id="_x0000_s1264" type="#_x0000_t32" style="position:absolute;left:900;top:1831;width:5426;height:0" o:connectortype="straight" strokecolor="black [3213]" strokeweight=".25pt">
              <v:stroke dashstyle="dash"/>
            </v:shape>
            <v:shape id="_x0000_s126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beter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66" style="width:75.9pt;height:29.65pt;mso-position-horizontal-relative:char;mso-position-vertical-relative:line" coordorigin="900,1498" coordsize="5426,481">
            <v:shape id="_x0000_s1267" type="#_x0000_t32" style="position:absolute;left:900;top:1498;width:5426;height:0" o:connectortype="straight" strokecolor="black [3213]" strokeweight=".25pt">
              <v:stroke dashstyle="dashDot"/>
            </v:shape>
            <v:shape id="_x0000_s1268" type="#_x0000_t32" style="position:absolute;left:900;top:1637;width:5426;height:0" o:connectortype="straight" strokecolor="black [3213]" strokeweight=".25pt">
              <v:stroke dashstyle="dash"/>
            </v:shape>
            <v:shape id="_x0000_s1269" type="#_x0000_t32" style="position:absolute;left:900;top:1831;width:5426;height:0" o:connectortype="straight" strokecolor="black [3213]" strokeweight=".25pt">
              <v:stroke dashstyle="dash"/>
            </v:shape>
            <v:shape id="_x0000_s12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6270C">
        <w:rPr>
          <w:rFonts w:ascii="Hand writing Mutlu" w:hAnsi="Hand writing Mutlu"/>
          <w:sz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>bin</w:t>
      </w:r>
      <w:r w:rsidR="004836BC">
        <w:rPr>
          <w:rFonts w:ascii="Hand writing Mutlu" w:hAnsi="Hand writing Mutlu"/>
          <w:sz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71" style="width:75.9pt;height:29.65pt;mso-position-horizontal-relative:char;mso-position-vertical-relative:line" coordorigin="900,1498" coordsize="5426,481">
            <v:shape id="_x0000_s1272" type="#_x0000_t32" style="position:absolute;left:900;top:1498;width:5426;height:0" o:connectortype="straight" strokecolor="black [3213]" strokeweight=".25pt">
              <v:stroke dashstyle="dashDot"/>
            </v:shape>
            <v:shape id="_x0000_s1273" type="#_x0000_t32" style="position:absolute;left:900;top:1637;width:5426;height:0" o:connectortype="straight" strokecolor="black [3213]" strokeweight=".25pt">
              <v:stroke dashstyle="dash"/>
            </v:shape>
            <v:shape id="_x0000_s1274" type="#_x0000_t32" style="position:absolute;left:900;top:1831;width:5426;height:0" o:connectortype="straight" strokecolor="black [3213]" strokeweight=".25pt">
              <v:stroke dashstyle="dash"/>
            </v:shape>
            <v:shape id="_x0000_s12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bir</w:t>
      </w:r>
      <w:r w:rsidR="004836BC">
        <w:rPr>
          <w:rFonts w:ascii="Hand writing Mutlu" w:hAnsi="Hand writing Mutlu"/>
          <w:sz w:val="36"/>
          <w:szCs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76" style="width:75.9pt;height:29.65pt;mso-position-horizontal-relative:char;mso-position-vertical-relative:line" coordorigin="900,1498" coordsize="5426,481">
            <v:shape id="_x0000_s1277" type="#_x0000_t32" style="position:absolute;left:900;top:1498;width:5426;height:0" o:connectortype="straight" strokecolor="black [3213]" strokeweight=".25pt">
              <v:stroke dashstyle="dashDot"/>
            </v:shape>
            <v:shape id="_x0000_s1278" type="#_x0000_t32" style="position:absolute;left:900;top:1637;width:5426;height:0" o:connectortype="straight" strokecolor="black [3213]" strokeweight=".25pt">
              <v:stroke dashstyle="dash"/>
            </v:shape>
            <v:shape id="_x0000_s1279" type="#_x0000_t32" style="position:absolute;left:900;top:1831;width:5426;height:0" o:connectortype="straight" strokecolor="black [3213]" strokeweight=".25pt">
              <v:stroke dashstyle="dash"/>
            </v:shape>
            <v:shape id="_x0000_s12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6270C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>bit</w:t>
      </w:r>
      <w:r w:rsidR="004836BC">
        <w:rPr>
          <w:rFonts w:ascii="Hand writing Mutlu" w:hAnsi="Hand writing Mutlu"/>
          <w:sz w:val="36"/>
          <w:szCs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81" style="width:75.9pt;height:29.65pt;mso-position-horizontal-relative:char;mso-position-vertical-relative:line" coordorigin="900,1498" coordsize="5426,481">
            <v:shape id="_x0000_s1282" type="#_x0000_t32" style="position:absolute;left:900;top:1498;width:5426;height:0" o:connectortype="straight" strokecolor="black [3213]" strokeweight=".25pt">
              <v:stroke dashstyle="dashDot"/>
            </v:shape>
            <v:shape id="_x0000_s1283" type="#_x0000_t32" style="position:absolute;left:900;top:1637;width:5426;height:0" o:connectortype="straight" strokecolor="black [3213]" strokeweight=".25pt">
              <v:stroke dashstyle="dash"/>
            </v:shape>
            <v:shape id="_x0000_s1284" type="#_x0000_t32" style="position:absolute;left:900;top:1831;width:5426;height:0" o:connectortype="straight" strokecolor="black [3213]" strokeweight=".25pt">
              <v:stroke dashstyle="dash"/>
            </v:shape>
            <v:shape id="_x0000_s12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birli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86" style="width:75.9pt;height:29.65pt;mso-position-horizontal-relative:char;mso-position-vertical-relative:line" coordorigin="900,1498" coordsize="5426,481">
            <v:shape id="_x0000_s1287" type="#_x0000_t32" style="position:absolute;left:900;top:1498;width:5426;height:0" o:connectortype="straight" strokecolor="black [3213]" strokeweight=".25pt">
              <v:stroke dashstyle="dashDot"/>
            </v:shape>
            <v:shape id="_x0000_s1288" type="#_x0000_t32" style="position:absolute;left:900;top:1637;width:5426;height:0" o:connectortype="straight" strokecolor="black [3213]" strokeweight=".25pt">
              <v:stroke dashstyle="dash"/>
            </v:shape>
            <v:shape id="_x0000_s1289" type="#_x0000_t32" style="position:absolute;left:900;top:1831;width:5426;height:0" o:connectortype="straight" strokecolor="black [3213]" strokeweight=".25pt">
              <v:stroke dashstyle="dash"/>
            </v:shape>
            <v:shape id="_x0000_s12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 xml:space="preserve"> bildi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91" style="width:75.9pt;height:29.65pt;mso-position-horizontal-relative:char;mso-position-vertical-relative:line" coordorigin="900,1498" coordsize="5426,481">
            <v:shape id="_x0000_s1292" type="#_x0000_t32" style="position:absolute;left:900;top:1498;width:5426;height:0" o:connectortype="straight" strokecolor="black [3213]" strokeweight=".25pt">
              <v:stroke dashstyle="dashDot"/>
            </v:shape>
            <v:shape id="_x0000_s1293" type="#_x0000_t32" style="position:absolute;left:900;top:1637;width:5426;height:0" o:connectortype="straight" strokecolor="black [3213]" strokeweight=".25pt">
              <v:stroke dashstyle="dash"/>
            </v:shape>
            <v:shape id="_x0000_s1294" type="#_x0000_t32" style="position:absolute;left:900;top:1831;width:5426;height:0" o:connectortype="straight" strokecolor="black [3213]" strokeweight=".25pt">
              <v:stroke dashstyle="dash"/>
            </v:shape>
            <v:shape id="_x0000_s12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5D2EE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bitti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296" style="width:75.9pt;height:29.65pt;mso-position-horizontal-relative:char;mso-position-vertical-relative:line" coordorigin="900,1498" coordsize="5426,481">
            <v:shape id="_x0000_s1297" type="#_x0000_t32" style="position:absolute;left:900;top:1498;width:5426;height:0" o:connectortype="straight" strokecolor="black [3213]" strokeweight=".25pt">
              <v:stroke dashstyle="dashDot"/>
            </v:shape>
            <v:shape id="_x0000_s1298" type="#_x0000_t32" style="position:absolute;left:900;top:1637;width:5426;height:0" o:connectortype="straight" strokecolor="black [3213]" strokeweight=".25pt">
              <v:stroke dashstyle="dash"/>
            </v:shape>
            <v:shape id="_x0000_s1299" type="#_x0000_t32" style="position:absolute;left:900;top:1831;width:5426;height:0" o:connectortype="straight" strokecolor="black [3213]" strokeweight=".25pt">
              <v:stroke dashstyle="dash"/>
            </v:shape>
            <v:shape id="_x0000_s130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6270C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>binme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01" style="width:75.9pt;height:29.65pt;mso-position-horizontal-relative:char;mso-position-vertical-relative:line" coordorigin="900,1498" coordsize="5426,481">
            <v:shape id="_x0000_s1302" type="#_x0000_t32" style="position:absolute;left:900;top:1498;width:5426;height:0" o:connectortype="straight" strokecolor="black [3213]" strokeweight=".25pt">
              <v:stroke dashstyle="dashDot"/>
            </v:shape>
            <v:shape id="_x0000_s1303" type="#_x0000_t32" style="position:absolute;left:900;top:1637;width:5426;height:0" o:connectortype="straight" strokecolor="black [3213]" strokeweight=".25pt">
              <v:stroke dashstyle="dash"/>
            </v:shape>
            <v:shape id="_x0000_s1304" type="#_x0000_t32" style="position:absolute;left:900;top:1831;width:5426;height:0" o:connectortype="straight" strokecolor="black [3213]" strokeweight=".25pt">
              <v:stroke dashstyle="dash"/>
            </v:shape>
            <v:shape id="_x0000_s13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Default="005D2EE8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bol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81" style="width:75.9pt;height:29.65pt;mso-position-horizontal-relative:char;mso-position-vertical-relative:line" coordorigin="900,1498" coordsize="5426,481">
            <v:shape id="_x0000_s1382" type="#_x0000_t32" style="position:absolute;left:900;top:1498;width:5426;height:0" o:connectortype="straight" strokecolor="black [3213]" strokeweight=".25pt">
              <v:stroke dashstyle="dashDot"/>
            </v:shape>
            <v:shape id="_x0000_s1383" type="#_x0000_t32" style="position:absolute;left:900;top:1637;width:5426;height:0" o:connectortype="straight" strokecolor="black [3213]" strokeweight=".25pt">
              <v:stroke dashstyle="dash"/>
            </v:shape>
            <v:shape id="_x0000_s1384" type="#_x0000_t32" style="position:absolute;left:900;top:1831;width:5426;height:0" o:connectortype="straight" strokecolor="black [3213]" strokeweight=".25pt">
              <v:stroke dashstyle="dash"/>
            </v:shape>
            <v:shape id="_x0000_s13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bot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01" style="width:75.9pt;height:29.65pt;mso-position-horizontal-relative:char;mso-position-vertical-relative:line" coordorigin="900,1498" coordsize="5426,481">
            <v:shape id="_x0000_s1402" type="#_x0000_t32" style="position:absolute;left:900;top:1498;width:5426;height:0" o:connectortype="straight" strokecolor="black [3213]" strokeweight=".25pt">
              <v:stroke dashstyle="dashDot"/>
            </v:shape>
            <v:shape id="_x0000_s1403" type="#_x0000_t32" style="position:absolute;left:900;top:1637;width:5426;height:0" o:connectortype="straight" strokecolor="black [3213]" strokeweight=".25pt">
              <v:stroke dashstyle="dash"/>
            </v:shape>
            <v:shape id="_x0000_s1404" type="#_x0000_t32" style="position:absolute;left:900;top:1831;width:5426;height:0" o:connectortype="straight" strokecolor="black [3213]" strokeweight=".25pt">
              <v:stroke dashstyle="dash"/>
            </v:shape>
            <v:shape id="_x0000_s14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5D2EE8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bom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86" style="width:75.9pt;height:29.65pt;mso-position-horizontal-relative:char;mso-position-vertical-relative:line" coordorigin="900,1498" coordsize="5426,481">
            <v:shape id="_x0000_s1387" type="#_x0000_t32" style="position:absolute;left:900;top:1498;width:5426;height:0" o:connectortype="straight" strokecolor="black [3213]" strokeweight=".25pt">
              <v:stroke dashstyle="dashDot"/>
            </v:shape>
            <v:shape id="_x0000_s1388" type="#_x0000_t32" style="position:absolute;left:900;top:1637;width:5426;height:0" o:connectortype="straight" strokecolor="black [3213]" strokeweight=".25pt">
              <v:stroke dashstyle="dash"/>
            </v:shape>
            <v:shape id="_x0000_s1389" type="#_x0000_t32" style="position:absolute;left:900;top:1831;width:5426;height:0" o:connectortype="straight" strokecolor="black [3213]" strokeweight=".25pt">
              <v:stroke dashstyle="dash"/>
            </v:shape>
            <v:shape id="_x0000_s13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boy</w:t>
      </w:r>
      <w:r w:rsidR="00E50F76">
        <w:rPr>
          <w:rFonts w:ascii="Hand writing Mutlu" w:hAnsi="Hand writing Mutlu"/>
          <w:sz w:val="36"/>
          <w:szCs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96" style="width:63.1pt;height:29.65pt;mso-position-horizontal-relative:char;mso-position-vertical-relative:line" coordorigin="900,1498" coordsize="5426,481">
            <v:shape id="_x0000_s1397" type="#_x0000_t32" style="position:absolute;left:900;top:1498;width:5426;height:0" o:connectortype="straight" strokecolor="black [3213]" strokeweight=".25pt">
              <v:stroke dashstyle="dashDot"/>
            </v:shape>
            <v:shape id="_x0000_s1398" type="#_x0000_t32" style="position:absolute;left:900;top:1637;width:5426;height:0" o:connectortype="straight" strokecolor="black [3213]" strokeweight=".25pt">
              <v:stroke dashstyle="dash"/>
            </v:shape>
            <v:shape id="_x0000_s1399" type="#_x0000_t32" style="position:absolute;left:900;top:1831;width:5426;height:0" o:connectortype="straight" strokecolor="black [3213]" strokeweight=".25pt">
              <v:stroke dashstyle="dash"/>
            </v:shape>
            <v:shape id="_x0000_s140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5D2EE8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Bolu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91" style="width:75.9pt;height:29.65pt;mso-position-horizontal-relative:char;mso-position-vertical-relative:line" coordorigin="900,1498" coordsize="5426,481">
            <v:shape id="_x0000_s1392" type="#_x0000_t32" style="position:absolute;left:900;top:1498;width:5426;height:0" o:connectortype="straight" strokecolor="black [3213]" strokeweight=".25pt">
              <v:stroke dashstyle="dashDot"/>
            </v:shape>
            <v:shape id="_x0000_s1393" type="#_x0000_t32" style="position:absolute;left:900;top:1637;width:5426;height:0" o:connectortype="straight" strokecolor="black [3213]" strokeweight=".25pt">
              <v:stroke dashstyle="dash"/>
            </v:shape>
            <v:shape id="_x0000_s1394" type="#_x0000_t32" style="position:absolute;left:900;top:1831;width:5426;height:0" o:connectortype="straight" strokecolor="black [3213]" strokeweight=".25pt">
              <v:stroke dashstyle="dash"/>
            </v:shape>
            <v:shape id="_x0000_s13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6270C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>Bora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76" style="width:63.55pt;height:29.65pt;mso-position-horizontal-relative:char;mso-position-vertical-relative:line" coordorigin="900,1498" coordsize="5426,481">
            <v:shape id="_x0000_s1377" type="#_x0000_t32" style="position:absolute;left:900;top:1498;width:5426;height:0" o:connectortype="straight" strokecolor="black [3213]" strokeweight=".25pt">
              <v:stroke dashstyle="dashDot"/>
            </v:shape>
            <v:shape id="_x0000_s1378" type="#_x0000_t32" style="position:absolute;left:900;top:1637;width:5426;height:0" o:connectortype="straight" strokecolor="black [3213]" strokeweight=".25pt">
              <v:stroke dashstyle="dash"/>
            </v:shape>
            <v:shape id="_x0000_s1379" type="#_x0000_t32" style="position:absolute;left:900;top:1831;width:5426;height:0" o:connectortype="straight" strokecolor="black [3213]" strokeweight=".25pt">
              <v:stroke dashstyle="dash"/>
            </v:shape>
            <v:shape id="_x0000_s13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5D2EE8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boru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71" style="width:75.9pt;height:29.65pt;mso-position-horizontal-relative:char;mso-position-vertical-relative:line" coordorigin="900,1498" coordsize="5426,481">
            <v:shape id="_x0000_s1372" type="#_x0000_t32" style="position:absolute;left:900;top:1498;width:5426;height:0" o:connectortype="straight" strokecolor="black [3213]" strokeweight=".25pt">
              <v:stroke dashstyle="dashDot"/>
            </v:shape>
            <v:shape id="_x0000_s1373" type="#_x0000_t32" style="position:absolute;left:900;top:1637;width:5426;height:0" o:connectortype="straight" strokecolor="black [3213]" strokeweight=".25pt">
              <v:stroke dashstyle="dash"/>
            </v:shape>
            <v:shape id="_x0000_s1374" type="#_x0000_t32" style="position:absolute;left:900;top:1831;width:5426;height:0" o:connectortype="straight" strokecolor="black [3213]" strokeweight=".25pt">
              <v:stroke dashstyle="dash"/>
            </v:shape>
            <v:shape id="_x0000_s13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6270C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bul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366" style="width:75.9pt;height:29.65pt;mso-position-horizontal-relative:char;mso-position-vertical-relative:line" coordorigin="900,1498" coordsize="5426,481">
            <v:shape id="_x0000_s1367" type="#_x0000_t32" style="position:absolute;left:900;top:1498;width:5426;height:0" o:connectortype="straight" strokecolor="black [3213]" strokeweight=".25pt">
              <v:stroke dashstyle="dashDot"/>
            </v:shape>
            <v:shape id="_x0000_s1368" type="#_x0000_t32" style="position:absolute;left:900;top:1637;width:5426;height:0" o:connectortype="straight" strokecolor="black [3213]" strokeweight=".25pt">
              <v:stroke dashstyle="dash"/>
            </v:shape>
            <v:shape id="_x0000_s1369" type="#_x0000_t32" style="position:absolute;left:900;top:1831;width:5426;height:0" o:connectortype="straight" strokecolor="black [3213]" strokeweight=".25pt">
              <v:stroke dashstyle="dash"/>
            </v:shape>
            <v:shape id="_x0000_s13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Default="00E50F76" w:rsidP="00E50F76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but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46" style="width:75.9pt;height:29.65pt;mso-position-horizontal-relative:char;mso-position-vertical-relative:line" coordorigin="900,1498" coordsize="5426,481">
            <v:shape id="_x0000_s1447" type="#_x0000_t32" style="position:absolute;left:900;top:1498;width:5426;height:0" o:connectortype="straight" strokecolor="black [3213]" strokeweight=".25pt">
              <v:stroke dashstyle="dashDot"/>
            </v:shape>
            <v:shape id="_x0000_s1448" type="#_x0000_t32" style="position:absolute;left:900;top:1637;width:5426;height:0" o:connectortype="straight" strokecolor="black [3213]" strokeweight=".25pt">
              <v:stroke dashstyle="dash"/>
            </v:shape>
            <v:shape id="_x0000_s1449" type="#_x0000_t32" style="position:absolute;left:900;top:1831;width:5426;height:0" o:connectortype="straight" strokecolor="black [3213]" strokeweight=".25pt">
              <v:stroke dashstyle="dash"/>
            </v:shape>
            <v:shape id="_x0000_s145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bura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41" style="width:75.9pt;height:29.65pt;mso-position-horizontal-relative:char;mso-position-vertical-relative:line" coordorigin="900,1498" coordsize="5426,481">
            <v:shape id="_x0000_s1442" type="#_x0000_t32" style="position:absolute;left:900;top:1498;width:5426;height:0" o:connectortype="straight" strokecolor="black [3213]" strokeweight=".25pt">
              <v:stroke dashstyle="dashDot"/>
            </v:shape>
            <v:shape id="_x0000_s1443" type="#_x0000_t32" style="position:absolute;left:900;top:1637;width:5426;height:0" o:connectortype="straight" strokecolor="black [3213]" strokeweight=".25pt">
              <v:stroke dashstyle="dash"/>
            </v:shape>
            <v:shape id="_x0000_s1444" type="#_x0000_t32" style="position:absolute;left:900;top:1831;width:5426;height:0" o:connectortype="straight" strokecolor="black [3213]" strokeweight=".25pt">
              <v:stroke dashstyle="dash"/>
            </v:shape>
            <v:shape id="_x0000_s14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Burak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36" style="width:75.9pt;height:29.65pt;mso-position-horizontal-relative:char;mso-position-vertical-relative:line" coordorigin="900,1498" coordsize="5426,481">
            <v:shape id="_x0000_s1437" type="#_x0000_t32" style="position:absolute;left:900;top:1498;width:5426;height:0" o:connectortype="straight" strokecolor="black [3213]" strokeweight=".25pt">
              <v:stroke dashstyle="dashDot"/>
            </v:shape>
            <v:shape id="_x0000_s1438" type="#_x0000_t32" style="position:absolute;left:900;top:1637;width:5426;height:0" o:connectortype="straight" strokecolor="black [3213]" strokeweight=".25pt">
              <v:stroke dashstyle="dash"/>
            </v:shape>
            <v:shape id="_x0000_s1439" type="#_x0000_t32" style="position:absolute;left:900;top:1831;width:5426;height:0" o:connectortype="straight" strokecolor="black [3213]" strokeweight=".25pt">
              <v:stroke dashstyle="dash"/>
            </v:shape>
            <v:shape id="_x0000_s14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bık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31" style="width:63.1pt;height:29.65pt;mso-position-horizontal-relative:char;mso-position-vertical-relative:line" coordorigin="900,1498" coordsize="5426,481">
            <v:shape id="_x0000_s1432" type="#_x0000_t32" style="position:absolute;left:900;top:1498;width:5426;height:0" o:connectortype="straight" strokecolor="black [3213]" strokeweight=".25pt">
              <v:stroke dashstyle="dashDot"/>
            </v:shape>
            <v:shape id="_x0000_s1433" type="#_x0000_t32" style="position:absolute;left:900;top:1637;width:5426;height:0" o:connectortype="straight" strokecolor="black [3213]" strokeweight=".25pt">
              <v:stroke dashstyle="dash"/>
            </v:shape>
            <v:shape id="_x0000_s1434" type="#_x0000_t32" style="position:absolute;left:900;top:1831;width:5426;height:0" o:connectortype="straight" strokecolor="black [3213]" strokeweight=".25pt">
              <v:stroke dashstyle="dash"/>
            </v:shape>
            <v:shape id="_x0000_s14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bırak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26" style="width:75.9pt;height:29.65pt;mso-position-horizontal-relative:char;mso-position-vertical-relative:line" coordorigin="900,1498" coordsize="5426,481">
            <v:shape id="_x0000_s1427" type="#_x0000_t32" style="position:absolute;left:900;top:1498;width:5426;height:0" o:connectortype="straight" strokecolor="black [3213]" strokeweight=".25pt">
              <v:stroke dashstyle="dashDot"/>
            </v:shape>
            <v:shape id="_x0000_s1428" type="#_x0000_t32" style="position:absolute;left:900;top:1637;width:5426;height:0" o:connectortype="straight" strokecolor="black [3213]" strokeweight=".25pt">
              <v:stroke dashstyle="dash"/>
            </v:shape>
            <v:shape id="_x0000_s1429" type="#_x0000_t32" style="position:absolute;left:900;top:1831;width:5426;height:0" o:connectortype="straight" strokecolor="black [3213]" strokeweight=".25pt">
              <v:stroke dashstyle="dash"/>
            </v:shape>
            <v:shape id="_x0000_s14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bıdık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21" style="width:63.55pt;height:29.65pt;mso-position-horizontal-relative:char;mso-position-vertical-relative:line" coordorigin="900,1498" coordsize="5426,481">
            <v:shape id="_x0000_s1422" type="#_x0000_t32" style="position:absolute;left:900;top:1498;width:5426;height:0" o:connectortype="straight" strokecolor="black [3213]" strokeweight=".25pt">
              <v:stroke dashstyle="dashDot"/>
            </v:shape>
            <v:shape id="_x0000_s1423" type="#_x0000_t32" style="position:absolute;left:900;top:1637;width:5426;height:0" o:connectortype="straight" strokecolor="black [3213]" strokeweight=".25pt">
              <v:stroke dashstyle="dash"/>
            </v:shape>
            <v:shape id="_x0000_s1424" type="#_x0000_t32" style="position:absolute;left:900;top:1831;width:5426;height:0" o:connectortype="straight" strokecolor="black [3213]" strokeweight=".25pt">
              <v:stroke dashstyle="dash"/>
            </v:shape>
            <v:shape id="_x0000_s142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böl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16" style="width:75.9pt;height:29.65pt;mso-position-horizontal-relative:char;mso-position-vertical-relative:line" coordorigin="900,1498" coordsize="5426,481">
            <v:shape id="_x0000_s1417" type="#_x0000_t32" style="position:absolute;left:900;top:1498;width:5426;height:0" o:connectortype="straight" strokecolor="black [3213]" strokeweight=".25pt">
              <v:stroke dashstyle="dashDot"/>
            </v:shape>
            <v:shape id="_x0000_s1418" type="#_x0000_t32" style="position:absolute;left:900;top:1637;width:5426;height:0" o:connectortype="straight" strokecolor="black [3213]" strokeweight=".25pt">
              <v:stroke dashstyle="dash"/>
            </v:shape>
            <v:shape id="_x0000_s1419" type="#_x0000_t32" style="position:absolute;left:900;top:1831;width:5426;height:0" o:connectortype="straight" strokecolor="black [3213]" strokeweight=".25pt">
              <v:stroke dashstyle="dash"/>
            </v:shape>
            <v:shape id="_x0000_s142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bölü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11" style="width:75.9pt;height:29.65pt;mso-position-horizontal-relative:char;mso-position-vertical-relative:line" coordorigin="900,1498" coordsize="5426,481">
            <v:shape id="_x0000_s1412" type="#_x0000_t32" style="position:absolute;left:900;top:1498;width:5426;height:0" o:connectortype="straight" strokecolor="black [3213]" strokeweight=".25pt">
              <v:stroke dashstyle="dashDot"/>
            </v:shape>
            <v:shape id="_x0000_s1413" type="#_x0000_t32" style="position:absolute;left:900;top:1637;width:5426;height:0" o:connectortype="straight" strokecolor="black [3213]" strokeweight=".25pt">
              <v:stroke dashstyle="dash"/>
            </v:shape>
            <v:shape id="_x0000_s1414" type="#_x0000_t32" style="position:absolute;left:900;top:1831;width:5426;height:0" o:connectortype="straight" strokecolor="black [3213]" strokeweight=".25pt">
              <v:stroke dashstyle="dash"/>
            </v:shape>
            <v:shape id="_x0000_s141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Default="005D2EE8" w:rsidP="00E50F76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börek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86" style="width:75.9pt;height:29.65pt;mso-position-horizontal-relative:char;mso-position-vertical-relative:line" coordorigin="900,1498" coordsize="5426,481">
            <v:shape id="_x0000_s1487" type="#_x0000_t32" style="position:absolute;left:900;top:1498;width:5426;height:0" o:connectortype="straight" strokecolor="black [3213]" strokeweight=".25pt">
              <v:stroke dashstyle="dashDot"/>
            </v:shape>
            <v:shape id="_x0000_s1488" type="#_x0000_t32" style="position:absolute;left:900;top:1637;width:5426;height:0" o:connectortype="straight" strokecolor="black [3213]" strokeweight=".25pt">
              <v:stroke dashstyle="dash"/>
            </v:shape>
            <v:shape id="_x0000_s1489" type="#_x0000_t32" style="position:absolute;left:900;top:1831;width:5426;height:0" o:connectortype="straight" strokecolor="black [3213]" strokeweight=".25pt">
              <v:stroke dashstyle="dash"/>
            </v:shape>
            <v:shape id="_x0000_s14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5D2EE8">
        <w:rPr>
          <w:rFonts w:ascii="Hand writing Mutlu" w:hAnsi="Hand writing Mutlu"/>
          <w:sz w:val="32"/>
        </w:rPr>
        <w:t>bülbül</w:t>
      </w:r>
      <w:r>
        <w:rPr>
          <w:rFonts w:ascii="Hand writing Mutlu" w:hAnsi="Hand writing Mutlu"/>
          <w:sz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81" style="width:67.3pt;height:29.65pt;mso-position-horizontal-relative:char;mso-position-vertical-relative:line" coordorigin="900,1498" coordsize="5426,481">
            <v:shape id="_x0000_s1482" type="#_x0000_t32" style="position:absolute;left:900;top:1498;width:5426;height:0" o:connectortype="straight" strokecolor="black [3213]" strokeweight=".25pt">
              <v:stroke dashstyle="dashDot"/>
            </v:shape>
            <v:shape id="_x0000_s1483" type="#_x0000_t32" style="position:absolute;left:900;top:1637;width:5426;height:0" o:connectortype="straight" strokecolor="black [3213]" strokeweight=".25pt">
              <v:stroke dashstyle="dash"/>
            </v:shape>
            <v:shape id="_x0000_s1484" type="#_x0000_t32" style="position:absolute;left:900;top:1831;width:5426;height:0" o:connectortype="straight" strokecolor="black [3213]" strokeweight=".25pt">
              <v:stroke dashstyle="dash"/>
            </v:shape>
            <v:shape id="_x0000_s14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Bülent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76" style="width:75.9pt;height:29.65pt;mso-position-horizontal-relative:char;mso-position-vertical-relative:line" coordorigin="900,1498" coordsize="5426,481">
            <v:shape id="_x0000_s1477" type="#_x0000_t32" style="position:absolute;left:900;top:1498;width:5426;height:0" o:connectortype="straight" strokecolor="black [3213]" strokeweight=".25pt">
              <v:stroke dashstyle="dashDot"/>
            </v:shape>
            <v:shape id="_x0000_s1478" type="#_x0000_t32" style="position:absolute;left:900;top:1637;width:5426;height:0" o:connectortype="straight" strokecolor="black [3213]" strokeweight=".25pt">
              <v:stroke dashstyle="dash"/>
            </v:shape>
            <v:shape id="_x0000_s1479" type="#_x0000_t32" style="position:absolute;left:900;top:1831;width:5426;height:0" o:connectortype="straight" strokecolor="black [3213]" strokeweight=".25pt">
              <v:stroke dashstyle="dash"/>
            </v:shape>
            <v:shape id="_x0000_s14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>Betül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71" style="width:63.1pt;height:29.65pt;mso-position-horizontal-relative:char;mso-position-vertical-relative:line" coordorigin="900,1498" coordsize="5426,481">
            <v:shape id="_x0000_s1472" type="#_x0000_t32" style="position:absolute;left:900;top:1498;width:5426;height:0" o:connectortype="straight" strokecolor="black [3213]" strokeweight=".25pt">
              <v:stroke dashstyle="dashDot"/>
            </v:shape>
            <v:shape id="_x0000_s1473" type="#_x0000_t32" style="position:absolute;left:900;top:1637;width:5426;height:0" o:connectortype="straight" strokecolor="black [3213]" strokeweight=".25pt">
              <v:stroke dashstyle="dash"/>
            </v:shape>
            <v:shape id="_x0000_s1474" type="#_x0000_t32" style="position:absolute;left:900;top:1831;width:5426;height:0" o:connectortype="straight" strokecolor="black [3213]" strokeweight=".25pt">
              <v:stroke dashstyle="dash"/>
            </v:shape>
            <v:shape id="_x0000_s14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büyük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66" style="width:75.9pt;height:29.65pt;mso-position-horizontal-relative:char;mso-position-vertical-relative:line" coordorigin="900,1498" coordsize="5426,481">
            <v:shape id="_x0000_s1467" type="#_x0000_t32" style="position:absolute;left:900;top:1498;width:5426;height:0" o:connectortype="straight" strokecolor="black [3213]" strokeweight=".25pt">
              <v:stroke dashstyle="dashDot"/>
            </v:shape>
            <v:shape id="_x0000_s1468" type="#_x0000_t32" style="position:absolute;left:900;top:1637;width:5426;height:0" o:connectortype="straight" strokecolor="black [3213]" strokeweight=".25pt">
              <v:stroke dashstyle="dash"/>
            </v:shape>
            <v:shape id="_x0000_s1469" type="#_x0000_t32" style="position:absolute;left:900;top:1831;width:5426;height:0" o:connectortype="straight" strokecolor="black [3213]" strokeweight=".25pt">
              <v:stroke dashstyle="dash"/>
            </v:shape>
            <v:shape id="_x0000_s14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bina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61" style="width:63.55pt;height:29.65pt;mso-position-horizontal-relative:char;mso-position-vertical-relative:line" coordorigin="900,1498" coordsize="5426,481">
            <v:shape id="_x0000_s1462" type="#_x0000_t32" style="position:absolute;left:900;top:1498;width:5426;height:0" o:connectortype="straight" strokecolor="black [3213]" strokeweight=".25pt">
              <v:stroke dashstyle="dashDot"/>
            </v:shape>
            <v:shape id="_x0000_s1463" type="#_x0000_t32" style="position:absolute;left:900;top:1637;width:5426;height:0" o:connectortype="straight" strokecolor="black [3213]" strokeweight=".25pt">
              <v:stroke dashstyle="dash"/>
            </v:shape>
            <v:shape id="_x0000_s1464" type="#_x0000_t32" style="position:absolute;left:900;top:1831;width:5426;height:0" o:connectortype="straight" strokecolor="black [3213]" strokeweight=".25pt">
              <v:stroke dashstyle="dash"/>
            </v:shape>
            <v:shape id="_x0000_s146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boya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56" style="width:75.9pt;height:29.65pt;mso-position-horizontal-relative:char;mso-position-vertical-relative:line" coordorigin="900,1498" coordsize="5426,481">
            <v:shape id="_x0000_s1457" type="#_x0000_t32" style="position:absolute;left:900;top:1498;width:5426;height:0" o:connectortype="straight" strokecolor="black [3213]" strokeweight=".25pt">
              <v:stroke dashstyle="dashDot"/>
            </v:shape>
            <v:shape id="_x0000_s1458" type="#_x0000_t32" style="position:absolute;left:900;top:1637;width:5426;height:0" o:connectortype="straight" strokecolor="black [3213]" strokeweight=".25pt">
              <v:stroke dashstyle="dash"/>
            </v:shape>
            <v:shape id="_x0000_s1459" type="#_x0000_t32" style="position:absolute;left:900;top:1831;width:5426;height:0" o:connectortype="straight" strokecolor="black [3213]" strokeweight=".25pt">
              <v:stroke dashstyle="dash"/>
            </v:shape>
            <v:shape id="_x0000_s14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5D2EE8">
        <w:rPr>
          <w:rFonts w:ascii="Hand writing Mutlu" w:hAnsi="Hand writing Mutlu"/>
          <w:sz w:val="32"/>
          <w:szCs w:val="36"/>
        </w:rPr>
        <w:t>bayrak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451" style="width:65.5pt;height:29.65pt;mso-position-horizontal-relative:char;mso-position-vertical-relative:line" coordorigin="900,1498" coordsize="5426,481">
            <v:shape id="_x0000_s1452" type="#_x0000_t32" style="position:absolute;left:900;top:1498;width:5426;height:0" o:connectortype="straight" strokecolor="black [3213]" strokeweight=".25pt">
              <v:stroke dashstyle="dashDot"/>
            </v:shape>
            <v:shape id="_x0000_s1453" type="#_x0000_t32" style="position:absolute;left:900;top:1637;width:5426;height:0" o:connectortype="straight" strokecolor="black [3213]" strokeweight=".25pt">
              <v:stroke dashstyle="dash"/>
            </v:shape>
            <v:shape id="_x0000_s1454" type="#_x0000_t32" style="position:absolute;left:900;top:1831;width:5426;height:0" o:connectortype="straight" strokecolor="black [3213]" strokeweight=".25pt">
              <v:stroke dashstyle="dash"/>
            </v:shape>
            <v:shape id="_x0000_s14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Default="005D2EE8" w:rsidP="00E50F76">
      <w:pPr>
        <w:pStyle w:val="AralkYok"/>
        <w:rPr>
          <w:sz w:val="20"/>
        </w:rPr>
      </w:pPr>
    </w:p>
    <w:p w:rsidR="005D2EE8" w:rsidRDefault="005D2EE8" w:rsidP="005D2EE8">
      <w:pPr>
        <w:pStyle w:val="AralkYok"/>
        <w:rPr>
          <w:rFonts w:ascii="Hand writing Mutlu" w:hAnsi="Hand writing Mutlu"/>
          <w:sz w:val="36"/>
        </w:rPr>
      </w:pPr>
      <w:r w:rsidRPr="005D2EE8">
        <w:rPr>
          <w:rFonts w:ascii="Hand writing Mutlu" w:hAnsi="Hand writing Mutlu"/>
          <w:sz w:val="32"/>
          <w:szCs w:val="36"/>
        </w:rPr>
        <w:t>balina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526" style="width:75.9pt;height:29.65pt;mso-position-horizontal-relative:char;mso-position-vertical-relative:line" coordorigin="900,1498" coordsize="5426,481">
            <v:shape id="_x0000_s1527" type="#_x0000_t32" style="position:absolute;left:900;top:1498;width:5426;height:0" o:connectortype="straight" strokecolor="black [3213]" strokeweight=".25pt">
              <v:stroke dashstyle="dashDot"/>
            </v:shape>
            <v:shape id="_x0000_s1528" type="#_x0000_t32" style="position:absolute;left:900;top:1637;width:5426;height:0" o:connectortype="straight" strokecolor="black [3213]" strokeweight=".25pt">
              <v:stroke dashstyle="dash"/>
            </v:shape>
            <v:shape id="_x0000_s1529" type="#_x0000_t32" style="position:absolute;left:900;top:1831;width:5426;height:0" o:connectortype="straight" strokecolor="black [3213]" strokeweight=".25pt">
              <v:stroke dashstyle="dash"/>
            </v:shape>
            <v:shape id="_x0000_s15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D133F">
        <w:rPr>
          <w:rFonts w:ascii="Hand writing Mutlu" w:hAnsi="Hand writing Mutlu"/>
          <w:sz w:val="32"/>
        </w:rPr>
        <w:t>Bekir</w:t>
      </w:r>
      <w:r>
        <w:rPr>
          <w:rFonts w:ascii="Hand writing Mutlu" w:hAnsi="Hand writing Mutlu"/>
          <w:sz w:val="36"/>
        </w:rPr>
        <w:t xml:space="preserve"> 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521" style="width:67.3pt;height:29.65pt;mso-position-horizontal-relative:char;mso-position-vertical-relative:line" coordorigin="900,1498" coordsize="5426,481">
            <v:shape id="_x0000_s1522" type="#_x0000_t32" style="position:absolute;left:900;top:1498;width:5426;height:0" o:connectortype="straight" strokecolor="black [3213]" strokeweight=".25pt">
              <v:stroke dashstyle="dashDot"/>
            </v:shape>
            <v:shape id="_x0000_s1523" type="#_x0000_t32" style="position:absolute;left:900;top:1637;width:5426;height:0" o:connectortype="straight" strokecolor="black [3213]" strokeweight=".25pt">
              <v:stroke dashstyle="dash"/>
            </v:shape>
            <v:shape id="_x0000_s1524" type="#_x0000_t32" style="position:absolute;left:900;top:1831;width:5426;height:0" o:connectortype="straight" strokecolor="black [3213]" strokeweight=".25pt">
              <v:stroke dashstyle="dash"/>
            </v:shape>
            <v:shape id="_x0000_s152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ED133F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bulut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516" style="width:75.9pt;height:29.65pt;mso-position-horizontal-relative:char;mso-position-vertical-relative:line" coordorigin="900,1498" coordsize="5426,481">
            <v:shape id="_x0000_s1517" type="#_x0000_t32" style="position:absolute;left:900;top:1498;width:5426;height:0" o:connectortype="straight" strokecolor="black [3213]" strokeweight=".25pt">
              <v:stroke dashstyle="dashDot"/>
            </v:shape>
            <v:shape id="_x0000_s1518" type="#_x0000_t32" style="position:absolute;left:900;top:1637;width:5426;height:0" o:connectortype="straight" strokecolor="black [3213]" strokeweight=".25pt">
              <v:stroke dashstyle="dash"/>
            </v:shape>
            <v:shape id="_x0000_s1519" type="#_x0000_t32" style="position:absolute;left:900;top:1831;width:5426;height:0" o:connectortype="straight" strokecolor="black [3213]" strokeweight=".25pt">
              <v:stroke dashstyle="dash"/>
            </v:shape>
            <v:shape id="_x0000_s152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5D2EE8">
        <w:rPr>
          <w:rFonts w:ascii="Hand writing Mutlu" w:hAnsi="Hand writing Mutlu"/>
          <w:sz w:val="36"/>
        </w:rPr>
        <w:t>B</w:t>
      </w:r>
      <w:r>
        <w:rPr>
          <w:rFonts w:ascii="Hand writing Mutlu" w:hAnsi="Hand writing Mutlu"/>
          <w:sz w:val="36"/>
        </w:rPr>
        <w:t>ursa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511" style="width:63.1pt;height:29.65pt;mso-position-horizontal-relative:char;mso-position-vertical-relative:line" coordorigin="900,1498" coordsize="5426,481">
            <v:shape id="_x0000_s1512" type="#_x0000_t32" style="position:absolute;left:900;top:1498;width:5426;height:0" o:connectortype="straight" strokecolor="black [3213]" strokeweight=".25pt">
              <v:stroke dashstyle="dashDot"/>
            </v:shape>
            <v:shape id="_x0000_s1513" type="#_x0000_t32" style="position:absolute;left:900;top:1637;width:5426;height:0" o:connectortype="straight" strokecolor="black [3213]" strokeweight=".25pt">
              <v:stroke dashstyle="dash"/>
            </v:shape>
            <v:shape id="_x0000_s1514" type="#_x0000_t32" style="position:absolute;left:900;top:1831;width:5426;height:0" o:connectortype="straight" strokecolor="black [3213]" strokeweight=".25pt">
              <v:stroke dashstyle="dash"/>
            </v:shape>
            <v:shape id="_x0000_s151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ED133F" w:rsidP="005D2EE8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bilet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506" style="width:75.9pt;height:29.65pt;mso-position-horizontal-relative:char;mso-position-vertical-relative:line" coordorigin="900,1498" coordsize="5426,481">
            <v:shape id="_x0000_s1507" type="#_x0000_t32" style="position:absolute;left:900;top:1498;width:5426;height:0" o:connectortype="straight" strokecolor="black [3213]" strokeweight=".25pt">
              <v:stroke dashstyle="dashDot"/>
            </v:shape>
            <v:shape id="_x0000_s1508" type="#_x0000_t32" style="position:absolute;left:900;top:1637;width:5426;height:0" o:connectortype="straight" strokecolor="black [3213]" strokeweight=".25pt">
              <v:stroke dashstyle="dash"/>
            </v:shape>
            <v:shape id="_x0000_s1509" type="#_x0000_t32" style="position:absolute;left:900;top:1831;width:5426;height:0" o:connectortype="straight" strokecolor="black [3213]" strokeweight=".25pt">
              <v:stroke dashstyle="dash"/>
            </v:shape>
            <v:shape id="_x0000_s151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5D2EE8">
        <w:rPr>
          <w:rFonts w:ascii="Hand writing Mutlu" w:hAnsi="Hand writing Mutlu"/>
          <w:sz w:val="36"/>
        </w:rPr>
        <w:t xml:space="preserve"> b</w:t>
      </w:r>
      <w:r>
        <w:rPr>
          <w:rFonts w:ascii="Hand writing Mutlu" w:hAnsi="Hand writing Mutlu"/>
          <w:sz w:val="36"/>
        </w:rPr>
        <w:t>amya</w:t>
      </w:r>
      <w:r w:rsidR="001B0138">
        <w:rPr>
          <w:rFonts w:ascii="Hand writing Mutlu" w:hAnsi="Hand writing Mutlu"/>
          <w:sz w:val="36"/>
        </w:rPr>
      </w:r>
      <w:r w:rsidR="001B0138">
        <w:rPr>
          <w:rFonts w:ascii="Hand writing Mutlu" w:hAnsi="Hand writing Mutlu"/>
          <w:sz w:val="36"/>
        </w:rPr>
        <w:pict>
          <v:group id="_x0000_s1501" style="width:63.55pt;height:29.65pt;mso-position-horizontal-relative:char;mso-position-vertical-relative:line" coordorigin="900,1498" coordsize="5426,481">
            <v:shape id="_x0000_s1502" type="#_x0000_t32" style="position:absolute;left:900;top:1498;width:5426;height:0" o:connectortype="straight" strokecolor="black [3213]" strokeweight=".25pt">
              <v:stroke dashstyle="dashDot"/>
            </v:shape>
            <v:shape id="_x0000_s1503" type="#_x0000_t32" style="position:absolute;left:900;top:1637;width:5426;height:0" o:connectortype="straight" strokecolor="black [3213]" strokeweight=".25pt">
              <v:stroke dashstyle="dash"/>
            </v:shape>
            <v:shape id="_x0000_s1504" type="#_x0000_t32" style="position:absolute;left:900;top:1831;width:5426;height:0" o:connectortype="straight" strokecolor="black [3213]" strokeweight=".25pt">
              <v:stroke dashstyle="dash"/>
            </v:shape>
            <v:shape id="_x0000_s15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5D2EE8" w:rsidRPr="004836BC" w:rsidRDefault="005D2EE8" w:rsidP="005D2EE8">
      <w:pPr>
        <w:pStyle w:val="AralkYok"/>
        <w:rPr>
          <w:sz w:val="20"/>
        </w:rPr>
      </w:pPr>
    </w:p>
    <w:p w:rsidR="005D2EE8" w:rsidRDefault="00ED133F" w:rsidP="00E50F76">
      <w:pPr>
        <w:pStyle w:val="AralkYok"/>
        <w:rPr>
          <w:sz w:val="20"/>
        </w:rPr>
      </w:pPr>
      <w:r>
        <w:rPr>
          <w:sz w:val="20"/>
        </w:rPr>
        <w:t>.</w:t>
      </w:r>
    </w:p>
    <w:p w:rsidR="005D6EAA" w:rsidRDefault="005D6EAA" w:rsidP="00802D5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lastRenderedPageBreak/>
        <w:t xml:space="preserve">Aşağıdaki </w:t>
      </w:r>
      <w:r>
        <w:rPr>
          <w:rFonts w:asciiTheme="majorHAnsi" w:hAnsiTheme="majorHAnsi"/>
        </w:rPr>
        <w:t>met</w:t>
      </w:r>
      <w:r w:rsidR="0052146D">
        <w:rPr>
          <w:rFonts w:asciiTheme="majorHAnsi" w:hAnsiTheme="majorHAnsi"/>
        </w:rPr>
        <w:t>inler</w:t>
      </w:r>
      <w:r>
        <w:rPr>
          <w:rFonts w:asciiTheme="majorHAnsi" w:hAnsiTheme="majorHAnsi"/>
        </w:rPr>
        <w:t xml:space="preserve">i 5 kez okuyalım. </w:t>
      </w:r>
      <w:r w:rsidR="0052146D">
        <w:rPr>
          <w:rFonts w:asciiTheme="majorHAnsi" w:hAnsiTheme="majorHAnsi"/>
        </w:rPr>
        <w:t xml:space="preserve">İlk metni </w:t>
      </w:r>
      <w:r>
        <w:rPr>
          <w:rFonts w:asciiTheme="majorHAnsi" w:hAnsiTheme="majorHAnsi"/>
        </w:rPr>
        <w:t xml:space="preserve">biz söyleyelim, </w:t>
      </w:r>
      <w:r w:rsidR="0052146D" w:rsidRPr="0052146D">
        <w:rPr>
          <w:rFonts w:asciiTheme="majorHAnsi" w:hAnsiTheme="majorHAnsi"/>
          <w:b/>
        </w:rPr>
        <w:t>bakmadan</w:t>
      </w:r>
      <w:r w:rsidR="0052146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y</w:t>
      </w:r>
      <w:r w:rsidRPr="00146B75">
        <w:rPr>
          <w:rFonts w:asciiTheme="majorHAnsi" w:hAnsiTheme="majorHAnsi"/>
        </w:rPr>
        <w:t>azalım</w:t>
      </w:r>
      <w:r>
        <w:rPr>
          <w:rFonts w:asciiTheme="majorHAnsi" w:hAnsiTheme="majorHAnsi"/>
        </w:rPr>
        <w:t>.</w:t>
      </w:r>
    </w:p>
    <w:p w:rsidR="00ED133F" w:rsidRPr="002D309A" w:rsidRDefault="00ED133F" w:rsidP="00ED133F">
      <w:pPr>
        <w:rPr>
          <w:rFonts w:ascii="Hand writing Mutlu" w:hAnsi="Hand writing Mutlu"/>
          <w:sz w:val="36"/>
          <w:szCs w:val="36"/>
        </w:rPr>
      </w:pPr>
      <w:r w:rsidRPr="002D309A">
        <w:rPr>
          <w:rFonts w:ascii="Hand writing Mutlu" w:hAnsi="Hand writing Mutlu"/>
          <w:sz w:val="36"/>
          <w:szCs w:val="36"/>
        </w:rPr>
        <w:t>De</w:t>
      </w:r>
      <w:r w:rsidRPr="00684D98">
        <w:rPr>
          <w:rFonts w:ascii="Hand writing Mutlu" w:hAnsi="Hand writing Mutlu"/>
          <w:color w:val="0000FF"/>
          <w:sz w:val="36"/>
          <w:szCs w:val="36"/>
        </w:rPr>
        <w:t>re</w:t>
      </w:r>
      <w:r w:rsidRPr="002D309A">
        <w:rPr>
          <w:rFonts w:ascii="Hand writing Mutlu" w:hAnsi="Hand writing Mutlu"/>
          <w:sz w:val="36"/>
          <w:szCs w:val="36"/>
        </w:rPr>
        <w:t xml:space="preserve"> kı</w:t>
      </w:r>
      <w:r w:rsidRPr="00684D98">
        <w:rPr>
          <w:rFonts w:ascii="Hand writing Mutlu" w:hAnsi="Hand writing Mutlu"/>
          <w:color w:val="0000FF"/>
          <w:sz w:val="36"/>
          <w:szCs w:val="36"/>
        </w:rPr>
        <w:t>yı</w:t>
      </w:r>
      <w:r w:rsidRPr="002D309A">
        <w:rPr>
          <w:rFonts w:ascii="Hand writing Mutlu" w:hAnsi="Hand writing Mutlu"/>
          <w:sz w:val="36"/>
          <w:szCs w:val="36"/>
        </w:rPr>
        <w:t>sın</w:t>
      </w:r>
      <w:r w:rsidRPr="00684D98">
        <w:rPr>
          <w:rFonts w:ascii="Hand writing Mutlu" w:hAnsi="Hand writing Mutlu"/>
          <w:color w:val="0000FF"/>
          <w:sz w:val="36"/>
          <w:szCs w:val="36"/>
        </w:rPr>
        <w:t>da</w:t>
      </w:r>
      <w:r w:rsidRPr="002D309A">
        <w:rPr>
          <w:rFonts w:ascii="Hand writing Mutlu" w:hAnsi="Hand writing Mutlu"/>
          <w:sz w:val="36"/>
          <w:szCs w:val="36"/>
        </w:rPr>
        <w:t xml:space="preserve"> ba</w:t>
      </w:r>
      <w:r w:rsidRPr="00684D98">
        <w:rPr>
          <w:rFonts w:ascii="Hand writing Mutlu" w:hAnsi="Hand writing Mutlu"/>
          <w:color w:val="0000FF"/>
          <w:sz w:val="36"/>
          <w:szCs w:val="36"/>
        </w:rPr>
        <w:t>lık</w:t>
      </w:r>
      <w:r w:rsidRPr="002D309A">
        <w:rPr>
          <w:rFonts w:ascii="Hand writing Mutlu" w:hAnsi="Hand writing Mutlu"/>
          <w:sz w:val="36"/>
          <w:szCs w:val="36"/>
        </w:rPr>
        <w:t xml:space="preserve"> tut</w:t>
      </w:r>
      <w:r w:rsidRPr="00684D98">
        <w:rPr>
          <w:rFonts w:ascii="Hand writing Mutlu" w:hAnsi="Hand writing Mutlu"/>
          <w:color w:val="0000FF"/>
          <w:sz w:val="36"/>
          <w:szCs w:val="36"/>
        </w:rPr>
        <w:t>tuk</w:t>
      </w:r>
      <w:r w:rsidRPr="002D309A">
        <w:rPr>
          <w:rFonts w:ascii="Hand writing Mutlu" w:hAnsi="Hand writing Mutlu"/>
          <w:sz w:val="36"/>
          <w:szCs w:val="36"/>
        </w:rPr>
        <w:t>.</w:t>
      </w:r>
    </w:p>
    <w:p w:rsidR="00ED133F" w:rsidRPr="002D309A" w:rsidRDefault="00ED133F" w:rsidP="00ED133F">
      <w:pPr>
        <w:rPr>
          <w:rFonts w:ascii="Hand writing Mutlu" w:hAnsi="Hand writing Mutlu"/>
          <w:sz w:val="36"/>
          <w:szCs w:val="36"/>
        </w:rPr>
      </w:pPr>
      <w:r w:rsidRPr="00684D98">
        <w:rPr>
          <w:rFonts w:ascii="Hand writing Mutlu" w:hAnsi="Hand writing Mutlu"/>
          <w:color w:val="0000FF"/>
          <w:sz w:val="36"/>
          <w:szCs w:val="36"/>
        </w:rPr>
        <w:t>Be</w:t>
      </w:r>
      <w:r>
        <w:rPr>
          <w:rFonts w:ascii="Hand writing Mutlu" w:hAnsi="Hand writing Mutlu"/>
          <w:sz w:val="36"/>
          <w:szCs w:val="36"/>
        </w:rPr>
        <w:t>tül</w:t>
      </w:r>
      <w:r w:rsidRPr="002D309A">
        <w:rPr>
          <w:rFonts w:ascii="Hand writing Mutlu" w:hAnsi="Hand writing Mutlu"/>
          <w:sz w:val="36"/>
          <w:szCs w:val="36"/>
        </w:rPr>
        <w:t xml:space="preserve"> </w:t>
      </w:r>
      <w:r w:rsidRPr="00684D98">
        <w:rPr>
          <w:rFonts w:ascii="Hand writing Mutlu" w:hAnsi="Hand writing Mutlu"/>
          <w:color w:val="0000FF"/>
          <w:sz w:val="36"/>
          <w:szCs w:val="36"/>
        </w:rPr>
        <w:t>i</w:t>
      </w:r>
      <w:r w:rsidRPr="002D309A">
        <w:rPr>
          <w:rFonts w:ascii="Hand writing Mutlu" w:hAnsi="Hand writing Mutlu"/>
          <w:sz w:val="36"/>
          <w:szCs w:val="36"/>
        </w:rPr>
        <w:t xml:space="preserve">ki </w:t>
      </w:r>
      <w:r w:rsidRPr="00684D98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>lık tut</w:t>
      </w:r>
      <w:r w:rsidRPr="00684D98">
        <w:rPr>
          <w:rFonts w:ascii="Hand writing Mutlu" w:hAnsi="Hand writing Mutlu"/>
          <w:color w:val="0000FF"/>
          <w:sz w:val="36"/>
          <w:szCs w:val="36"/>
        </w:rPr>
        <w:t>tu</w:t>
      </w:r>
      <w:r w:rsidRPr="002D309A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684D98">
        <w:rPr>
          <w:rFonts w:ascii="Hand writing Mutlu" w:hAnsi="Hand writing Mutlu"/>
          <w:color w:val="0000FF"/>
          <w:sz w:val="36"/>
          <w:szCs w:val="36"/>
        </w:rPr>
        <w:t>Ba</w:t>
      </w:r>
      <w:r>
        <w:rPr>
          <w:rFonts w:ascii="Hand writing Mutlu" w:hAnsi="Hand writing Mutlu"/>
          <w:sz w:val="36"/>
          <w:szCs w:val="36"/>
        </w:rPr>
        <w:t>nu</w:t>
      </w:r>
      <w:r w:rsidRPr="002D309A">
        <w:rPr>
          <w:rFonts w:ascii="Hand writing Mutlu" w:hAnsi="Hand writing Mutlu"/>
          <w:sz w:val="36"/>
          <w:szCs w:val="36"/>
        </w:rPr>
        <w:t xml:space="preserve"> dik</w:t>
      </w:r>
      <w:r w:rsidRPr="00684D98">
        <w:rPr>
          <w:rFonts w:ascii="Hand writing Mutlu" w:hAnsi="Hand writing Mutlu"/>
          <w:color w:val="0000FF"/>
          <w:sz w:val="36"/>
          <w:szCs w:val="36"/>
        </w:rPr>
        <w:t>kat</w:t>
      </w:r>
      <w:r w:rsidRPr="002D309A">
        <w:rPr>
          <w:rFonts w:ascii="Hand writing Mutlu" w:hAnsi="Hand writing Mutlu"/>
          <w:sz w:val="36"/>
          <w:szCs w:val="36"/>
        </w:rPr>
        <w:t xml:space="preserve"> et</w:t>
      </w:r>
      <w:r w:rsidRPr="00684D98">
        <w:rPr>
          <w:rFonts w:ascii="Hand writing Mutlu" w:hAnsi="Hand writing Mutlu"/>
          <w:color w:val="0000FF"/>
          <w:sz w:val="36"/>
          <w:szCs w:val="36"/>
        </w:rPr>
        <w:t>ti</w:t>
      </w:r>
      <w:r w:rsidRPr="002D309A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Al</w:t>
      </w:r>
      <w:r w:rsidRPr="00684D98">
        <w:rPr>
          <w:rFonts w:ascii="Hand writing Mutlu" w:hAnsi="Hand writing Mutlu"/>
          <w:color w:val="0000FF"/>
          <w:sz w:val="36"/>
          <w:szCs w:val="36"/>
        </w:rPr>
        <w:t>tı</w:t>
      </w:r>
      <w:r w:rsidRPr="002D309A">
        <w:rPr>
          <w:rFonts w:ascii="Hand writing Mutlu" w:hAnsi="Hand writing Mutlu"/>
          <w:sz w:val="36"/>
          <w:szCs w:val="36"/>
        </w:rPr>
        <w:t xml:space="preserve"> ba</w:t>
      </w:r>
      <w:r w:rsidRPr="00684D98">
        <w:rPr>
          <w:rFonts w:ascii="Hand writing Mutlu" w:hAnsi="Hand writing Mutlu"/>
          <w:color w:val="0000FF"/>
          <w:sz w:val="36"/>
          <w:szCs w:val="36"/>
        </w:rPr>
        <w:t>lık</w:t>
      </w:r>
      <w:r w:rsidRPr="002D309A">
        <w:rPr>
          <w:rFonts w:ascii="Hand writing Mutlu" w:hAnsi="Hand writing Mutlu"/>
          <w:sz w:val="36"/>
          <w:szCs w:val="36"/>
        </w:rPr>
        <w:t xml:space="preserve"> tut</w:t>
      </w:r>
      <w:r w:rsidRPr="00684D98">
        <w:rPr>
          <w:rFonts w:ascii="Hand writing Mutlu" w:hAnsi="Hand writing Mutlu"/>
          <w:color w:val="0000FF"/>
          <w:sz w:val="36"/>
          <w:szCs w:val="36"/>
        </w:rPr>
        <w:t>tu</w:t>
      </w:r>
      <w:r w:rsidRPr="002D309A">
        <w:rPr>
          <w:rFonts w:ascii="Hand writing Mutlu" w:hAnsi="Hand writing Mutlu"/>
          <w:sz w:val="36"/>
          <w:szCs w:val="36"/>
        </w:rPr>
        <w:t>.</w:t>
      </w:r>
    </w:p>
    <w:p w:rsidR="00ED133F" w:rsidRPr="002D309A" w:rsidRDefault="00ED133F" w:rsidP="00ED133F">
      <w:pPr>
        <w:rPr>
          <w:rFonts w:ascii="Hand writing Mutlu" w:hAnsi="Hand writing Mutlu"/>
          <w:sz w:val="36"/>
          <w:szCs w:val="36"/>
        </w:rPr>
      </w:pPr>
      <w:r w:rsidRPr="00684D98">
        <w:rPr>
          <w:rFonts w:ascii="Hand writing Mutlu" w:hAnsi="Hand writing Mutlu"/>
          <w:color w:val="0000FF"/>
          <w:sz w:val="36"/>
          <w:szCs w:val="36"/>
        </w:rPr>
        <w:t>Ni</w:t>
      </w:r>
      <w:r w:rsidRPr="002D309A">
        <w:rPr>
          <w:rFonts w:ascii="Hand writing Mutlu" w:hAnsi="Hand writing Mutlu"/>
          <w:sz w:val="36"/>
          <w:szCs w:val="36"/>
        </w:rPr>
        <w:t>nem ba</w:t>
      </w:r>
      <w:r w:rsidRPr="00684D98">
        <w:rPr>
          <w:rFonts w:ascii="Hand writing Mutlu" w:hAnsi="Hand writing Mutlu"/>
          <w:color w:val="0000FF"/>
          <w:sz w:val="36"/>
          <w:szCs w:val="36"/>
        </w:rPr>
        <w:t>lık</w:t>
      </w:r>
      <w:r w:rsidRPr="002D309A">
        <w:rPr>
          <w:rFonts w:ascii="Hand writing Mutlu" w:hAnsi="Hand writing Mutlu"/>
          <w:sz w:val="36"/>
          <w:szCs w:val="36"/>
        </w:rPr>
        <w:t>la</w:t>
      </w:r>
      <w:r w:rsidRPr="00684D98">
        <w:rPr>
          <w:rFonts w:ascii="Hand writing Mutlu" w:hAnsi="Hand writing Mutlu"/>
          <w:color w:val="0000FF"/>
          <w:sz w:val="36"/>
          <w:szCs w:val="36"/>
        </w:rPr>
        <w:t>rı</w:t>
      </w:r>
      <w:r w:rsidRPr="002D309A">
        <w:rPr>
          <w:rFonts w:ascii="Hand writing Mutlu" w:hAnsi="Hand writing Mutlu"/>
          <w:sz w:val="36"/>
          <w:szCs w:val="36"/>
        </w:rPr>
        <w:t xml:space="preserve"> yı</w:t>
      </w:r>
      <w:r w:rsidRPr="00684D98">
        <w:rPr>
          <w:rFonts w:ascii="Hand writing Mutlu" w:hAnsi="Hand writing Mutlu"/>
          <w:color w:val="0000FF"/>
          <w:sz w:val="36"/>
          <w:szCs w:val="36"/>
        </w:rPr>
        <w:t>ka</w:t>
      </w:r>
      <w:r w:rsidRPr="002D309A">
        <w:rPr>
          <w:rFonts w:ascii="Hand writing Mutlu" w:hAnsi="Hand writing Mutlu"/>
          <w:sz w:val="36"/>
          <w:szCs w:val="36"/>
        </w:rPr>
        <w:t>dı.</w:t>
      </w:r>
    </w:p>
    <w:p w:rsidR="002539A9" w:rsidRDefault="00ED133F" w:rsidP="00ED133F">
      <w:pPr>
        <w:pStyle w:val="AralkYok"/>
        <w:rPr>
          <w:rFonts w:ascii="Segoe UI Symbol" w:hAnsi="Segoe UI Symbol"/>
          <w:sz w:val="36"/>
        </w:rPr>
      </w:pPr>
      <w:r w:rsidRPr="00684D98">
        <w:rPr>
          <w:rFonts w:ascii="Hand writing Mutlu" w:hAnsi="Hand writing Mutlu"/>
          <w:color w:val="0000FF"/>
          <w:sz w:val="36"/>
          <w:szCs w:val="36"/>
        </w:rPr>
        <w:t>Be</w:t>
      </w:r>
      <w:r>
        <w:rPr>
          <w:rFonts w:ascii="Hand writing Mutlu" w:hAnsi="Hand writing Mutlu"/>
          <w:sz w:val="36"/>
          <w:szCs w:val="36"/>
        </w:rPr>
        <w:t xml:space="preserve">tül </w:t>
      </w:r>
      <w:r w:rsidRPr="00684D98">
        <w:rPr>
          <w:rFonts w:ascii="Hand writing Mutlu" w:hAnsi="Hand writing Mutlu"/>
          <w:color w:val="0000FF"/>
          <w:sz w:val="36"/>
          <w:szCs w:val="36"/>
        </w:rPr>
        <w:t>i</w:t>
      </w:r>
      <w:r>
        <w:rPr>
          <w:rFonts w:ascii="Hand writing Mutlu" w:hAnsi="Hand writing Mutlu"/>
          <w:sz w:val="36"/>
          <w:szCs w:val="36"/>
        </w:rPr>
        <w:t xml:space="preserve">le </w:t>
      </w:r>
      <w:r w:rsidRPr="00684D98">
        <w:rPr>
          <w:rFonts w:ascii="Hand writing Mutlu" w:hAnsi="Hand writing Mutlu"/>
          <w:color w:val="0000FF"/>
          <w:sz w:val="36"/>
          <w:szCs w:val="36"/>
        </w:rPr>
        <w:t>Ba</w:t>
      </w:r>
      <w:r>
        <w:rPr>
          <w:rFonts w:ascii="Hand writing Mutlu" w:hAnsi="Hand writing Mutlu"/>
          <w:sz w:val="36"/>
          <w:szCs w:val="36"/>
        </w:rPr>
        <w:t xml:space="preserve">nu </w:t>
      </w:r>
      <w:r w:rsidRPr="00684D98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>lık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ye</w:t>
      </w:r>
      <w:r w:rsidRPr="00684D98">
        <w:rPr>
          <w:rFonts w:ascii="Hand writing Mutlu" w:hAnsi="Hand writing Mutlu"/>
          <w:color w:val="0000FF"/>
          <w:sz w:val="36"/>
          <w:szCs w:val="36"/>
        </w:rPr>
        <w:t>di</w:t>
      </w:r>
      <w:r w:rsidRPr="002D309A">
        <w:rPr>
          <w:rFonts w:ascii="Hand writing Mutlu" w:hAnsi="Hand writing Mutlu"/>
          <w:sz w:val="36"/>
          <w:szCs w:val="36"/>
        </w:rPr>
        <w:t>ler.</w:t>
      </w:r>
      <w:r>
        <w:rPr>
          <w:rFonts w:ascii="Hand writing Mutlu" w:hAnsi="Hand writing Mutlu"/>
          <w:sz w:val="36"/>
          <w:szCs w:val="36"/>
        </w:rPr>
        <w:t xml:space="preserve">  </w:t>
      </w:r>
    </w:p>
    <w:p w:rsidR="005F7607" w:rsidRDefault="005F7607" w:rsidP="005F7607">
      <w:pPr>
        <w:pStyle w:val="AralkYok"/>
        <w:jc w:val="center"/>
        <w:rPr>
          <w:rFonts w:ascii="Hand writing Mutlu" w:hAnsi="Hand writing Mutlu"/>
          <w:sz w:val="36"/>
        </w:rPr>
      </w:pP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</w:p>
    <w:p w:rsidR="00ED133F" w:rsidRPr="002D309A" w:rsidRDefault="00ED133F" w:rsidP="00ED133F">
      <w:pPr>
        <w:jc w:val="center"/>
        <w:rPr>
          <w:rFonts w:ascii="Hand writing Mutlu" w:hAnsi="Hand writing Mutlu"/>
          <w:sz w:val="36"/>
          <w:szCs w:val="36"/>
        </w:rPr>
      </w:pPr>
      <w:r w:rsidRPr="002D309A">
        <w:rPr>
          <w:rFonts w:ascii="Hand writing Mutlu" w:hAnsi="Hand writing Mutlu"/>
          <w:sz w:val="36"/>
          <w:szCs w:val="36"/>
        </w:rPr>
        <w:t>A</w:t>
      </w:r>
      <w:r w:rsidRPr="00684D98">
        <w:rPr>
          <w:rFonts w:ascii="Hand writing Mutlu" w:hAnsi="Hand writing Mutlu"/>
          <w:color w:val="0000FF"/>
          <w:sz w:val="36"/>
          <w:szCs w:val="36"/>
        </w:rPr>
        <w:t>yak</w:t>
      </w:r>
      <w:r w:rsidRPr="002D309A">
        <w:rPr>
          <w:rFonts w:ascii="Hand writing Mutlu" w:hAnsi="Hand writing Mutlu"/>
          <w:sz w:val="36"/>
          <w:szCs w:val="36"/>
        </w:rPr>
        <w:t>ka</w:t>
      </w:r>
      <w:r w:rsidRPr="00684D98">
        <w:rPr>
          <w:rFonts w:ascii="Hand writing Mutlu" w:hAnsi="Hand writing Mutlu"/>
          <w:color w:val="0000FF"/>
          <w:sz w:val="36"/>
          <w:szCs w:val="36"/>
        </w:rPr>
        <w:t>bı</w:t>
      </w:r>
    </w:p>
    <w:p w:rsidR="00ED133F" w:rsidRPr="002D309A" w:rsidRDefault="00ED133F" w:rsidP="00ED133F">
      <w:pPr>
        <w:rPr>
          <w:rFonts w:ascii="Hand writing Mutlu" w:hAnsi="Hand writing Mutlu"/>
          <w:sz w:val="36"/>
          <w:szCs w:val="36"/>
        </w:rPr>
      </w:pPr>
      <w:r w:rsidRPr="00487CEF">
        <w:rPr>
          <w:sz w:val="36"/>
          <w:szCs w:val="36"/>
        </w:rPr>
        <w:t>—</w:t>
      </w:r>
      <w:r w:rsidRPr="002D309A">
        <w:rPr>
          <w:rFonts w:ascii="Hand writing Mutlu" w:hAnsi="Hand writing Mutlu"/>
          <w:sz w:val="36"/>
          <w:szCs w:val="36"/>
        </w:rPr>
        <w:t>Ba</w:t>
      </w:r>
      <w:r w:rsidRPr="00684D98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 xml:space="preserve"> bak a</w:t>
      </w:r>
      <w:r w:rsidRPr="00684D98">
        <w:rPr>
          <w:rFonts w:ascii="Hand writing Mutlu" w:hAnsi="Hand writing Mutlu"/>
          <w:color w:val="0000FF"/>
          <w:sz w:val="36"/>
          <w:szCs w:val="36"/>
        </w:rPr>
        <w:t>yak</w:t>
      </w:r>
      <w:r w:rsidRPr="002D309A">
        <w:rPr>
          <w:rFonts w:ascii="Hand writing Mutlu" w:hAnsi="Hand writing Mutlu"/>
          <w:sz w:val="36"/>
          <w:szCs w:val="36"/>
        </w:rPr>
        <w:t>ka</w:t>
      </w:r>
      <w:r w:rsidRPr="00684D98">
        <w:rPr>
          <w:rFonts w:ascii="Hand writing Mutlu" w:hAnsi="Hand writing Mutlu"/>
          <w:color w:val="0000FF"/>
          <w:sz w:val="36"/>
          <w:szCs w:val="36"/>
        </w:rPr>
        <w:t>bı</w:t>
      </w:r>
      <w:r w:rsidRPr="002D309A">
        <w:rPr>
          <w:rFonts w:ascii="Hand writing Mutlu" w:hAnsi="Hand writing Mutlu"/>
          <w:sz w:val="36"/>
          <w:szCs w:val="36"/>
        </w:rPr>
        <w:t>la</w:t>
      </w:r>
      <w:r w:rsidRPr="00684D98">
        <w:rPr>
          <w:rFonts w:ascii="Hand writing Mutlu" w:hAnsi="Hand writing Mutlu"/>
          <w:color w:val="0000FF"/>
          <w:sz w:val="36"/>
          <w:szCs w:val="36"/>
        </w:rPr>
        <w:t>rım</w:t>
      </w:r>
      <w:r w:rsidRPr="002D309A">
        <w:rPr>
          <w:rFonts w:ascii="Hand writing Mutlu" w:hAnsi="Hand writing Mutlu"/>
          <w:sz w:val="36"/>
          <w:szCs w:val="36"/>
        </w:rPr>
        <w:t xml:space="preserve"> es</w:t>
      </w:r>
      <w:r w:rsidRPr="00684D98">
        <w:rPr>
          <w:rFonts w:ascii="Hand writing Mutlu" w:hAnsi="Hand writing Mutlu"/>
          <w:color w:val="0000FF"/>
          <w:sz w:val="36"/>
          <w:szCs w:val="36"/>
        </w:rPr>
        <w:t>ki</w:t>
      </w:r>
      <w:r w:rsidRPr="002D309A">
        <w:rPr>
          <w:rFonts w:ascii="Hand writing Mutlu" w:hAnsi="Hand writing Mutlu"/>
          <w:sz w:val="36"/>
          <w:szCs w:val="36"/>
        </w:rPr>
        <w:t>di.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Ba</w:t>
      </w:r>
      <w:r w:rsidRPr="00684D98">
        <w:rPr>
          <w:rFonts w:ascii="Hand writing Mutlu" w:hAnsi="Hand writing Mutlu"/>
          <w:color w:val="0000FF"/>
          <w:sz w:val="36"/>
          <w:szCs w:val="36"/>
        </w:rPr>
        <w:t>na</w:t>
      </w:r>
      <w:r w:rsidRPr="002D309A">
        <w:rPr>
          <w:rFonts w:ascii="Hand writing Mutlu" w:hAnsi="Hand writing Mutlu"/>
          <w:sz w:val="36"/>
          <w:szCs w:val="36"/>
        </w:rPr>
        <w:t xml:space="preserve"> ye</w:t>
      </w:r>
      <w:r w:rsidRPr="00684D98">
        <w:rPr>
          <w:rFonts w:ascii="Hand writing Mutlu" w:hAnsi="Hand writing Mutlu"/>
          <w:color w:val="0000FF"/>
          <w:sz w:val="36"/>
          <w:szCs w:val="36"/>
        </w:rPr>
        <w:t>ni</w:t>
      </w:r>
      <w:r w:rsidRPr="002D309A">
        <w:rPr>
          <w:rFonts w:ascii="Hand writing Mutlu" w:hAnsi="Hand writing Mutlu"/>
          <w:sz w:val="36"/>
          <w:szCs w:val="36"/>
        </w:rPr>
        <w:t xml:space="preserve"> a</w:t>
      </w:r>
      <w:r w:rsidRPr="00684D98">
        <w:rPr>
          <w:rFonts w:ascii="Hand writing Mutlu" w:hAnsi="Hand writing Mutlu"/>
          <w:color w:val="0000FF"/>
          <w:sz w:val="36"/>
          <w:szCs w:val="36"/>
        </w:rPr>
        <w:t>yak</w:t>
      </w:r>
      <w:r w:rsidRPr="002D309A">
        <w:rPr>
          <w:rFonts w:ascii="Hand writing Mutlu" w:hAnsi="Hand writing Mutlu"/>
          <w:sz w:val="36"/>
          <w:szCs w:val="36"/>
        </w:rPr>
        <w:t>ka</w:t>
      </w:r>
      <w:r w:rsidRPr="00684D98">
        <w:rPr>
          <w:rFonts w:ascii="Hand writing Mutlu" w:hAnsi="Hand writing Mutlu"/>
          <w:color w:val="0000FF"/>
          <w:sz w:val="36"/>
          <w:szCs w:val="36"/>
        </w:rPr>
        <w:t>bı</w:t>
      </w:r>
      <w:r w:rsidRPr="002D309A">
        <w:rPr>
          <w:rFonts w:ascii="Hand writing Mutlu" w:hAnsi="Hand writing Mutlu"/>
          <w:sz w:val="36"/>
          <w:szCs w:val="36"/>
        </w:rPr>
        <w:t xml:space="preserve"> </w:t>
      </w:r>
      <w:r w:rsidRPr="00684D98">
        <w:rPr>
          <w:rFonts w:ascii="Hand writing Mutlu" w:hAnsi="Hand writing Mutlu"/>
          <w:color w:val="0000FF"/>
          <w:sz w:val="36"/>
          <w:szCs w:val="36"/>
        </w:rPr>
        <w:t>a</w:t>
      </w:r>
      <w:r w:rsidRPr="002D309A">
        <w:rPr>
          <w:rFonts w:ascii="Hand writing Mutlu" w:hAnsi="Hand writing Mutlu"/>
          <w:sz w:val="36"/>
          <w:szCs w:val="36"/>
        </w:rPr>
        <w:t xml:space="preserve">lır </w:t>
      </w:r>
      <w:r w:rsidRPr="00684D98">
        <w:rPr>
          <w:rFonts w:ascii="Hand writing Mutlu" w:hAnsi="Hand writing Mutlu"/>
          <w:color w:val="0000FF"/>
          <w:sz w:val="36"/>
          <w:szCs w:val="36"/>
        </w:rPr>
        <w:t>mı</w:t>
      </w:r>
      <w:r w:rsidRPr="002D309A">
        <w:rPr>
          <w:rFonts w:ascii="Hand writing Mutlu" w:hAnsi="Hand writing Mutlu"/>
          <w:sz w:val="36"/>
          <w:szCs w:val="36"/>
        </w:rPr>
        <w:t>sın? Ba</w:t>
      </w:r>
      <w:r w:rsidRPr="00684D98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>sı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Ba</w:t>
      </w:r>
      <w:r w:rsidRPr="00684D98">
        <w:rPr>
          <w:rFonts w:ascii="Hand writing Mutlu" w:hAnsi="Hand writing Mutlu"/>
          <w:color w:val="0000FF"/>
          <w:sz w:val="36"/>
          <w:szCs w:val="36"/>
        </w:rPr>
        <w:t>nu</w:t>
      </w:r>
      <w:r w:rsidRPr="002D309A">
        <w:rPr>
          <w:sz w:val="36"/>
          <w:szCs w:val="36"/>
        </w:rPr>
        <w:t>’</w:t>
      </w:r>
      <w:r w:rsidRPr="002D309A">
        <w:rPr>
          <w:rFonts w:ascii="Hand writing Mutlu" w:hAnsi="Hand writing Mutlu"/>
          <w:sz w:val="36"/>
          <w:szCs w:val="36"/>
        </w:rPr>
        <w:t>ya ye</w:t>
      </w:r>
      <w:r w:rsidRPr="00C84315">
        <w:rPr>
          <w:rFonts w:ascii="Hand writing Mutlu" w:hAnsi="Hand writing Mutlu"/>
          <w:color w:val="0000FF"/>
          <w:sz w:val="36"/>
          <w:szCs w:val="36"/>
        </w:rPr>
        <w:t>ni</w:t>
      </w:r>
      <w:r w:rsidRPr="002D309A">
        <w:rPr>
          <w:rFonts w:ascii="Hand writing Mutlu" w:hAnsi="Hand writing Mutlu"/>
          <w:sz w:val="36"/>
          <w:szCs w:val="36"/>
        </w:rPr>
        <w:t xml:space="preserve"> a</w:t>
      </w:r>
      <w:r w:rsidRPr="00C84315">
        <w:rPr>
          <w:rFonts w:ascii="Hand writing Mutlu" w:hAnsi="Hand writing Mutlu"/>
          <w:color w:val="0000FF"/>
          <w:sz w:val="36"/>
          <w:szCs w:val="36"/>
        </w:rPr>
        <w:t>yak</w:t>
      </w:r>
      <w:r w:rsidRPr="002D309A">
        <w:rPr>
          <w:rFonts w:ascii="Hand writing Mutlu" w:hAnsi="Hand writing Mutlu"/>
          <w:sz w:val="36"/>
          <w:szCs w:val="36"/>
        </w:rPr>
        <w:t>ka</w:t>
      </w:r>
      <w:r w:rsidRPr="00C84315">
        <w:rPr>
          <w:rFonts w:ascii="Hand writing Mutlu" w:hAnsi="Hand writing Mutlu"/>
          <w:color w:val="0000FF"/>
          <w:sz w:val="36"/>
          <w:szCs w:val="36"/>
        </w:rPr>
        <w:t>bı</w:t>
      </w:r>
      <w:r w:rsidRPr="002D309A">
        <w:rPr>
          <w:rFonts w:ascii="Hand writing Mutlu" w:hAnsi="Hand writing Mutlu"/>
          <w:sz w:val="36"/>
          <w:szCs w:val="36"/>
        </w:rPr>
        <w:t xml:space="preserve"> al</w:t>
      </w:r>
      <w:r w:rsidRPr="00C84315">
        <w:rPr>
          <w:rFonts w:ascii="Hand writing Mutlu" w:hAnsi="Hand writing Mutlu"/>
          <w:color w:val="0000FF"/>
          <w:sz w:val="36"/>
          <w:szCs w:val="36"/>
        </w:rPr>
        <w:t>dı</w:t>
      </w:r>
      <w:r w:rsidRPr="002D309A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Ba</w:t>
      </w:r>
      <w:r w:rsidRPr="00C84315">
        <w:rPr>
          <w:rFonts w:ascii="Hand writing Mutlu" w:hAnsi="Hand writing Mutlu"/>
          <w:color w:val="0000FF"/>
          <w:sz w:val="36"/>
          <w:szCs w:val="36"/>
        </w:rPr>
        <w:t>nu</w:t>
      </w:r>
      <w:r w:rsidRPr="002D309A">
        <w:rPr>
          <w:sz w:val="36"/>
          <w:szCs w:val="36"/>
        </w:rPr>
        <w:t>’</w:t>
      </w:r>
      <w:r w:rsidRPr="002D309A">
        <w:rPr>
          <w:rFonts w:ascii="Hand writing Mutlu" w:hAnsi="Hand writing Mutlu"/>
          <w:sz w:val="36"/>
          <w:szCs w:val="36"/>
        </w:rPr>
        <w:t>nun ye</w:t>
      </w:r>
      <w:r w:rsidRPr="00C84315">
        <w:rPr>
          <w:rFonts w:ascii="Hand writing Mutlu" w:hAnsi="Hand writing Mutlu"/>
          <w:color w:val="0000FF"/>
          <w:sz w:val="36"/>
          <w:szCs w:val="36"/>
        </w:rPr>
        <w:t>ni</w:t>
      </w:r>
      <w:r w:rsidRPr="002D309A">
        <w:rPr>
          <w:rFonts w:ascii="Hand writing Mutlu" w:hAnsi="Hand writing Mutlu"/>
          <w:sz w:val="36"/>
          <w:szCs w:val="36"/>
        </w:rPr>
        <w:t xml:space="preserve"> a</w:t>
      </w:r>
      <w:r w:rsidRPr="00C84315">
        <w:rPr>
          <w:rFonts w:ascii="Hand writing Mutlu" w:hAnsi="Hand writing Mutlu"/>
          <w:color w:val="0000FF"/>
          <w:sz w:val="36"/>
          <w:szCs w:val="36"/>
        </w:rPr>
        <w:t>yak</w:t>
      </w:r>
      <w:r w:rsidRPr="002D309A">
        <w:rPr>
          <w:rFonts w:ascii="Hand writing Mutlu" w:hAnsi="Hand writing Mutlu"/>
          <w:sz w:val="36"/>
          <w:szCs w:val="36"/>
        </w:rPr>
        <w:t>ka</w:t>
      </w:r>
      <w:r w:rsidRPr="00C84315">
        <w:rPr>
          <w:rFonts w:ascii="Hand writing Mutlu" w:hAnsi="Hand writing Mutlu"/>
          <w:color w:val="0000FF"/>
          <w:sz w:val="36"/>
          <w:szCs w:val="36"/>
        </w:rPr>
        <w:t>bı</w:t>
      </w:r>
      <w:r w:rsidRPr="002D309A">
        <w:rPr>
          <w:rFonts w:ascii="Hand writing Mutlu" w:hAnsi="Hand writing Mutlu"/>
          <w:sz w:val="36"/>
          <w:szCs w:val="36"/>
        </w:rPr>
        <w:t>la</w:t>
      </w:r>
      <w:r w:rsidRPr="00C84315">
        <w:rPr>
          <w:rFonts w:ascii="Hand writing Mutlu" w:hAnsi="Hand writing Mutlu"/>
          <w:color w:val="0000FF"/>
          <w:sz w:val="36"/>
          <w:szCs w:val="36"/>
        </w:rPr>
        <w:t>rı</w:t>
      </w:r>
      <w:r w:rsidRPr="002D309A">
        <w:rPr>
          <w:rFonts w:ascii="Hand writing Mutlu" w:hAnsi="Hand writing Mutlu"/>
          <w:sz w:val="36"/>
          <w:szCs w:val="36"/>
        </w:rPr>
        <w:t xml:space="preserve"> ol</w:t>
      </w:r>
      <w:r w:rsidRPr="00C84315">
        <w:rPr>
          <w:rFonts w:ascii="Hand writing Mutlu" w:hAnsi="Hand writing Mutlu"/>
          <w:color w:val="0000FF"/>
          <w:sz w:val="36"/>
          <w:szCs w:val="36"/>
        </w:rPr>
        <w:t>du</w:t>
      </w:r>
      <w:r w:rsidRPr="002D309A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Ba</w:t>
      </w:r>
      <w:r w:rsidRPr="00C84315">
        <w:rPr>
          <w:rFonts w:ascii="Hand writing Mutlu" w:hAnsi="Hand writing Mutlu"/>
          <w:color w:val="0000FF"/>
          <w:sz w:val="36"/>
          <w:szCs w:val="36"/>
        </w:rPr>
        <w:t>nu</w:t>
      </w:r>
      <w:r w:rsidRPr="002D309A">
        <w:rPr>
          <w:rFonts w:ascii="Hand writing Mutlu" w:hAnsi="Hand writing Mutlu"/>
          <w:sz w:val="36"/>
          <w:szCs w:val="36"/>
        </w:rPr>
        <w:t xml:space="preserve"> ba</w:t>
      </w:r>
      <w:r w:rsidRPr="00C84315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>sı</w:t>
      </w:r>
      <w:r w:rsidRPr="00C84315">
        <w:rPr>
          <w:rFonts w:ascii="Hand writing Mutlu" w:hAnsi="Hand writing Mutlu"/>
          <w:color w:val="0000FF"/>
          <w:sz w:val="36"/>
          <w:szCs w:val="36"/>
        </w:rPr>
        <w:t>nın</w:t>
      </w:r>
      <w:r w:rsidRPr="002D309A">
        <w:rPr>
          <w:rFonts w:ascii="Hand writing Mutlu" w:hAnsi="Hand writing Mutlu"/>
          <w:sz w:val="36"/>
          <w:szCs w:val="36"/>
        </w:rPr>
        <w:t xml:space="preserve"> boy</w:t>
      </w:r>
      <w:r w:rsidRPr="00C84315">
        <w:rPr>
          <w:rFonts w:ascii="Hand writing Mutlu" w:hAnsi="Hand writing Mutlu"/>
          <w:color w:val="0000FF"/>
          <w:sz w:val="36"/>
          <w:szCs w:val="36"/>
        </w:rPr>
        <w:t>nu</w:t>
      </w:r>
      <w:r w:rsidRPr="002D309A">
        <w:rPr>
          <w:rFonts w:ascii="Hand writing Mutlu" w:hAnsi="Hand writing Mutlu"/>
          <w:sz w:val="36"/>
          <w:szCs w:val="36"/>
        </w:rPr>
        <w:t>na sa</w:t>
      </w:r>
      <w:r w:rsidRPr="00C84315">
        <w:rPr>
          <w:rFonts w:ascii="Hand writing Mutlu" w:hAnsi="Hand writing Mutlu"/>
          <w:color w:val="0000FF"/>
          <w:sz w:val="36"/>
          <w:szCs w:val="36"/>
        </w:rPr>
        <w:t>rıl</w:t>
      </w:r>
      <w:r w:rsidRPr="002D309A">
        <w:rPr>
          <w:rFonts w:ascii="Hand writing Mutlu" w:hAnsi="Hand writing Mutlu"/>
          <w:sz w:val="36"/>
          <w:szCs w:val="36"/>
        </w:rPr>
        <w:t>dı.</w:t>
      </w:r>
    </w:p>
    <w:p w:rsidR="00ED133F" w:rsidRDefault="00ED133F" w:rsidP="00ED133F">
      <w:pPr>
        <w:pStyle w:val="AralkYok"/>
        <w:jc w:val="center"/>
        <w:rPr>
          <w:rFonts w:ascii="Hand writing Mutlu" w:hAnsi="Hand writing Mutlu"/>
          <w:sz w:val="36"/>
        </w:rPr>
      </w:pPr>
      <w:r w:rsidRPr="002D309A">
        <w:rPr>
          <w:rFonts w:ascii="Hand writing Mutlu" w:hAnsi="Hand writing Mutlu"/>
          <w:sz w:val="36"/>
          <w:szCs w:val="36"/>
        </w:rPr>
        <w:t xml:space="preserve">    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</w:p>
    <w:p w:rsidR="00ED133F" w:rsidRPr="00C64C1B" w:rsidRDefault="00ED133F" w:rsidP="00ED133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C64C1B">
        <w:rPr>
          <w:rFonts w:ascii="Hand writing Mutlu" w:hAnsi="Hand writing Mutlu"/>
          <w:sz w:val="36"/>
          <w:szCs w:val="36"/>
        </w:rPr>
        <w:t>BİLYE</w:t>
      </w:r>
    </w:p>
    <w:p w:rsidR="00ED133F" w:rsidRPr="00C64C1B" w:rsidRDefault="00ED133F" w:rsidP="00ED133F">
      <w:pPr>
        <w:rPr>
          <w:rFonts w:ascii="Hand writing Mutlu" w:hAnsi="Hand writing Mutlu"/>
          <w:sz w:val="36"/>
          <w:szCs w:val="36"/>
        </w:rPr>
      </w:pPr>
      <w:r w:rsidRPr="00ED133F">
        <w:rPr>
          <w:rFonts w:ascii="Hand writing Mutlu" w:hAnsi="Hand writing Mutlu"/>
          <w:color w:val="0000FF"/>
          <w:sz w:val="36"/>
          <w:szCs w:val="36"/>
        </w:rPr>
        <w:t>Ca</w:t>
      </w:r>
      <w:r w:rsidRPr="00C64C1B">
        <w:rPr>
          <w:rFonts w:ascii="Hand writing Mutlu" w:hAnsi="Hand writing Mutlu"/>
          <w:sz w:val="36"/>
          <w:szCs w:val="36"/>
        </w:rPr>
        <w:t>n</w:t>
      </w:r>
      <w:r w:rsidRPr="00C64C1B">
        <w:rPr>
          <w:sz w:val="36"/>
          <w:szCs w:val="36"/>
        </w:rPr>
        <w:t>’</w:t>
      </w:r>
      <w:r w:rsidRPr="00C64C1B">
        <w:rPr>
          <w:rFonts w:ascii="Hand writing Mutlu" w:hAnsi="Hand writing Mutlu"/>
          <w:sz w:val="36"/>
          <w:szCs w:val="36"/>
        </w:rPr>
        <w:t>ın bir bil</w:t>
      </w:r>
      <w:r w:rsidRPr="00C84315">
        <w:rPr>
          <w:rFonts w:ascii="Hand writing Mutlu" w:hAnsi="Hand writing Mutlu"/>
          <w:color w:val="0000FF"/>
          <w:sz w:val="36"/>
          <w:szCs w:val="36"/>
        </w:rPr>
        <w:t>ye</w:t>
      </w:r>
      <w:r w:rsidRPr="00C64C1B">
        <w:rPr>
          <w:rFonts w:ascii="Hand writing Mutlu" w:hAnsi="Hand writing Mutlu"/>
          <w:sz w:val="36"/>
          <w:szCs w:val="36"/>
        </w:rPr>
        <w:t>si var.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64C1B">
        <w:rPr>
          <w:rFonts w:ascii="Hand writing Mutlu" w:hAnsi="Hand writing Mutlu"/>
          <w:sz w:val="36"/>
          <w:szCs w:val="36"/>
        </w:rPr>
        <w:t>Bir bil</w:t>
      </w:r>
      <w:r w:rsidRPr="00C84315">
        <w:rPr>
          <w:rFonts w:ascii="Hand writing Mutlu" w:hAnsi="Hand writing Mutlu"/>
          <w:color w:val="0000FF"/>
          <w:sz w:val="36"/>
          <w:szCs w:val="36"/>
        </w:rPr>
        <w:t>ye</w:t>
      </w:r>
      <w:r w:rsidRPr="00C64C1B">
        <w:rPr>
          <w:rFonts w:ascii="Hand writing Mutlu" w:hAnsi="Hand writing Mutlu"/>
          <w:sz w:val="36"/>
          <w:szCs w:val="36"/>
        </w:rPr>
        <w:t>, bir bil</w:t>
      </w:r>
      <w:r w:rsidRPr="00C84315">
        <w:rPr>
          <w:rFonts w:ascii="Hand writing Mutlu" w:hAnsi="Hand writing Mutlu"/>
          <w:color w:val="0000FF"/>
          <w:sz w:val="36"/>
          <w:szCs w:val="36"/>
        </w:rPr>
        <w:t>ye</w:t>
      </w:r>
      <w:r w:rsidRPr="00C64C1B">
        <w:rPr>
          <w:rFonts w:ascii="Hand writing Mutlu" w:hAnsi="Hand writing Mutlu"/>
          <w:sz w:val="36"/>
          <w:szCs w:val="36"/>
        </w:rPr>
        <w:t xml:space="preserve"> da</w:t>
      </w:r>
      <w:r w:rsidRPr="00C84315">
        <w:rPr>
          <w:rFonts w:ascii="Hand writing Mutlu" w:hAnsi="Hand writing Mutlu"/>
          <w:color w:val="0000FF"/>
          <w:sz w:val="36"/>
          <w:szCs w:val="36"/>
        </w:rPr>
        <w:t>ha</w:t>
      </w:r>
      <w:r>
        <w:rPr>
          <w:rFonts w:ascii="Hand writing Mutlu" w:hAnsi="Hand writing Mutlu"/>
          <w:color w:val="0000FF"/>
          <w:sz w:val="36"/>
          <w:szCs w:val="36"/>
        </w:rPr>
        <w:t xml:space="preserve">. </w:t>
      </w:r>
      <w:r w:rsidRPr="00C84315">
        <w:rPr>
          <w:rFonts w:ascii="Hand writing Mutlu" w:hAnsi="Hand writing Mutlu"/>
          <w:color w:val="0000FF"/>
          <w:sz w:val="36"/>
          <w:szCs w:val="36"/>
        </w:rPr>
        <w:t>İ</w:t>
      </w:r>
      <w:r w:rsidRPr="00C64C1B">
        <w:rPr>
          <w:rFonts w:ascii="Hand writing Mutlu" w:hAnsi="Hand writing Mutlu"/>
          <w:sz w:val="36"/>
          <w:szCs w:val="36"/>
        </w:rPr>
        <w:t>ki bil</w:t>
      </w:r>
      <w:r w:rsidRPr="00C84315">
        <w:rPr>
          <w:rFonts w:ascii="Hand writing Mutlu" w:hAnsi="Hand writing Mutlu"/>
          <w:color w:val="0000FF"/>
          <w:sz w:val="36"/>
          <w:szCs w:val="36"/>
        </w:rPr>
        <w:t>ye</w:t>
      </w:r>
      <w:r w:rsidRPr="00C64C1B">
        <w:rPr>
          <w:rFonts w:ascii="Hand writing Mutlu" w:hAnsi="Hand writing Mutlu"/>
          <w:sz w:val="36"/>
          <w:szCs w:val="36"/>
        </w:rPr>
        <w:t xml:space="preserve"> ya</w:t>
      </w:r>
      <w:r w:rsidRPr="00C84315">
        <w:rPr>
          <w:rFonts w:ascii="Hand writing Mutlu" w:hAnsi="Hand writing Mutlu"/>
          <w:color w:val="0000FF"/>
          <w:sz w:val="36"/>
          <w:szCs w:val="36"/>
        </w:rPr>
        <w:t>par</w:t>
      </w:r>
      <w:r w:rsidRPr="00C64C1B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64C1B">
        <w:rPr>
          <w:rFonts w:ascii="Hand writing Mutlu" w:hAnsi="Hand writing Mutlu"/>
          <w:sz w:val="36"/>
          <w:szCs w:val="36"/>
        </w:rPr>
        <w:t>Can</w:t>
      </w:r>
      <w:r w:rsidRPr="00C64C1B">
        <w:rPr>
          <w:sz w:val="36"/>
          <w:szCs w:val="36"/>
        </w:rPr>
        <w:t>’</w:t>
      </w:r>
      <w:r w:rsidRPr="00C64C1B">
        <w:rPr>
          <w:rFonts w:ascii="Hand writing Mutlu" w:hAnsi="Hand writing Mutlu"/>
          <w:sz w:val="36"/>
          <w:szCs w:val="36"/>
        </w:rPr>
        <w:t xml:space="preserve">ın </w:t>
      </w:r>
      <w:r w:rsidRPr="00C84315">
        <w:rPr>
          <w:rFonts w:ascii="Hand writing Mutlu" w:hAnsi="Hand writing Mutlu"/>
          <w:color w:val="0000FF"/>
          <w:sz w:val="36"/>
          <w:szCs w:val="36"/>
        </w:rPr>
        <w:t>i</w:t>
      </w:r>
      <w:r w:rsidRPr="00C64C1B">
        <w:rPr>
          <w:rFonts w:ascii="Hand writing Mutlu" w:hAnsi="Hand writing Mutlu"/>
          <w:sz w:val="36"/>
          <w:szCs w:val="36"/>
        </w:rPr>
        <w:t>ki bil</w:t>
      </w:r>
      <w:r w:rsidRPr="00C84315">
        <w:rPr>
          <w:rFonts w:ascii="Hand writing Mutlu" w:hAnsi="Hand writing Mutlu"/>
          <w:color w:val="0000FF"/>
          <w:sz w:val="36"/>
          <w:szCs w:val="36"/>
        </w:rPr>
        <w:t>ye</w:t>
      </w:r>
      <w:r w:rsidRPr="00C64C1B">
        <w:rPr>
          <w:rFonts w:ascii="Hand writing Mutlu" w:hAnsi="Hand writing Mutlu"/>
          <w:sz w:val="36"/>
          <w:szCs w:val="36"/>
        </w:rPr>
        <w:t>si var.</w:t>
      </w:r>
      <w:r>
        <w:rPr>
          <w:rFonts w:ascii="Hand writing Mutlu" w:hAnsi="Hand writing Mutlu"/>
          <w:color w:val="0000FF"/>
          <w:sz w:val="36"/>
          <w:szCs w:val="36"/>
        </w:rPr>
        <w:tab/>
      </w:r>
      <w:r w:rsidRPr="00C84315">
        <w:rPr>
          <w:rFonts w:ascii="Hand writing Mutlu" w:hAnsi="Hand writing Mutlu"/>
          <w:color w:val="0000FF"/>
          <w:sz w:val="36"/>
          <w:szCs w:val="36"/>
        </w:rPr>
        <w:t>İ</w:t>
      </w:r>
      <w:r w:rsidRPr="00C64C1B">
        <w:rPr>
          <w:rFonts w:ascii="Hand writing Mutlu" w:hAnsi="Hand writing Mutlu"/>
          <w:sz w:val="36"/>
          <w:szCs w:val="36"/>
        </w:rPr>
        <w:t>ki bil</w:t>
      </w:r>
      <w:r w:rsidRPr="00C84315">
        <w:rPr>
          <w:rFonts w:ascii="Hand writing Mutlu" w:hAnsi="Hand writing Mutlu"/>
          <w:color w:val="0000FF"/>
          <w:sz w:val="36"/>
          <w:szCs w:val="36"/>
        </w:rPr>
        <w:t>ye</w:t>
      </w:r>
      <w:r w:rsidRPr="00C64C1B">
        <w:rPr>
          <w:rFonts w:ascii="Hand writing Mutlu" w:hAnsi="Hand writing Mutlu"/>
          <w:sz w:val="36"/>
          <w:szCs w:val="36"/>
        </w:rPr>
        <w:t xml:space="preserve">, </w:t>
      </w:r>
      <w:r w:rsidRPr="00C84315">
        <w:rPr>
          <w:rFonts w:ascii="Hand writing Mutlu" w:hAnsi="Hand writing Mutlu"/>
          <w:color w:val="0000FF"/>
          <w:sz w:val="36"/>
          <w:szCs w:val="36"/>
        </w:rPr>
        <w:t>i</w:t>
      </w:r>
      <w:r w:rsidRPr="00C64C1B">
        <w:rPr>
          <w:rFonts w:ascii="Hand writing Mutlu" w:hAnsi="Hand writing Mutlu"/>
          <w:sz w:val="36"/>
          <w:szCs w:val="36"/>
        </w:rPr>
        <w:t xml:space="preserve">ki </w:t>
      </w:r>
      <w:r w:rsidRPr="00C84315">
        <w:rPr>
          <w:rFonts w:ascii="Hand writing Mutlu" w:hAnsi="Hand writing Mutlu"/>
          <w:color w:val="0000FF"/>
          <w:sz w:val="36"/>
          <w:szCs w:val="36"/>
        </w:rPr>
        <w:t>bil</w:t>
      </w:r>
      <w:r w:rsidRPr="00C64C1B">
        <w:rPr>
          <w:rFonts w:ascii="Hand writing Mutlu" w:hAnsi="Hand writing Mutlu"/>
          <w:sz w:val="36"/>
          <w:szCs w:val="36"/>
        </w:rPr>
        <w:t>ye da</w:t>
      </w:r>
      <w:r w:rsidRPr="00C84315">
        <w:rPr>
          <w:rFonts w:ascii="Hand writing Mutlu" w:hAnsi="Hand writing Mutlu"/>
          <w:color w:val="0000FF"/>
          <w:sz w:val="36"/>
          <w:szCs w:val="36"/>
        </w:rPr>
        <w:t>ha</w:t>
      </w:r>
      <w:r>
        <w:rPr>
          <w:rFonts w:ascii="Hand writing Mutlu" w:hAnsi="Hand writing Mutlu"/>
          <w:color w:val="0000FF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ab/>
      </w:r>
      <w:r w:rsidRPr="00C64C1B">
        <w:rPr>
          <w:rFonts w:ascii="Hand writing Mutlu" w:hAnsi="Hand writing Mutlu"/>
          <w:sz w:val="36"/>
          <w:szCs w:val="36"/>
        </w:rPr>
        <w:t xml:space="preserve">Dört </w:t>
      </w:r>
      <w:r w:rsidRPr="00C84315">
        <w:rPr>
          <w:rFonts w:ascii="Hand writing Mutlu" w:hAnsi="Hand writing Mutlu"/>
          <w:color w:val="0000FF"/>
          <w:sz w:val="36"/>
          <w:szCs w:val="36"/>
        </w:rPr>
        <w:t>bil</w:t>
      </w:r>
      <w:r w:rsidRPr="00C64C1B">
        <w:rPr>
          <w:rFonts w:ascii="Hand writing Mutlu" w:hAnsi="Hand writing Mutlu"/>
          <w:sz w:val="36"/>
          <w:szCs w:val="36"/>
        </w:rPr>
        <w:t xml:space="preserve">ye </w:t>
      </w:r>
      <w:r w:rsidRPr="00C84315">
        <w:rPr>
          <w:rFonts w:ascii="Hand writing Mutlu" w:hAnsi="Hand writing Mutlu"/>
          <w:color w:val="0000FF"/>
          <w:sz w:val="36"/>
          <w:szCs w:val="36"/>
        </w:rPr>
        <w:t>ya</w:t>
      </w:r>
      <w:r w:rsidRPr="00C64C1B">
        <w:rPr>
          <w:rFonts w:ascii="Hand writing Mutlu" w:hAnsi="Hand writing Mutlu"/>
          <w:sz w:val="36"/>
          <w:szCs w:val="36"/>
        </w:rPr>
        <w:t>par.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64C1B">
        <w:rPr>
          <w:rFonts w:ascii="Hand writing Mutlu" w:hAnsi="Hand writing Mutlu"/>
          <w:sz w:val="36"/>
          <w:szCs w:val="36"/>
        </w:rPr>
        <w:t>Dört, dört da</w:t>
      </w:r>
      <w:r w:rsidRPr="00C84315">
        <w:rPr>
          <w:rFonts w:ascii="Hand writing Mutlu" w:hAnsi="Hand writing Mutlu"/>
          <w:color w:val="0000FF"/>
          <w:sz w:val="36"/>
          <w:szCs w:val="36"/>
        </w:rPr>
        <w:t>ha</w:t>
      </w:r>
      <w:r w:rsidRPr="00C64C1B">
        <w:rPr>
          <w:rFonts w:ascii="Hand writing Mutlu" w:hAnsi="Hand writing Mutlu"/>
          <w:sz w:val="36"/>
          <w:szCs w:val="36"/>
        </w:rPr>
        <w:t xml:space="preserve"> se</w:t>
      </w:r>
      <w:r w:rsidRPr="00C84315">
        <w:rPr>
          <w:rFonts w:ascii="Hand writing Mutlu" w:hAnsi="Hand writing Mutlu"/>
          <w:color w:val="0000FF"/>
          <w:sz w:val="36"/>
          <w:szCs w:val="36"/>
        </w:rPr>
        <w:t>kiz</w:t>
      </w:r>
      <w:r>
        <w:rPr>
          <w:rFonts w:ascii="Hand writing Mutlu" w:hAnsi="Hand writing Mutlu"/>
          <w:color w:val="0000FF"/>
          <w:sz w:val="36"/>
          <w:szCs w:val="36"/>
        </w:rPr>
        <w:t xml:space="preserve">. </w:t>
      </w:r>
      <w:r w:rsidRPr="00C84315">
        <w:rPr>
          <w:rFonts w:ascii="Hand writing Mutlu" w:hAnsi="Hand writing Mutlu"/>
          <w:color w:val="0000FF"/>
          <w:sz w:val="36"/>
          <w:szCs w:val="36"/>
        </w:rPr>
        <w:t>Se</w:t>
      </w:r>
      <w:r w:rsidRPr="00C64C1B">
        <w:rPr>
          <w:rFonts w:ascii="Hand writing Mutlu" w:hAnsi="Hand writing Mutlu"/>
          <w:sz w:val="36"/>
          <w:szCs w:val="36"/>
        </w:rPr>
        <w:t xml:space="preserve">kiz, </w:t>
      </w:r>
      <w:r w:rsidRPr="00C84315">
        <w:rPr>
          <w:rFonts w:ascii="Hand writing Mutlu" w:hAnsi="Hand writing Mutlu"/>
          <w:color w:val="0000FF"/>
          <w:sz w:val="36"/>
          <w:szCs w:val="36"/>
        </w:rPr>
        <w:t>se</w:t>
      </w:r>
      <w:r w:rsidRPr="00C64C1B">
        <w:rPr>
          <w:rFonts w:ascii="Hand writing Mutlu" w:hAnsi="Hand writing Mutlu"/>
          <w:sz w:val="36"/>
          <w:szCs w:val="36"/>
        </w:rPr>
        <w:t>kiz da</w:t>
      </w:r>
      <w:r w:rsidRPr="00C84315">
        <w:rPr>
          <w:rFonts w:ascii="Hand writing Mutlu" w:hAnsi="Hand writing Mutlu"/>
          <w:color w:val="0000FF"/>
          <w:sz w:val="36"/>
          <w:szCs w:val="36"/>
        </w:rPr>
        <w:t>ha</w:t>
      </w:r>
      <w:r w:rsidRPr="00C64C1B">
        <w:rPr>
          <w:rFonts w:ascii="Hand writing Mutlu" w:hAnsi="Hand writing Mutlu"/>
          <w:sz w:val="36"/>
          <w:szCs w:val="36"/>
        </w:rPr>
        <w:t xml:space="preserve"> o</w:t>
      </w:r>
      <w:r w:rsidRPr="00C84315">
        <w:rPr>
          <w:rFonts w:ascii="Hand writing Mutlu" w:hAnsi="Hand writing Mutlu"/>
          <w:color w:val="0000FF"/>
          <w:sz w:val="36"/>
          <w:szCs w:val="36"/>
        </w:rPr>
        <w:t>nal</w:t>
      </w:r>
      <w:r w:rsidRPr="00C64C1B">
        <w:rPr>
          <w:rFonts w:ascii="Hand writing Mutlu" w:hAnsi="Hand writing Mutlu"/>
          <w:sz w:val="36"/>
          <w:szCs w:val="36"/>
        </w:rPr>
        <w:t>tı</w:t>
      </w:r>
      <w:r>
        <w:rPr>
          <w:rFonts w:ascii="Hand writing Mutlu" w:hAnsi="Hand writing Mutlu"/>
          <w:sz w:val="36"/>
          <w:szCs w:val="36"/>
        </w:rPr>
        <w:t>.</w:t>
      </w:r>
      <w:r w:rsidRPr="00C84315">
        <w:rPr>
          <w:rFonts w:ascii="Hand writing Mutlu" w:hAnsi="Hand writing Mutlu"/>
          <w:color w:val="0000FF"/>
          <w:sz w:val="36"/>
          <w:szCs w:val="36"/>
        </w:rPr>
        <w:t>Bü</w:t>
      </w:r>
      <w:r w:rsidRPr="00C64C1B">
        <w:rPr>
          <w:rFonts w:ascii="Hand writing Mutlu" w:hAnsi="Hand writing Mutlu"/>
          <w:sz w:val="36"/>
          <w:szCs w:val="36"/>
        </w:rPr>
        <w:t>tün bil</w:t>
      </w:r>
      <w:r w:rsidRPr="00C84315">
        <w:rPr>
          <w:rFonts w:ascii="Hand writing Mutlu" w:hAnsi="Hand writing Mutlu"/>
          <w:color w:val="0000FF"/>
          <w:sz w:val="36"/>
          <w:szCs w:val="36"/>
        </w:rPr>
        <w:t>ye</w:t>
      </w:r>
      <w:r w:rsidRPr="00C64C1B">
        <w:rPr>
          <w:rFonts w:ascii="Hand writing Mutlu" w:hAnsi="Hand writing Mutlu"/>
          <w:sz w:val="36"/>
          <w:szCs w:val="36"/>
        </w:rPr>
        <w:t>le</w:t>
      </w:r>
      <w:r w:rsidRPr="00C84315">
        <w:rPr>
          <w:rFonts w:ascii="Hand writing Mutlu" w:hAnsi="Hand writing Mutlu"/>
          <w:color w:val="0000FF"/>
          <w:sz w:val="36"/>
          <w:szCs w:val="36"/>
        </w:rPr>
        <w:t>ri</w:t>
      </w:r>
      <w:r w:rsidRPr="00C64C1B">
        <w:rPr>
          <w:rFonts w:ascii="Hand writing Mutlu" w:hAnsi="Hand writing Mutlu"/>
          <w:sz w:val="36"/>
          <w:szCs w:val="36"/>
        </w:rPr>
        <w:t xml:space="preserve"> top</w:t>
      </w:r>
      <w:r w:rsidRPr="00C84315">
        <w:rPr>
          <w:rFonts w:ascii="Hand writing Mutlu" w:hAnsi="Hand writing Mutlu"/>
          <w:color w:val="0000FF"/>
          <w:sz w:val="36"/>
          <w:szCs w:val="36"/>
        </w:rPr>
        <w:t>la</w:t>
      </w:r>
      <w:r w:rsidRPr="00C64C1B">
        <w:rPr>
          <w:rFonts w:ascii="Hand writing Mutlu" w:hAnsi="Hand writing Mutlu"/>
          <w:sz w:val="36"/>
          <w:szCs w:val="36"/>
        </w:rPr>
        <w:t>sa</w:t>
      </w:r>
      <w:r>
        <w:rPr>
          <w:rFonts w:ascii="Hand writing Mutlu" w:hAnsi="Hand writing Mutlu"/>
          <w:sz w:val="36"/>
          <w:szCs w:val="36"/>
        </w:rPr>
        <w:t xml:space="preserve">. </w:t>
      </w:r>
      <w:r w:rsidRPr="00C64C1B">
        <w:rPr>
          <w:rFonts w:ascii="Hand writing Mutlu" w:hAnsi="Hand writing Mutlu"/>
          <w:sz w:val="36"/>
          <w:szCs w:val="36"/>
        </w:rPr>
        <w:t>Can, son</w:t>
      </w:r>
      <w:r w:rsidRPr="00C84315">
        <w:rPr>
          <w:rFonts w:ascii="Hand writing Mutlu" w:hAnsi="Hand writing Mutlu"/>
          <w:color w:val="0000FF"/>
          <w:sz w:val="36"/>
          <w:szCs w:val="36"/>
        </w:rPr>
        <w:t>ra</w:t>
      </w:r>
      <w:r w:rsidRPr="00C64C1B">
        <w:rPr>
          <w:rFonts w:ascii="Hand writing Mutlu" w:hAnsi="Hand writing Mutlu"/>
          <w:sz w:val="36"/>
          <w:szCs w:val="36"/>
        </w:rPr>
        <w:t xml:space="preserve"> ki</w:t>
      </w:r>
      <w:r w:rsidRPr="00C84315">
        <w:rPr>
          <w:rFonts w:ascii="Hand writing Mutlu" w:hAnsi="Hand writing Mutlu"/>
          <w:color w:val="0000FF"/>
          <w:sz w:val="36"/>
          <w:szCs w:val="36"/>
        </w:rPr>
        <w:t>min</w:t>
      </w:r>
      <w:r w:rsidRPr="00C64C1B">
        <w:rPr>
          <w:rFonts w:ascii="Hand writing Mutlu" w:hAnsi="Hand writing Mutlu"/>
          <w:sz w:val="36"/>
          <w:szCs w:val="36"/>
        </w:rPr>
        <w:t>le oy</w:t>
      </w:r>
      <w:r w:rsidRPr="00C84315">
        <w:rPr>
          <w:rFonts w:ascii="Hand writing Mutlu" w:hAnsi="Hand writing Mutlu"/>
          <w:color w:val="0000FF"/>
          <w:sz w:val="36"/>
          <w:szCs w:val="36"/>
        </w:rPr>
        <w:t>nar</w:t>
      </w:r>
      <w:r w:rsidRPr="00C64C1B">
        <w:rPr>
          <w:rFonts w:ascii="Hand writing Mutlu" w:hAnsi="Hand writing Mutlu"/>
          <w:sz w:val="36"/>
          <w:szCs w:val="36"/>
        </w:rPr>
        <w:t>?</w:t>
      </w:r>
      <w:r w:rsidR="002C0464">
        <w:rPr>
          <w:rFonts w:ascii="Hand writing Mutlu" w:hAnsi="Hand writing Mutlu"/>
          <w:sz w:val="36"/>
          <w:szCs w:val="36"/>
        </w:rPr>
        <w:t xml:space="preserve"> </w:t>
      </w:r>
      <w:hyperlink r:id="rId8" w:history="1">
        <w:r w:rsidR="002C0464" w:rsidRPr="002C0464">
          <w:rPr>
            <w:rStyle w:val="Kpr"/>
            <w:rFonts w:ascii="Hand writing Mutlu" w:hAnsi="Hand writing Mutlu"/>
            <w:sz w:val="36"/>
            <w:szCs w:val="36"/>
          </w:rPr>
          <w:t>www.sorubak.com</w:t>
        </w:r>
      </w:hyperlink>
      <w:bookmarkStart w:id="0" w:name="_GoBack"/>
      <w:bookmarkEnd w:id="0"/>
    </w:p>
    <w:p w:rsidR="00270F3D" w:rsidRPr="00F01625" w:rsidRDefault="00802D52" w:rsidP="00ED133F">
      <w:pPr>
        <w:pStyle w:val="AralkYok"/>
        <w:numPr>
          <w:ilvl w:val="0"/>
          <w:numId w:val="5"/>
        </w:numPr>
        <w:rPr>
          <w:rFonts w:ascii="Hand writing Mutlu" w:hAnsi="Hand writing Mutlu"/>
          <w:sz w:val="20"/>
        </w:rPr>
      </w:pPr>
      <w:r w:rsidRPr="00802D52">
        <w:rPr>
          <w:rFonts w:asciiTheme="majorHAnsi" w:hAnsiTheme="majorHAnsi"/>
        </w:rPr>
        <w:lastRenderedPageBreak/>
        <w:t xml:space="preserve">Aşağıdaki </w:t>
      </w:r>
      <w:r w:rsidR="00F01625">
        <w:rPr>
          <w:rFonts w:asciiTheme="majorHAnsi" w:hAnsiTheme="majorHAnsi"/>
        </w:rPr>
        <w:t xml:space="preserve">sözcükleri cümledeki noktalı yere </w:t>
      </w:r>
      <w:r w:rsidRPr="00802D52">
        <w:rPr>
          <w:rFonts w:asciiTheme="majorHAnsi" w:hAnsiTheme="majorHAnsi"/>
        </w:rPr>
        <w:t xml:space="preserve"> </w:t>
      </w:r>
      <w:r w:rsidR="00F01625">
        <w:rPr>
          <w:rFonts w:asciiTheme="majorHAnsi" w:hAnsiTheme="majorHAnsi"/>
        </w:rPr>
        <w:t>yazarak cümleyi tamamlayalım. Okuyalım.</w:t>
      </w:r>
      <w:r w:rsidRPr="00802D52">
        <w:rPr>
          <w:rFonts w:asciiTheme="majorHAnsi" w:hAnsiTheme="majorHAnsi"/>
        </w:rPr>
        <w:t xml:space="preserve"> </w:t>
      </w:r>
    </w:p>
    <w:p w:rsidR="00ED133F" w:rsidRPr="00F40896" w:rsidRDefault="00ED133F" w:rsidP="00ED133F">
      <w:pPr>
        <w:rPr>
          <w:rFonts w:ascii="Hand writing Mutlu" w:hAnsi="Hand writing Mutlu"/>
          <w:sz w:val="32"/>
          <w:szCs w:val="32"/>
        </w:rPr>
      </w:pPr>
      <w:r>
        <w:rPr>
          <w:sz w:val="32"/>
          <w:szCs w:val="32"/>
        </w:rPr>
        <w:t>“</w:t>
      </w:r>
      <w:r w:rsidRPr="00F40896">
        <w:rPr>
          <w:rFonts w:ascii="Hand writing Mutlu" w:hAnsi="Hand writing Mutlu"/>
          <w:sz w:val="32"/>
          <w:szCs w:val="32"/>
        </w:rPr>
        <w:t>börek</w:t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40896">
        <w:rPr>
          <w:rFonts w:ascii="Hand writing Mutlu" w:hAnsi="Hand writing Mutlu"/>
          <w:sz w:val="32"/>
          <w:szCs w:val="32"/>
        </w:rPr>
        <w:t>kalemi-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40896">
        <w:rPr>
          <w:rFonts w:ascii="Hand writing Mutlu" w:hAnsi="Hand writing Mutlu"/>
          <w:sz w:val="32"/>
          <w:szCs w:val="32"/>
        </w:rPr>
        <w:t>balık-leblebi-bayrak-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40896">
        <w:rPr>
          <w:rFonts w:ascii="Hand writing Mutlu" w:hAnsi="Hand writing Mutlu"/>
          <w:sz w:val="32"/>
          <w:szCs w:val="32"/>
        </w:rPr>
        <w:t>bisiklet-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40896">
        <w:rPr>
          <w:rFonts w:ascii="Hand writing Mutlu" w:hAnsi="Hand writing Mutlu"/>
          <w:sz w:val="32"/>
          <w:szCs w:val="32"/>
        </w:rPr>
        <w:t>bindi-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40896">
        <w:rPr>
          <w:rFonts w:ascii="Hand writing Mutlu" w:hAnsi="Hand writing Mutlu"/>
          <w:sz w:val="32"/>
          <w:szCs w:val="32"/>
        </w:rPr>
        <w:t>kesti</w:t>
      </w:r>
      <w:r>
        <w:rPr>
          <w:sz w:val="32"/>
          <w:szCs w:val="32"/>
        </w:rPr>
        <w:t>”</w:t>
      </w:r>
    </w:p>
    <w:p w:rsidR="00ED133F" w:rsidRDefault="00ED133F" w:rsidP="00ED133F">
      <w:pPr>
        <w:pStyle w:val="AralkYok"/>
        <w:rPr>
          <w:rFonts w:ascii="Hand writing Mutlu" w:hAnsi="Hand writing Mutlu"/>
          <w:sz w:val="32"/>
          <w:szCs w:val="32"/>
        </w:rPr>
      </w:pP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  <w:szCs w:val="32"/>
        </w:rPr>
      </w:pPr>
      <w:r w:rsidRPr="00ED133F">
        <w:rPr>
          <w:rFonts w:ascii="Hand writing Mutlu" w:hAnsi="Hand writing Mutlu"/>
          <w:sz w:val="32"/>
          <w:szCs w:val="32"/>
        </w:rPr>
        <w:t>Babam bana boya</w:t>
      </w:r>
      <w:r>
        <w:rPr>
          <w:rFonts w:ascii="Hand writing Mutlu" w:hAnsi="Hand writing Mutlu"/>
          <w:sz w:val="32"/>
          <w:szCs w:val="32"/>
        </w:rPr>
        <w:t>............</w:t>
      </w:r>
      <w:r w:rsidRPr="00ED133F">
        <w:rPr>
          <w:rFonts w:ascii="Hand writing Mutlu" w:hAnsi="Hand writing Mutlu"/>
          <w:sz w:val="32"/>
          <w:szCs w:val="32"/>
        </w:rPr>
        <w:t xml:space="preserve">aldı </w:t>
      </w: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</w:rPr>
      </w:pPr>
      <w:r w:rsidRPr="00ED133F">
        <w:rPr>
          <w:rFonts w:ascii="Hand writing Mutlu" w:hAnsi="Hand writing Mutlu"/>
          <w:sz w:val="32"/>
        </w:rPr>
        <w:t>Buket odana</w:t>
      </w:r>
      <w:r>
        <w:rPr>
          <w:rFonts w:ascii="Hand writing Mutlu" w:hAnsi="Hand writing Mutlu"/>
          <w:sz w:val="32"/>
        </w:rPr>
        <w:t>....................</w:t>
      </w:r>
      <w:r w:rsidRPr="00ED133F">
        <w:rPr>
          <w:rFonts w:ascii="Hand writing Mutlu" w:hAnsi="Hand writing Mutlu"/>
          <w:sz w:val="32"/>
        </w:rPr>
        <w:t xml:space="preserve"> as</w:t>
      </w: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</w:rPr>
      </w:pPr>
      <w:r w:rsidRPr="00ED133F">
        <w:rPr>
          <w:rFonts w:ascii="Hand writing Mutlu" w:hAnsi="Hand writing Mutlu"/>
          <w:sz w:val="32"/>
        </w:rPr>
        <w:t>Banu olta ile</w:t>
      </w:r>
      <w:r>
        <w:rPr>
          <w:rFonts w:ascii="Hand writing Mutlu" w:hAnsi="Hand writing Mutlu"/>
          <w:sz w:val="32"/>
        </w:rPr>
        <w:t xml:space="preserve">.................. </w:t>
      </w:r>
      <w:r w:rsidRPr="00ED133F">
        <w:rPr>
          <w:rFonts w:ascii="Hand writing Mutlu" w:hAnsi="Hand writing Mutlu"/>
          <w:sz w:val="32"/>
        </w:rPr>
        <w:t>yakalayalım mı</w:t>
      </w:r>
      <w:r>
        <w:rPr>
          <w:rFonts w:ascii="Hand writing Mutlu" w:hAnsi="Hand writing Mutlu"/>
          <w:sz w:val="32"/>
        </w:rPr>
        <w:t>?</w:t>
      </w: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</w:rPr>
      </w:pPr>
      <w:r w:rsidRPr="00ED133F">
        <w:rPr>
          <w:rFonts w:ascii="Hand writing Mutlu" w:hAnsi="Hand writing Mutlu"/>
          <w:sz w:val="32"/>
        </w:rPr>
        <w:t>Dedem bol bol</w:t>
      </w:r>
      <w:r>
        <w:rPr>
          <w:rFonts w:ascii="Hand writing Mutlu" w:hAnsi="Hand writing Mutlu"/>
          <w:sz w:val="32"/>
        </w:rPr>
        <w:t xml:space="preserve"> ..............</w:t>
      </w:r>
      <w:r w:rsidRPr="00ED133F">
        <w:rPr>
          <w:rFonts w:ascii="Hand writing Mutlu" w:hAnsi="Hand writing Mutlu"/>
          <w:sz w:val="32"/>
        </w:rPr>
        <w:t xml:space="preserve"> yedi</w:t>
      </w: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</w:rPr>
      </w:pPr>
      <w:r w:rsidRPr="00ED133F">
        <w:rPr>
          <w:rFonts w:ascii="Hand writing Mutlu" w:hAnsi="Hand writing Mutlu"/>
          <w:sz w:val="32"/>
        </w:rPr>
        <w:t>Anne bana</w:t>
      </w:r>
      <w:r>
        <w:rPr>
          <w:rFonts w:ascii="Hand writing Mutlu" w:hAnsi="Hand writing Mutlu"/>
          <w:sz w:val="32"/>
        </w:rPr>
        <w:t>...............</w:t>
      </w:r>
      <w:r w:rsidRPr="00ED133F">
        <w:rPr>
          <w:rFonts w:ascii="Hand writing Mutlu" w:hAnsi="Hand writing Mutlu"/>
          <w:sz w:val="32"/>
        </w:rPr>
        <w:t>alır mısın</w:t>
      </w:r>
    </w:p>
    <w:p w:rsidR="00ED133F" w:rsidRDefault="00ED133F" w:rsidP="00ED133F">
      <w:pPr>
        <w:pStyle w:val="AralkYok"/>
        <w:rPr>
          <w:rFonts w:ascii="Hand writing Mutlu" w:hAnsi="Hand writing Mutlu"/>
          <w:sz w:val="32"/>
        </w:rPr>
      </w:pPr>
      <w:r w:rsidRPr="00ED133F">
        <w:rPr>
          <w:rFonts w:ascii="Hand writing Mutlu" w:hAnsi="Hand writing Mutlu"/>
          <w:sz w:val="32"/>
        </w:rPr>
        <w:t>Babam bıyıklarını</w:t>
      </w:r>
      <w:r>
        <w:rPr>
          <w:rFonts w:ascii="Hand writing Mutlu" w:hAnsi="Hand writing Mutlu"/>
          <w:sz w:val="32"/>
        </w:rPr>
        <w:t>...................</w:t>
      </w: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</w:rPr>
      </w:pPr>
      <w:r w:rsidRPr="00ED133F">
        <w:rPr>
          <w:rFonts w:ascii="Hand writing Mutlu" w:hAnsi="Hand writing Mutlu"/>
          <w:sz w:val="32"/>
        </w:rPr>
        <w:t>Birsen ile Nurdan ata</w:t>
      </w:r>
      <w:r>
        <w:rPr>
          <w:rFonts w:ascii="Hand writing Mutlu" w:hAnsi="Hand writing Mutlu"/>
          <w:sz w:val="32"/>
        </w:rPr>
        <w:t>..........</w:t>
      </w:r>
      <w:r w:rsidRPr="00ED133F">
        <w:rPr>
          <w:rFonts w:ascii="Hand writing Mutlu" w:hAnsi="Hand writing Mutlu"/>
          <w:sz w:val="32"/>
        </w:rPr>
        <w:t>mi</w:t>
      </w: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</w:rPr>
      </w:pPr>
      <w:r w:rsidRPr="00ED133F">
        <w:rPr>
          <w:rFonts w:ascii="Hand writing Mutlu" w:hAnsi="Hand writing Mutlu"/>
          <w:sz w:val="32"/>
        </w:rPr>
        <w:t>Karnem iyi olursa bana</w:t>
      </w:r>
      <w:r>
        <w:rPr>
          <w:rFonts w:ascii="Hand writing Mutlu" w:hAnsi="Hand writing Mutlu"/>
          <w:sz w:val="32"/>
        </w:rPr>
        <w:t xml:space="preserve"> .............. </w:t>
      </w:r>
      <w:r w:rsidRPr="00ED133F">
        <w:rPr>
          <w:rFonts w:ascii="Hand writing Mutlu" w:hAnsi="Hand writing Mutlu"/>
          <w:sz w:val="32"/>
        </w:rPr>
        <w:t>alır mısın</w:t>
      </w:r>
    </w:p>
    <w:p w:rsidR="00047892" w:rsidRPr="00ED133F" w:rsidRDefault="00047892" w:rsidP="00ED133F">
      <w:pPr>
        <w:pStyle w:val="AralkYok"/>
        <w:rPr>
          <w:rFonts w:ascii="Hand writing Mutlu" w:hAnsi="Hand writing Mutlu"/>
          <w:sz w:val="32"/>
        </w:rPr>
      </w:pPr>
    </w:p>
    <w:p w:rsidR="00ED133F" w:rsidRPr="00ED133F" w:rsidRDefault="00ED133F" w:rsidP="00ED133F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ED133F">
        <w:rPr>
          <w:rFonts w:asciiTheme="majorHAnsi" w:hAnsiTheme="majorHAnsi"/>
          <w:bCs/>
          <w:iCs/>
        </w:rPr>
        <w:t>Aşağıdaki varlıkların adını yazınız</w:t>
      </w:r>
    </w:p>
    <w:p w:rsidR="00ED133F" w:rsidRPr="00ED133F" w:rsidRDefault="00ED133F" w:rsidP="00ED133F">
      <w:pPr>
        <w:pStyle w:val="AralkYok"/>
        <w:rPr>
          <w:rFonts w:ascii="Hand writing Mutlu" w:hAnsi="Hand writing Mutlu"/>
          <w:sz w:val="32"/>
        </w:rPr>
      </w:pPr>
      <w:r>
        <w:rPr>
          <w:noProof/>
        </w:rPr>
        <w:drawing>
          <wp:inline distT="0" distB="0" distL="0" distR="0">
            <wp:extent cx="759883" cy="731456"/>
            <wp:effectExtent l="19050" t="0" r="2117" b="0"/>
            <wp:docPr id="73" name="Resim 73" descr="http://www.balon.name.tr/balon-bu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balon.name.tr/balon-budu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69" cy="73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sz w:val="32"/>
        </w:rPr>
        <w:tab/>
      </w:r>
      <w:r>
        <w:rPr>
          <w:noProof/>
        </w:rPr>
        <w:drawing>
          <wp:inline distT="0" distB="0" distL="0" distR="0">
            <wp:extent cx="1013883" cy="592319"/>
            <wp:effectExtent l="19050" t="0" r="0" b="0"/>
            <wp:docPr id="1" name="Resim 77" descr="http://c11.incisozluk.com.tr/res/incisozluk/11009/7/342637_od8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c11.incisozluk.com.tr/res/incisozluk/11009/7/342637_od87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594" cy="59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33F" w:rsidRDefault="001B0138" w:rsidP="00047892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35" style="width:103.9pt;height:29.65pt;mso-position-horizontal-relative:char;mso-position-vertical-relative:line" coordorigin="900,1498" coordsize="5426,481">
            <v:shape id="_x0000_s1536" type="#_x0000_t32" style="position:absolute;left:900;top:1498;width:5426;height:0" o:connectortype="straight" strokecolor="black [3213]" strokeweight=".25pt">
              <v:stroke dashstyle="dashDot"/>
            </v:shape>
            <v:shape id="_x0000_s1537" type="#_x0000_t32" style="position:absolute;left:900;top:1637;width:5426;height:0" o:connectortype="straight" strokecolor="black [3213]" strokeweight=".25pt">
              <v:stroke dashstyle="dash"/>
            </v:shape>
            <v:shape id="_x0000_s1538" type="#_x0000_t32" style="position:absolute;left:900;top:1831;width:5426;height:0" o:connectortype="straight" strokecolor="black [3213]" strokeweight=".25pt">
              <v:stroke dashstyle="dash"/>
            </v:shape>
            <v:shape id="_x0000_s153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D133F">
        <w:rPr>
          <w:rFonts w:ascii="Hand writing Mutlu" w:hAnsi="Hand writing Mutlu"/>
          <w:sz w:val="36"/>
        </w:rPr>
        <w:tab/>
      </w:r>
      <w:r w:rsidR="00ED133F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40" style="width:103.2pt;height:29.65pt;mso-position-horizontal-relative:char;mso-position-vertical-relative:line" coordorigin="900,1498" coordsize="5426,481">
            <v:shape id="_x0000_s1541" type="#_x0000_t32" style="position:absolute;left:900;top:1498;width:5426;height:0" o:connectortype="straight" strokecolor="black [3213]" strokeweight=".25pt">
              <v:stroke dashstyle="dashDot"/>
            </v:shape>
            <v:shape id="_x0000_s1542" type="#_x0000_t32" style="position:absolute;left:900;top:1637;width:5426;height:0" o:connectortype="straight" strokecolor="black [3213]" strokeweight=".25pt">
              <v:stroke dashstyle="dash"/>
            </v:shape>
            <v:shape id="_x0000_s1543" type="#_x0000_t32" style="position:absolute;left:900;top:1831;width:5426;height:0" o:connectortype="straight" strokecolor="black [3213]" strokeweight=".25pt">
              <v:stroke dashstyle="dash"/>
            </v:shape>
            <v:shape id="_x0000_s154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D133F" w:rsidRDefault="00ED133F" w:rsidP="00047892">
      <w:pPr>
        <w:pStyle w:val="AralkYok"/>
      </w:pPr>
    </w:p>
    <w:p w:rsidR="00ED133F" w:rsidRDefault="00ED133F" w:rsidP="00047892">
      <w:pPr>
        <w:pStyle w:val="AralkYok"/>
      </w:pPr>
      <w:r>
        <w:rPr>
          <w:noProof/>
          <w:color w:val="333333"/>
          <w:sz w:val="17"/>
          <w:szCs w:val="17"/>
        </w:rPr>
        <w:drawing>
          <wp:inline distT="0" distB="0" distL="0" distR="0">
            <wp:extent cx="1104194" cy="451555"/>
            <wp:effectExtent l="19050" t="0" r="706" b="0"/>
            <wp:docPr id="87" name="Resim 87" descr="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bu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234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1027430" cy="451485"/>
            <wp:effectExtent l="19050" t="0" r="127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33F" w:rsidRDefault="001B0138" w:rsidP="00ED133F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50" style="width:103.9pt;height:29.65pt;mso-position-horizontal-relative:char;mso-position-vertical-relative:line" coordorigin="900,1498" coordsize="5426,481">
            <v:shape id="_x0000_s1551" type="#_x0000_t32" style="position:absolute;left:900;top:1498;width:5426;height:0" o:connectortype="straight" strokecolor="black [3213]" strokeweight=".25pt">
              <v:stroke dashstyle="dashDot"/>
            </v:shape>
            <v:shape id="_x0000_s1552" type="#_x0000_t32" style="position:absolute;left:900;top:1637;width:5426;height:0" o:connectortype="straight" strokecolor="black [3213]" strokeweight=".25pt">
              <v:stroke dashstyle="dash"/>
            </v:shape>
            <v:shape id="_x0000_s1553" type="#_x0000_t32" style="position:absolute;left:900;top:1831;width:5426;height:0" o:connectortype="straight" strokecolor="black [3213]" strokeweight=".25pt">
              <v:stroke dashstyle="dash"/>
            </v:shape>
            <v:shape id="_x0000_s155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D133F">
        <w:rPr>
          <w:rFonts w:ascii="Hand writing Mutlu" w:hAnsi="Hand writing Mutlu"/>
          <w:sz w:val="36"/>
        </w:rPr>
        <w:tab/>
      </w:r>
      <w:r w:rsidR="00ED133F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45" style="width:103.2pt;height:29.65pt;mso-position-horizontal-relative:char;mso-position-vertical-relative:line" coordorigin="900,1498" coordsize="5426,481">
            <v:shape id="_x0000_s1546" type="#_x0000_t32" style="position:absolute;left:900;top:1498;width:5426;height:0" o:connectortype="straight" strokecolor="black [3213]" strokeweight=".25pt">
              <v:stroke dashstyle="dashDot"/>
            </v:shape>
            <v:shape id="_x0000_s1547" type="#_x0000_t32" style="position:absolute;left:900;top:1637;width:5426;height:0" o:connectortype="straight" strokecolor="black [3213]" strokeweight=".25pt">
              <v:stroke dashstyle="dash"/>
            </v:shape>
            <v:shape id="_x0000_s1548" type="#_x0000_t32" style="position:absolute;left:900;top:1831;width:5426;height:0" o:connectortype="straight" strokecolor="black [3213]" strokeweight=".25pt">
              <v:stroke dashstyle="dash"/>
            </v:shape>
            <v:shape id="_x0000_s154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D133F" w:rsidRDefault="00ED133F" w:rsidP="00047892">
      <w:pPr>
        <w:pStyle w:val="AralkYok"/>
      </w:pPr>
    </w:p>
    <w:p w:rsidR="00ED133F" w:rsidRDefault="00F44788" w:rsidP="00047892">
      <w:pPr>
        <w:pStyle w:val="AralkYok"/>
      </w:pPr>
      <w:r>
        <w:rPr>
          <w:noProof/>
        </w:rPr>
        <w:drawing>
          <wp:inline distT="0" distB="0" distL="0" distR="0">
            <wp:extent cx="1087261" cy="686712"/>
            <wp:effectExtent l="19050" t="0" r="0" b="0"/>
            <wp:docPr id="93" name="Resim 93" descr="http://www.delinetciler.org/resimler/2009/03/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delinetciler.org/resimler/2009/03/76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4024" t="68910" r="32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13" cy="68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1087261" cy="722489"/>
            <wp:effectExtent l="19050" t="0" r="0" b="0"/>
            <wp:docPr id="2" name="Resim 98" descr="http://flo.cubecdn.net/media/catalog/product/cache/1/small_image/500x/a4e40ebdc3e371adff845072e1c73f37/1/0/10020178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flo.cubecdn.net/media/catalog/product/cache/1/small_image/500x/a4e40ebdc3e371adff845072e1c73f37/1/0/100201789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49" t="18957" b="19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216" cy="723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788" w:rsidRDefault="001B0138" w:rsidP="00F44788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60" style="width:103.9pt;height:29.65pt;mso-position-horizontal-relative:char;mso-position-vertical-relative:line" coordorigin="900,1498" coordsize="5426,481">
            <v:shape id="_x0000_s1561" type="#_x0000_t32" style="position:absolute;left:900;top:1498;width:5426;height:0" o:connectortype="straight" strokecolor="black [3213]" strokeweight=".25pt">
              <v:stroke dashstyle="dashDot"/>
            </v:shape>
            <v:shape id="_x0000_s1562" type="#_x0000_t32" style="position:absolute;left:900;top:1637;width:5426;height:0" o:connectortype="straight" strokecolor="black [3213]" strokeweight=".25pt">
              <v:stroke dashstyle="dash"/>
            </v:shape>
            <v:shape id="_x0000_s1563" type="#_x0000_t32" style="position:absolute;left:900;top:1831;width:5426;height:0" o:connectortype="straight" strokecolor="black [3213]" strokeweight=".25pt">
              <v:stroke dashstyle="dash"/>
            </v:shape>
            <v:shape id="_x0000_s156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44788">
        <w:rPr>
          <w:rFonts w:ascii="Hand writing Mutlu" w:hAnsi="Hand writing Mutlu"/>
          <w:sz w:val="36"/>
        </w:rPr>
        <w:tab/>
      </w:r>
      <w:r w:rsidR="00F44788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55" style="width:103.2pt;height:29.65pt;mso-position-horizontal-relative:char;mso-position-vertical-relative:line" coordorigin="900,1498" coordsize="5426,481">
            <v:shape id="_x0000_s1556" type="#_x0000_t32" style="position:absolute;left:900;top:1498;width:5426;height:0" o:connectortype="straight" strokecolor="black [3213]" strokeweight=".25pt">
              <v:stroke dashstyle="dashDot"/>
            </v:shape>
            <v:shape id="_x0000_s1557" type="#_x0000_t32" style="position:absolute;left:900;top:1637;width:5426;height:0" o:connectortype="straight" strokecolor="black [3213]" strokeweight=".25pt">
              <v:stroke dashstyle="dash"/>
            </v:shape>
            <v:shape id="_x0000_s1558" type="#_x0000_t32" style="position:absolute;left:900;top:1831;width:5426;height:0" o:connectortype="straight" strokecolor="black [3213]" strokeweight=".25pt">
              <v:stroke dashstyle="dash"/>
            </v:shape>
            <v:shape id="_x0000_s155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D133F" w:rsidRDefault="00ED133F" w:rsidP="00047892">
      <w:pPr>
        <w:pStyle w:val="AralkYok"/>
      </w:pPr>
    </w:p>
    <w:p w:rsidR="00F44788" w:rsidRDefault="00F44788" w:rsidP="00047892">
      <w:pPr>
        <w:pStyle w:val="AralkYok"/>
      </w:pPr>
      <w:r>
        <w:rPr>
          <w:noProof/>
        </w:rPr>
        <w:drawing>
          <wp:inline distT="0" distB="0" distL="0" distR="0">
            <wp:extent cx="1042105" cy="699911"/>
            <wp:effectExtent l="19050" t="0" r="5645" b="0"/>
            <wp:docPr id="105" name="Resim 105" descr="http://www.bilgiustam.com/resimler/2013/01/karn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www.bilgiustam.com/resimler/2013/01/karne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28043" r="23646" b="376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710" cy="69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F44788">
        <w:rPr>
          <w:noProof/>
        </w:rPr>
        <w:drawing>
          <wp:inline distT="0" distB="0" distL="0" distR="0">
            <wp:extent cx="1194506" cy="728133"/>
            <wp:effectExtent l="19050" t="0" r="5644" b="0"/>
            <wp:docPr id="3" name="Resim 110" descr="http://images.hepsiburada.net/assets/Spor/200/Spor_4622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images.hepsiburada.net/assets/Spor/200/Spor_4622271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683" cy="728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788" w:rsidRDefault="001B0138" w:rsidP="00F44788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70" style="width:103.9pt;height:29.65pt;mso-position-horizontal-relative:char;mso-position-vertical-relative:line" coordorigin="900,1498" coordsize="5426,481">
            <v:shape id="_x0000_s1571" type="#_x0000_t32" style="position:absolute;left:900;top:1498;width:5426;height:0" o:connectortype="straight" strokecolor="black [3213]" strokeweight=".25pt">
              <v:stroke dashstyle="dashDot"/>
            </v:shape>
            <v:shape id="_x0000_s1572" type="#_x0000_t32" style="position:absolute;left:900;top:1637;width:5426;height:0" o:connectortype="straight" strokecolor="black [3213]" strokeweight=".25pt">
              <v:stroke dashstyle="dash"/>
            </v:shape>
            <v:shape id="_x0000_s1573" type="#_x0000_t32" style="position:absolute;left:900;top:1831;width:5426;height:0" o:connectortype="straight" strokecolor="black [3213]" strokeweight=".25pt">
              <v:stroke dashstyle="dash"/>
            </v:shape>
            <v:shape id="_x0000_s157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44788">
        <w:rPr>
          <w:rFonts w:ascii="Hand writing Mutlu" w:hAnsi="Hand writing Mutlu"/>
          <w:sz w:val="36"/>
        </w:rPr>
        <w:tab/>
      </w:r>
      <w:r w:rsidR="00F44788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65" style="width:103.2pt;height:29.65pt;mso-position-horizontal-relative:char;mso-position-vertical-relative:line" coordorigin="900,1498" coordsize="5426,481">
            <v:shape id="_x0000_s1566" type="#_x0000_t32" style="position:absolute;left:900;top:1498;width:5426;height:0" o:connectortype="straight" strokecolor="black [3213]" strokeweight=".25pt">
              <v:stroke dashstyle="dashDot"/>
            </v:shape>
            <v:shape id="_x0000_s1567" type="#_x0000_t32" style="position:absolute;left:900;top:1637;width:5426;height:0" o:connectortype="straight" strokecolor="black [3213]" strokeweight=".25pt">
              <v:stroke dashstyle="dash"/>
            </v:shape>
            <v:shape id="_x0000_s1568" type="#_x0000_t32" style="position:absolute;left:900;top:1831;width:5426;height:0" o:connectortype="straight" strokecolor="black [3213]" strokeweight=".25pt">
              <v:stroke dashstyle="dash"/>
            </v:shape>
            <v:shape id="_x0000_s156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D133F" w:rsidRDefault="00ED133F" w:rsidP="00047892">
      <w:pPr>
        <w:pStyle w:val="AralkYok"/>
      </w:pPr>
    </w:p>
    <w:sectPr w:rsidR="00ED133F" w:rsidSect="006A1596">
      <w:headerReference w:type="default" r:id="rId17"/>
      <w:footerReference w:type="default" r:id="rId18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38" w:rsidRDefault="001B0138" w:rsidP="001A3CA1">
      <w:r>
        <w:separator/>
      </w:r>
    </w:p>
  </w:endnote>
  <w:endnote w:type="continuationSeparator" w:id="0">
    <w:p w:rsidR="001B0138" w:rsidRDefault="001B0138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ED133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1B0138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1B0138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38" w:rsidRDefault="001B0138" w:rsidP="001A3CA1">
      <w:r>
        <w:separator/>
      </w:r>
    </w:p>
  </w:footnote>
  <w:footnote w:type="continuationSeparator" w:id="0">
    <w:p w:rsidR="001B0138" w:rsidRDefault="001B0138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1B0138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D133F" w:rsidRPr="00F63236" w:rsidRDefault="00ED133F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2C0464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D133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D133F" w:rsidRPr="008071E3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D133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07F0F"/>
    <w:multiLevelType w:val="hybridMultilevel"/>
    <w:tmpl w:val="861E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6543F"/>
    <w:multiLevelType w:val="hybridMultilevel"/>
    <w:tmpl w:val="2508FD0E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F4E67"/>
    <w:multiLevelType w:val="hybridMultilevel"/>
    <w:tmpl w:val="22742EA0"/>
    <w:lvl w:ilvl="0" w:tplc="88547EF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AutoShape 7"/>
        <o:r id="V:Rule2" type="connector" idref="#AutoShape 51"/>
        <o:r id="V:Rule3" type="connector" idref="#AutoShape 49"/>
        <o:r id="V:Rule4" type="connector" idref="#_x0000_s2107"/>
        <o:r id="V:Rule5" type="connector" idref="#AutoShape 48"/>
        <o:r id="V:Rule6" type="connector" idref="#AutoShape 52"/>
        <o:r id="V:Rule7" type="connector" idref="#AutoShape 35"/>
        <o:r id="V:Rule8" type="connector" idref="#AutoShape 3"/>
        <o:r id="V:Rule9" type="connector" idref="#_x0000_s2101"/>
        <o:r id="V:Rule10" type="connector" idref="#_x0000_s2391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2895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A3CA1"/>
    <w:rsid w:val="001A5239"/>
    <w:rsid w:val="001B0138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89E"/>
    <w:rsid w:val="00226D6E"/>
    <w:rsid w:val="00227AE2"/>
    <w:rsid w:val="002428F5"/>
    <w:rsid w:val="002539A9"/>
    <w:rsid w:val="00257458"/>
    <w:rsid w:val="00270E77"/>
    <w:rsid w:val="00270F3D"/>
    <w:rsid w:val="00287084"/>
    <w:rsid w:val="00296DCB"/>
    <w:rsid w:val="002A0331"/>
    <w:rsid w:val="002A0AE1"/>
    <w:rsid w:val="002A0BED"/>
    <w:rsid w:val="002C0464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1026D"/>
    <w:rsid w:val="00416751"/>
    <w:rsid w:val="0044438D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C21A7"/>
    <w:rsid w:val="004D010D"/>
    <w:rsid w:val="004D1E03"/>
    <w:rsid w:val="004F0773"/>
    <w:rsid w:val="004F59A3"/>
    <w:rsid w:val="005035B6"/>
    <w:rsid w:val="0051020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726E"/>
    <w:rsid w:val="005C11D7"/>
    <w:rsid w:val="005C67D6"/>
    <w:rsid w:val="005D2EE8"/>
    <w:rsid w:val="005D6EAA"/>
    <w:rsid w:val="005E3260"/>
    <w:rsid w:val="005F0BDA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55E2"/>
    <w:rsid w:val="00660A98"/>
    <w:rsid w:val="00661B26"/>
    <w:rsid w:val="0066575A"/>
    <w:rsid w:val="00666F82"/>
    <w:rsid w:val="006670C2"/>
    <w:rsid w:val="0068609D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7C3D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7686"/>
    <w:rsid w:val="008027A3"/>
    <w:rsid w:val="00802D52"/>
    <w:rsid w:val="008057EC"/>
    <w:rsid w:val="008071E3"/>
    <w:rsid w:val="0080741D"/>
    <w:rsid w:val="00812D33"/>
    <w:rsid w:val="008268DB"/>
    <w:rsid w:val="00835C42"/>
    <w:rsid w:val="0085205C"/>
    <w:rsid w:val="00865794"/>
    <w:rsid w:val="008737B6"/>
    <w:rsid w:val="0088772C"/>
    <w:rsid w:val="00893CE4"/>
    <w:rsid w:val="00895D18"/>
    <w:rsid w:val="00895ED1"/>
    <w:rsid w:val="008C413E"/>
    <w:rsid w:val="008D28AB"/>
    <w:rsid w:val="008D3DCC"/>
    <w:rsid w:val="008D7100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A0113D"/>
    <w:rsid w:val="00A0532F"/>
    <w:rsid w:val="00A05731"/>
    <w:rsid w:val="00A14412"/>
    <w:rsid w:val="00A1656E"/>
    <w:rsid w:val="00A2331F"/>
    <w:rsid w:val="00A313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6D48"/>
    <w:rsid w:val="00BB7A67"/>
    <w:rsid w:val="00BC433A"/>
    <w:rsid w:val="00BD2589"/>
    <w:rsid w:val="00BD352F"/>
    <w:rsid w:val="00BD5FAA"/>
    <w:rsid w:val="00BF4424"/>
    <w:rsid w:val="00BF5903"/>
    <w:rsid w:val="00C16332"/>
    <w:rsid w:val="00C52704"/>
    <w:rsid w:val="00C53E08"/>
    <w:rsid w:val="00C80CBB"/>
    <w:rsid w:val="00CA04FA"/>
    <w:rsid w:val="00CA79BE"/>
    <w:rsid w:val="00CB4551"/>
    <w:rsid w:val="00CB59A5"/>
    <w:rsid w:val="00CB666E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6384"/>
    <w:rsid w:val="00E375BF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D133F"/>
    <w:rsid w:val="00ED20F3"/>
    <w:rsid w:val="00EF3119"/>
    <w:rsid w:val="00F01625"/>
    <w:rsid w:val="00F0716D"/>
    <w:rsid w:val="00F30731"/>
    <w:rsid w:val="00F36ECC"/>
    <w:rsid w:val="00F432D5"/>
    <w:rsid w:val="00F43D64"/>
    <w:rsid w:val="00F44788"/>
    <w:rsid w:val="00F56C87"/>
    <w:rsid w:val="00F62703"/>
    <w:rsid w:val="00F6270C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470"/>
        <o:r id="V:Rule2" type="connector" idref="#_x0000_s1430"/>
        <o:r id="V:Rule3" type="connector" idref="#_x0000_s1488"/>
        <o:r id="V:Rule4" type="connector" idref="#_x0000_s1212"/>
        <o:r id="V:Rule5" type="connector" idref="#_x0000_s1244"/>
        <o:r id="V:Rule6" type="connector" idref="#_x0000_s1543"/>
        <o:r id="V:Rule7" type="connector" idref="#_x0000_s1379"/>
        <o:r id="V:Rule8" type="connector" idref="#_x0000_s1507"/>
        <o:r id="V:Rule9" type="connector" idref="#_x0000_s1272"/>
        <o:r id="V:Rule10" type="connector" idref="#_x0000_s1275"/>
        <o:r id="V:Rule11" type="connector" idref="#_x0000_s1527"/>
        <o:r id="V:Rule12" type="connector" idref="#_x0000_s1485"/>
        <o:r id="V:Rule13" type="connector" idref="#_x0000_s1228"/>
        <o:r id="V:Rule14" type="connector" idref="#_x0000_s1546"/>
        <o:r id="V:Rule15" type="connector" idref="#_x0000_s1432"/>
        <o:r id="V:Rule16" type="connector" idref="#_x0000_s1297"/>
        <o:r id="V:Rule17" type="connector" idref="#_x0000_s1237"/>
        <o:r id="V:Rule18" type="connector" idref="#_x0000_s1178"/>
        <o:r id="V:Rule19" type="connector" idref="#_x0000_s1257"/>
        <o:r id="V:Rule20" type="connector" idref="#_x0000_s1463"/>
        <o:r id="V:Rule21" type="connector" idref="#_x0000_s1547"/>
        <o:r id="V:Rule22" type="connector" idref="#_x0000_s1413"/>
        <o:r id="V:Rule23" type="connector" idref="#_x0000_s1218"/>
        <o:r id="V:Rule24" type="connector" idref="#_x0000_s1484"/>
        <o:r id="V:Rule25" type="connector" idref="#_x0000_s1444"/>
        <o:r id="V:Rule26" type="connector" idref="#_x0000_s1195"/>
        <o:r id="V:Rule27" type="connector" idref="#_x0000_s1489"/>
        <o:r id="V:Rule28" type="connector" idref="#_x0000_s1388"/>
        <o:r id="V:Rule29" type="connector" idref="#_x0000_s1539"/>
        <o:r id="V:Rule30" type="connector" idref="#_x0000_s1278"/>
        <o:r id="V:Rule31" type="connector" idref="#_x0000_s1255"/>
        <o:r id="V:Rule32" type="connector" idref="#_x0000_s1510"/>
        <o:r id="V:Rule33" type="connector" idref="#_x0000_s1512"/>
        <o:r id="V:Rule34" type="connector" idref="#_x0000_s1247"/>
        <o:r id="V:Rule35" type="connector" idref="#_x0000_s1548"/>
        <o:r id="V:Rule36" type="connector" idref="#_x0000_s1445"/>
        <o:r id="V:Rule37" type="connector" idref="#_x0000_s1250"/>
        <o:r id="V:Rule38" type="connector" idref="#_x0000_s1382"/>
        <o:r id="V:Rule39" type="connector" idref="#_x0000_s1295"/>
        <o:r id="V:Rule40" type="connector" idref="#_x0000_s1217"/>
        <o:r id="V:Rule41" type="connector" idref="#_x0000_s1571"/>
        <o:r id="V:Rule42" type="connector" idref="#_x0000_s1462"/>
        <o:r id="V:Rule43" type="connector" idref="#_x0000_s1447"/>
        <o:r id="V:Rule44" type="connector" idref="#_x0000_s1398"/>
        <o:r id="V:Rule45" type="connector" idref="#_x0000_s1179"/>
        <o:r id="V:Rule46" type="connector" idref="#_x0000_s1536"/>
        <o:r id="V:Rule47" type="connector" idref="#_x0000_s1572"/>
        <o:r id="V:Rule48" type="connector" idref="#_x0000_s1367"/>
        <o:r id="V:Rule49" type="connector" idref="#_x0000_s1468"/>
        <o:r id="V:Rule50" type="connector" idref="#_x0000_s1412"/>
        <o:r id="V:Rule51" type="connector" idref="#_x0000_s1390"/>
        <o:r id="V:Rule52" type="connector" idref="#_x0000_s1389"/>
        <o:r id="V:Rule53" type="connector" idref="#_x0000_s1537"/>
        <o:r id="V:Rule54" type="connector" idref="#_x0000_s1273"/>
        <o:r id="V:Rule55" type="connector" idref="#_x0000_s1524"/>
        <o:r id="V:Rule56" type="connector" idref="#_x0000_s1284"/>
        <o:r id="V:Rule57" type="connector" idref="#_x0000_s1394"/>
        <o:r id="V:Rule58" type="connector" idref="#_x0000_s1554"/>
        <o:r id="V:Rule59" type="connector" idref="#_x0000_s1423"/>
        <o:r id="V:Rule60" type="connector" idref="#_x0000_s1264"/>
        <o:r id="V:Rule61" type="connector" idref="#_x0000_s1242"/>
        <o:r id="V:Rule62" type="connector" idref="#_x0000_s1553"/>
        <o:r id="V:Rule63" type="connector" idref="#_x0000_s1377"/>
        <o:r id="V:Rule64" type="connector" idref="#_x0000_s1425"/>
        <o:r id="V:Rule65" type="connector" idref="#_x0000_s1253"/>
        <o:r id="V:Rule66" type="connector" idref="#_x0000_s1429"/>
        <o:r id="V:Rule67" type="connector" idref="#_x0000_s1183"/>
        <o:r id="V:Rule68" type="connector" idref="#_x0000_s1509"/>
        <o:r id="V:Rule69" type="connector" idref="#_x0000_s1189"/>
        <o:r id="V:Rule70" type="connector" idref="#_x0000_s1437"/>
        <o:r id="V:Rule71" type="connector" idref="#_x0000_s1215"/>
        <o:r id="V:Rule72" type="connector" idref="#_x0000_s1188"/>
        <o:r id="V:Rule73" type="connector" idref="#_x0000_s1230"/>
        <o:r id="V:Rule74" type="connector" idref="#_x0000_s1525"/>
        <o:r id="V:Rule75" type="connector" idref="#_x0000_s1205"/>
        <o:r id="V:Rule76" type="connector" idref="#_x0000_s1487"/>
        <o:r id="V:Rule77" type="connector" idref="#_x0000_s1422"/>
        <o:r id="V:Rule78" type="connector" idref="#_x0000_s1235"/>
        <o:r id="V:Rule79" type="connector" idref="#_x0000_s1434"/>
        <o:r id="V:Rule80" type="connector" idref="#_x0000_s1268"/>
        <o:r id="V:Rule81" type="connector" idref="#_x0000_s1503"/>
        <o:r id="V:Rule82" type="connector" idref="#_x0000_s1180"/>
        <o:r id="V:Rule83" type="connector" idref="#_x0000_s1452"/>
        <o:r id="V:Rule84" type="connector" idref="#_x0000_s1428"/>
        <o:r id="V:Rule85" type="connector" idref="#_x0000_s1544"/>
        <o:r id="V:Rule86" type="connector" idref="#_x0000_s1395"/>
        <o:r id="V:Rule87" type="connector" idref="#_x0000_s1442"/>
        <o:r id="V:Rule88" type="connector" idref="#_x0000_s1420"/>
        <o:r id="V:Rule89" type="connector" idref="#_x0000_s1274"/>
        <o:r id="V:Rule90" type="connector" idref="#_x0000_s1397"/>
        <o:r id="V:Rule91" type="connector" idref="#_x0000_s1194"/>
        <o:r id="V:Rule92" type="connector" idref="#_x0000_s1270"/>
        <o:r id="V:Rule93" type="connector" idref="#_x0000_s1538"/>
        <o:r id="V:Rule94" type="connector" idref="#_x0000_s1280"/>
        <o:r id="V:Rule95" type="connector" idref="#_x0000_s1384"/>
        <o:r id="V:Rule96" type="connector" idref="#_x0000_s1469"/>
        <o:r id="V:Rule97" type="connector" idref="#_x0000_s1439"/>
        <o:r id="V:Rule98" type="connector" idref="#_x0000_s1262"/>
        <o:r id="V:Rule99" type="connector" idref="#_x0000_s1299"/>
        <o:r id="V:Rule100" type="connector" idref="#_x0000_s1254"/>
        <o:r id="V:Rule101" type="connector" idref="#_x0000_s1551"/>
        <o:r id="V:Rule102" type="connector" idref="#_x0000_s1290"/>
        <o:r id="V:Rule103" type="connector" idref="#_x0000_s1435"/>
        <o:r id="V:Rule104" type="connector" idref="#_x0000_s1190"/>
        <o:r id="V:Rule105" type="connector" idref="#_x0000_s1368"/>
        <o:r id="V:Rule106" type="connector" idref="#_x0000_s1405"/>
        <o:r id="V:Rule107" type="connector" idref="#_x0000_s1528"/>
        <o:r id="V:Rule108" type="connector" idref="#_x0000_s1245"/>
        <o:r id="V:Rule109" type="connector" idref="#_x0000_s1202"/>
        <o:r id="V:Rule110" type="connector" idref="#_x0000_s1552"/>
        <o:r id="V:Rule111" type="connector" idref="#_x0000_s1303"/>
        <o:r id="V:Rule112" type="connector" idref="#_x0000_s1450"/>
        <o:r id="V:Rule113" type="connector" idref="#_x0000_s1224"/>
        <o:r id="V:Rule114" type="connector" idref="#_x0000_s1298"/>
        <o:r id="V:Rule115" type="connector" idref="#_x0000_s1204"/>
        <o:r id="V:Rule116" type="connector" idref="#_x0000_s1193"/>
        <o:r id="V:Rule117" type="connector" idref="#_x0000_s1529"/>
        <o:r id="V:Rule118" type="connector" idref="#_x0000_s1370"/>
        <o:r id="V:Rule119" type="connector" idref="#_x0000_s1374"/>
        <o:r id="V:Rule120" type="connector" idref="#_x0000_s1460"/>
        <o:r id="V:Rule121" type="connector" idref="#_x0000_s1438"/>
        <o:r id="V:Rule122" type="connector" idref="#_x0000_s1252"/>
        <o:r id="V:Rule123" type="connector" idref="#_x0000_s1279"/>
        <o:r id="V:Rule124" type="connector" idref="#_x0000_s1185"/>
        <o:r id="V:Rule125" type="connector" idref="#_x0000_s1513"/>
        <o:r id="V:Rule126" type="connector" idref="#_x0000_s1283"/>
        <o:r id="V:Rule127" type="connector" idref="#_x0000_s1541"/>
        <o:r id="V:Rule128" type="connector" idref="#_x0000_s1302"/>
        <o:r id="V:Rule129" type="connector" idref="#_x0000_s1467"/>
        <o:r id="V:Rule130" type="connector" idref="#_x0000_s1234"/>
        <o:r id="V:Rule131" type="connector" idref="#_x0000_s1556"/>
        <o:r id="V:Rule132" type="connector" idref="#_x0000_s1267"/>
        <o:r id="V:Rule133" type="connector" idref="#_x0000_s1563"/>
        <o:r id="V:Rule134" type="connector" idref="#_x0000_s1187"/>
        <o:r id="V:Rule135" type="connector" idref="#_x0000_s1440"/>
        <o:r id="V:Rule136" type="connector" idref="#_x0000_s1566"/>
        <o:r id="V:Rule137" type="connector" idref="#_x0000_s1472"/>
        <o:r id="V:Rule138" type="connector" idref="#_x0000_s1240"/>
        <o:r id="V:Rule139" type="connector" idref="#_x0000_s1515"/>
        <o:r id="V:Rule140" type="connector" idref="#_x0000_s1288"/>
        <o:r id="V:Rule141" type="connector" idref="#_x0000_s1292"/>
        <o:r id="V:Rule142" type="connector" idref="#_x0000_s1549"/>
        <o:r id="V:Rule143" type="connector" idref="#_x0000_s1424"/>
        <o:r id="V:Rule144" type="connector" idref="#_x0000_s1567"/>
        <o:r id="V:Rule145" type="connector" idref="#_x0000_s1453"/>
        <o:r id="V:Rule146" type="connector" idref="#_x0000_s1287"/>
        <o:r id="V:Rule147" type="connector" idref="#_x0000_s1530"/>
        <o:r id="V:Rule148" type="connector" idref="#_x0000_s1380"/>
        <o:r id="V:Rule149" type="connector" idref="#_x0000_s1372"/>
        <o:r id="V:Rule150" type="connector" idref="#_x0000_s1542"/>
        <o:r id="V:Rule151" type="connector" idref="#_x0000_s1458"/>
        <o:r id="V:Rule152" type="connector" idref="#_x0000_s1243"/>
        <o:r id="V:Rule153" type="connector" idref="#_x0000_s1557"/>
        <o:r id="V:Rule154" type="connector" idref="#_x0000_s1203"/>
        <o:r id="V:Rule155" type="connector" idref="#_x0000_s1227"/>
        <o:r id="V:Rule156" type="connector" idref="#_x0000_s1433"/>
        <o:r id="V:Rule157" type="connector" idref="#_x0000_s1568"/>
        <o:r id="V:Rule158" type="connector" idref="#_x0000_s1465"/>
        <o:r id="V:Rule159" type="connector" idref="#_x0000_s1304"/>
        <o:r id="V:Rule160" type="connector" idref="#_x0000_s1454"/>
        <o:r id="V:Rule161" type="connector" idref="#_x0000_s1505"/>
        <o:r id="V:Rule162" type="connector" idref="#_x0000_s1400"/>
        <o:r id="V:Rule163" type="connector" idref="#_x0000_s1502"/>
        <o:r id="V:Rule164" type="connector" idref="#_x0000_s1258"/>
        <o:r id="V:Rule165" type="connector" idref="#_x0000_s1520"/>
        <o:r id="V:Rule166" type="connector" idref="#_x0000_s1177"/>
        <o:r id="V:Rule167" type="connector" idref="#_x0000_s1263"/>
        <o:r id="V:Rule168" type="connector" idref="#_x0000_s1479"/>
        <o:r id="V:Rule169" type="connector" idref="#_x0000_s1473"/>
        <o:r id="V:Rule170" type="connector" idref="#_x0000_s1238"/>
        <o:r id="V:Rule171" type="connector" idref="#_x0000_s1573"/>
        <o:r id="V:Rule172" type="connector" idref="#_x0000_s1504"/>
        <o:r id="V:Rule173" type="connector" idref="#_x0000_s1305"/>
        <o:r id="V:Rule174" type="connector" idref="#_x0000_s1478"/>
        <o:r id="V:Rule175" type="connector" idref="#_x0000_s1219"/>
        <o:r id="V:Rule176" type="connector" idref="#_x0000_s1459"/>
        <o:r id="V:Rule177" type="connector" idref="#_x0000_s1404"/>
        <o:r id="V:Rule178" type="connector" idref="#_x0000_s1559"/>
        <o:r id="V:Rule179" type="connector" idref="#_x0000_s1419"/>
        <o:r id="V:Rule180" type="connector" idref="#_x0000_s1574"/>
        <o:r id="V:Rule181" type="connector" idref="#_x0000_s1482"/>
        <o:r id="V:Rule182" type="connector" idref="#_x0000_s1417"/>
        <o:r id="V:Rule183" type="connector" idref="#_x0000_s1294"/>
        <o:r id="V:Rule184" type="connector" idref="#_x0000_s1522"/>
        <o:r id="V:Rule185" type="connector" idref="#_x0000_s1293"/>
        <o:r id="V:Rule186" type="connector" idref="#_x0000_s1387"/>
        <o:r id="V:Rule187" type="connector" idref="#_x0000_s1508"/>
        <o:r id="V:Rule188" type="connector" idref="#_x0000_s1402"/>
        <o:r id="V:Rule189" type="connector" idref="#_x0000_s1182"/>
        <o:r id="V:Rule190" type="connector" idref="#_x0000_s1448"/>
        <o:r id="V:Rule191" type="connector" idref="#_x0000_s1455"/>
        <o:r id="V:Rule192" type="connector" idref="#_x0000_s1373"/>
        <o:r id="V:Rule193" type="connector" idref="#_x0000_s1265"/>
        <o:r id="V:Rule194" type="connector" idref="#_x0000_s1393"/>
        <o:r id="V:Rule195" type="connector" idref="#_x0000_s1277"/>
        <o:r id="V:Rule196" type="connector" idref="#_x0000_s1260"/>
        <o:r id="V:Rule197" type="connector" idref="#_x0000_s1477"/>
        <o:r id="V:Rule198" type="connector" idref="#_x0000_s1558"/>
        <o:r id="V:Rule199" type="connector" idref="#_x0000_s1385"/>
        <o:r id="V:Rule200" type="connector" idref="#_x0000_s1289"/>
        <o:r id="V:Rule201" type="connector" idref="#_x0000_s1414"/>
        <o:r id="V:Rule202" type="connector" idref="#_x0000_s1300"/>
        <o:r id="V:Rule203" type="connector" idref="#_x0000_s1222"/>
        <o:r id="V:Rule204" type="connector" idref="#_x0000_s1474"/>
        <o:r id="V:Rule205" type="connector" idref="#_x0000_s1564"/>
        <o:r id="V:Rule206" type="connector" idref="#_x0000_s1403"/>
        <o:r id="V:Rule207" type="connector" idref="#_x0000_s1457"/>
        <o:r id="V:Rule208" type="connector" idref="#_x0000_s1184"/>
        <o:r id="V:Rule209" type="connector" idref="#_x0000_s1229"/>
        <o:r id="V:Rule210" type="connector" idref="#_x0000_s1523"/>
        <o:r id="V:Rule211" type="connector" idref="#_x0000_s1214"/>
        <o:r id="V:Rule212" type="connector" idref="#_x0000_s1399"/>
        <o:r id="V:Rule213" type="connector" idref="#_x0000_s1192"/>
        <o:r id="V:Rule214" type="connector" idref="#_x0000_s1449"/>
        <o:r id="V:Rule215" type="connector" idref="#_x0000_s1483"/>
        <o:r id="V:Rule216" type="connector" idref="#_x0000_s1569"/>
        <o:r id="V:Rule217" type="connector" idref="#_x0000_s1223"/>
        <o:r id="V:Rule218" type="connector" idref="#_x0000_s1232"/>
        <o:r id="V:Rule219" type="connector" idref="#_x0000_s1213"/>
        <o:r id="V:Rule220" type="connector" idref="#_x0000_s1480"/>
        <o:r id="V:Rule221" type="connector" idref="#_x0000_s1561"/>
        <o:r id="V:Rule222" type="connector" idref="#_x0000_s1415"/>
        <o:r id="V:Rule223" type="connector" idref="#_x0000_s1383"/>
        <o:r id="V:Rule224" type="connector" idref="#_x0000_s1517"/>
        <o:r id="V:Rule225" type="connector" idref="#_x0000_s1233"/>
        <o:r id="V:Rule226" type="connector" idref="#_x0000_s1239"/>
        <o:r id="V:Rule227" type="connector" idref="#_x0000_s1378"/>
        <o:r id="V:Rule228" type="connector" idref="#_x0000_s1519"/>
        <o:r id="V:Rule229" type="connector" idref="#_x0000_s1225"/>
        <o:r id="V:Rule230" type="connector" idref="#_x0000_s1369"/>
        <o:r id="V:Rule231" type="connector" idref="#_x0000_s1249"/>
        <o:r id="V:Rule232" type="connector" idref="#_x0000_s1427"/>
        <o:r id="V:Rule233" type="connector" idref="#_x0000_s1475"/>
        <o:r id="V:Rule234" type="connector" idref="#_x0000_s1282"/>
        <o:r id="V:Rule235" type="connector" idref="#_x0000_s1259"/>
        <o:r id="V:Rule236" type="connector" idref="#_x0000_s1248"/>
        <o:r id="V:Rule237" type="connector" idref="#_x0000_s1518"/>
        <o:r id="V:Rule238" type="connector" idref="#_x0000_s1269"/>
        <o:r id="V:Rule239" type="connector" idref="#_x0000_s1375"/>
        <o:r id="V:Rule240" type="connector" idref="#_x0000_s1418"/>
        <o:r id="V:Rule241" type="connector" idref="#_x0000_s1490"/>
        <o:r id="V:Rule242" type="connector" idref="#_x0000_s1285"/>
        <o:r id="V:Rule243" type="connector" idref="#_x0000_s1464"/>
        <o:r id="V:Rule244" type="connector" idref="#_x0000_s1562"/>
        <o:r id="V:Rule245" type="connector" idref="#_x0000_s1392"/>
        <o:r id="V:Rule246" type="connector" idref="#_x0000_s1443"/>
        <o:r id="V:Rule247" type="connector" idref="#_x0000_s1514"/>
        <o:r id="V:Rule248" type="connector" idref="#_x0000_s1220"/>
      </o:rules>
    </o:shapelayout>
  </w:shapeDefaults>
  <w:decimalSymbol w:val=","/>
  <w:listSeparator w:val=";"/>
  <w15:docId w15:val="{22D5FAB0-10BA-40B2-AC38-847C7F55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C04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C578F-FB88-4F74-A63B-CC4C566A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28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5</cp:revision>
  <cp:lastPrinted>2015-12-06T19:59:00Z</cp:lastPrinted>
  <dcterms:created xsi:type="dcterms:W3CDTF">2015-12-16T19:43:00Z</dcterms:created>
  <dcterms:modified xsi:type="dcterms:W3CDTF">2016-01-04T12:39:00Z</dcterms:modified>
</cp:coreProperties>
</file>