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AA" w:rsidRDefault="005D6EAA" w:rsidP="00802D5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>
        <w:rPr>
          <w:rFonts w:asciiTheme="majorHAnsi" w:hAnsiTheme="majorHAnsi"/>
        </w:rPr>
        <w:t>met</w:t>
      </w:r>
      <w:r w:rsidR="0052146D">
        <w:rPr>
          <w:rFonts w:asciiTheme="majorHAnsi" w:hAnsiTheme="majorHAnsi"/>
        </w:rPr>
        <w:t>inler</w:t>
      </w:r>
      <w:r>
        <w:rPr>
          <w:rFonts w:asciiTheme="majorHAnsi" w:hAnsiTheme="majorHAnsi"/>
        </w:rPr>
        <w:t xml:space="preserve">i 5 kez okuyalım. </w:t>
      </w:r>
      <w:r w:rsidR="0052146D">
        <w:rPr>
          <w:rFonts w:asciiTheme="majorHAnsi" w:hAnsiTheme="majorHAnsi"/>
        </w:rPr>
        <w:t xml:space="preserve">İlk metni </w:t>
      </w:r>
      <w:r>
        <w:rPr>
          <w:rFonts w:asciiTheme="majorHAnsi" w:hAnsiTheme="majorHAnsi"/>
        </w:rPr>
        <w:t xml:space="preserve">biz söyleyelim, </w:t>
      </w:r>
      <w:r w:rsidR="0052146D" w:rsidRPr="0052146D">
        <w:rPr>
          <w:rFonts w:asciiTheme="majorHAnsi" w:hAnsiTheme="majorHAnsi"/>
          <w:b/>
        </w:rPr>
        <w:t>bakmadan</w:t>
      </w:r>
      <w:r w:rsidR="0052146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y</w:t>
      </w:r>
      <w:r w:rsidRPr="00146B75">
        <w:rPr>
          <w:rFonts w:asciiTheme="majorHAnsi" w:hAnsiTheme="majorHAnsi"/>
        </w:rPr>
        <w:t>azalım</w:t>
      </w:r>
      <w:r>
        <w:rPr>
          <w:rFonts w:asciiTheme="majorHAnsi" w:hAnsiTheme="majorHAnsi"/>
        </w:rPr>
        <w:t>.</w:t>
      </w:r>
    </w:p>
    <w:p w:rsidR="0040039D" w:rsidRPr="002D309A" w:rsidRDefault="0040039D" w:rsidP="0040039D">
      <w:pPr>
        <w:ind w:left="708" w:firstLine="708"/>
        <w:rPr>
          <w:rFonts w:ascii="Hand writing Mutlu" w:hAnsi="Hand writing Mutlu"/>
          <w:sz w:val="36"/>
          <w:szCs w:val="36"/>
        </w:rPr>
      </w:pPr>
      <w:r w:rsidRPr="002D309A">
        <w:rPr>
          <w:rFonts w:ascii="Hand writing Mutlu" w:hAnsi="Hand writing Mutlu"/>
          <w:sz w:val="36"/>
          <w:szCs w:val="36"/>
        </w:rPr>
        <w:t>Kar</w:t>
      </w:r>
      <w:r w:rsidRPr="00D85F5F">
        <w:rPr>
          <w:rFonts w:ascii="Hand writing Mutlu" w:hAnsi="Hand writing Mutlu"/>
          <w:color w:val="0000FF"/>
          <w:sz w:val="36"/>
          <w:szCs w:val="36"/>
        </w:rPr>
        <w:t>ne</w:t>
      </w:r>
    </w:p>
    <w:p w:rsidR="0040039D" w:rsidRPr="002D309A" w:rsidRDefault="0040039D" w:rsidP="0040039D">
      <w:pPr>
        <w:rPr>
          <w:rFonts w:ascii="Hand writing Mutlu" w:hAnsi="Hand writing Mutlu"/>
          <w:sz w:val="36"/>
          <w:szCs w:val="36"/>
        </w:rPr>
      </w:pPr>
      <w:r w:rsidRPr="002D309A">
        <w:rPr>
          <w:rFonts w:ascii="Hand writing Mutlu" w:hAnsi="Hand writing Mutlu"/>
          <w:sz w:val="36"/>
          <w:szCs w:val="36"/>
        </w:rPr>
        <w:t>Ba</w:t>
      </w:r>
      <w:r w:rsidRPr="00C84315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 xml:space="preserve"> bak bu </w:t>
      </w:r>
      <w:r w:rsidRPr="00C84315">
        <w:rPr>
          <w:rFonts w:ascii="Hand writing Mutlu" w:hAnsi="Hand writing Mutlu"/>
          <w:color w:val="0000FF"/>
          <w:sz w:val="36"/>
          <w:szCs w:val="36"/>
        </w:rPr>
        <w:t>be</w:t>
      </w:r>
      <w:r w:rsidRPr="002D309A">
        <w:rPr>
          <w:rFonts w:ascii="Hand writing Mutlu" w:hAnsi="Hand writing Mutlu"/>
          <w:sz w:val="36"/>
          <w:szCs w:val="36"/>
        </w:rPr>
        <w:t>nim kar</w:t>
      </w:r>
      <w:r w:rsidRPr="00C84315">
        <w:rPr>
          <w:rFonts w:ascii="Hand writing Mutlu" w:hAnsi="Hand writing Mutlu"/>
          <w:color w:val="0000FF"/>
          <w:sz w:val="36"/>
          <w:szCs w:val="36"/>
        </w:rPr>
        <w:t>nem</w:t>
      </w:r>
      <w:r w:rsidRPr="002D309A">
        <w:rPr>
          <w:rFonts w:ascii="Hand writing Mutlu" w:hAnsi="Hand writing Mutlu"/>
          <w:sz w:val="36"/>
          <w:szCs w:val="36"/>
        </w:rPr>
        <w:t>.</w:t>
      </w:r>
    </w:p>
    <w:p w:rsidR="0040039D" w:rsidRPr="002D309A" w:rsidRDefault="0040039D" w:rsidP="0040039D">
      <w:pPr>
        <w:rPr>
          <w:rFonts w:ascii="Hand writing Mutlu" w:hAnsi="Hand writing Mutlu"/>
          <w:sz w:val="36"/>
          <w:szCs w:val="36"/>
        </w:rPr>
      </w:pPr>
      <w:r w:rsidRPr="002D309A">
        <w:rPr>
          <w:rFonts w:ascii="Hand writing Mutlu" w:hAnsi="Hand writing Mutlu"/>
          <w:sz w:val="36"/>
          <w:szCs w:val="36"/>
        </w:rPr>
        <w:t>Ba</w:t>
      </w:r>
      <w:r w:rsidRPr="00C84315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 xml:space="preserve">sı </w:t>
      </w:r>
      <w:r w:rsidRPr="00C84315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>ran</w:t>
      </w:r>
      <w:r w:rsidRPr="002D309A">
        <w:rPr>
          <w:sz w:val="36"/>
          <w:szCs w:val="36"/>
        </w:rPr>
        <w:t>’</w:t>
      </w:r>
      <w:r w:rsidRPr="002D309A">
        <w:rPr>
          <w:rFonts w:ascii="Hand writing Mutlu" w:hAnsi="Hand writing Mutlu"/>
          <w:sz w:val="36"/>
          <w:szCs w:val="36"/>
        </w:rPr>
        <w:t>ın kar</w:t>
      </w:r>
      <w:r w:rsidRPr="00C84315">
        <w:rPr>
          <w:rFonts w:ascii="Hand writing Mutlu" w:hAnsi="Hand writing Mutlu"/>
          <w:color w:val="0000FF"/>
          <w:sz w:val="36"/>
          <w:szCs w:val="36"/>
        </w:rPr>
        <w:t>ne</w:t>
      </w:r>
      <w:r w:rsidRPr="002D309A">
        <w:rPr>
          <w:rFonts w:ascii="Hand writing Mutlu" w:hAnsi="Hand writing Mutlu"/>
          <w:sz w:val="36"/>
          <w:szCs w:val="36"/>
        </w:rPr>
        <w:t>si</w:t>
      </w:r>
      <w:r w:rsidRPr="00C84315">
        <w:rPr>
          <w:rFonts w:ascii="Hand writing Mutlu" w:hAnsi="Hand writing Mutlu"/>
          <w:color w:val="0000FF"/>
          <w:sz w:val="36"/>
          <w:szCs w:val="36"/>
        </w:rPr>
        <w:t>ne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bak</w:t>
      </w:r>
      <w:r w:rsidRPr="00C84315">
        <w:rPr>
          <w:rFonts w:ascii="Hand writing Mutlu" w:hAnsi="Hand writing Mutlu"/>
          <w:color w:val="0000FF"/>
          <w:sz w:val="36"/>
          <w:szCs w:val="36"/>
        </w:rPr>
        <w:t>tı</w:t>
      </w:r>
      <w:r w:rsidRPr="002D309A">
        <w:rPr>
          <w:rFonts w:ascii="Hand writing Mutlu" w:hAnsi="Hand writing Mutlu"/>
          <w:sz w:val="36"/>
          <w:szCs w:val="36"/>
        </w:rPr>
        <w:t>. Ba</w:t>
      </w:r>
      <w:r w:rsidRPr="00C84315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>sı Ba</w:t>
      </w:r>
      <w:r w:rsidRPr="00C84315">
        <w:rPr>
          <w:rFonts w:ascii="Hand writing Mutlu" w:hAnsi="Hand writing Mutlu"/>
          <w:color w:val="0000FF"/>
          <w:sz w:val="36"/>
          <w:szCs w:val="36"/>
        </w:rPr>
        <w:t>ra</w:t>
      </w:r>
      <w:r w:rsidRPr="002D309A">
        <w:rPr>
          <w:rFonts w:ascii="Hand writing Mutlu" w:hAnsi="Hand writing Mutlu"/>
          <w:sz w:val="36"/>
          <w:szCs w:val="36"/>
        </w:rPr>
        <w:t>n</w:t>
      </w:r>
      <w:r w:rsidRPr="002D309A">
        <w:rPr>
          <w:sz w:val="36"/>
          <w:szCs w:val="36"/>
        </w:rPr>
        <w:t>’</w:t>
      </w:r>
      <w:r w:rsidRPr="002D309A">
        <w:rPr>
          <w:rFonts w:ascii="Hand writing Mutlu" w:hAnsi="Hand writing Mutlu"/>
          <w:sz w:val="36"/>
          <w:szCs w:val="36"/>
        </w:rPr>
        <w:t>ı kol</w:t>
      </w:r>
      <w:r w:rsidRPr="00C84315">
        <w:rPr>
          <w:rFonts w:ascii="Hand writing Mutlu" w:hAnsi="Hand writing Mutlu"/>
          <w:color w:val="0000FF"/>
          <w:sz w:val="36"/>
          <w:szCs w:val="36"/>
        </w:rPr>
        <w:t>la</w:t>
      </w:r>
      <w:r w:rsidRPr="002D309A">
        <w:rPr>
          <w:rFonts w:ascii="Hand writing Mutlu" w:hAnsi="Hand writing Mutlu"/>
          <w:sz w:val="36"/>
          <w:szCs w:val="36"/>
        </w:rPr>
        <w:t>rı</w:t>
      </w:r>
      <w:r w:rsidRPr="00C84315">
        <w:rPr>
          <w:rFonts w:ascii="Hand writing Mutlu" w:hAnsi="Hand writing Mutlu"/>
          <w:color w:val="0000FF"/>
          <w:sz w:val="36"/>
          <w:szCs w:val="36"/>
        </w:rPr>
        <w:t>na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al</w:t>
      </w:r>
      <w:r w:rsidRPr="00C84315">
        <w:rPr>
          <w:rFonts w:ascii="Hand writing Mutlu" w:hAnsi="Hand writing Mutlu"/>
          <w:color w:val="0000FF"/>
          <w:sz w:val="36"/>
          <w:szCs w:val="36"/>
        </w:rPr>
        <w:t>dı</w:t>
      </w:r>
      <w:r w:rsidRPr="002D309A">
        <w:rPr>
          <w:rFonts w:ascii="Hand writing Mutlu" w:hAnsi="Hand writing Mutlu"/>
          <w:sz w:val="36"/>
          <w:szCs w:val="36"/>
        </w:rPr>
        <w:t>. An</w:t>
      </w:r>
      <w:r w:rsidRPr="00C84315">
        <w:rPr>
          <w:rFonts w:ascii="Hand writing Mutlu" w:hAnsi="Hand writing Mutlu"/>
          <w:color w:val="0000FF"/>
          <w:sz w:val="36"/>
          <w:szCs w:val="36"/>
        </w:rPr>
        <w:t>ne</w:t>
      </w:r>
      <w:r w:rsidRPr="002D309A">
        <w:rPr>
          <w:rFonts w:ascii="Hand writing Mutlu" w:hAnsi="Hand writing Mutlu"/>
          <w:sz w:val="36"/>
          <w:szCs w:val="36"/>
        </w:rPr>
        <w:t>si de bak</w:t>
      </w:r>
      <w:r w:rsidRPr="00C84315">
        <w:rPr>
          <w:rFonts w:ascii="Hand writing Mutlu" w:hAnsi="Hand writing Mutlu"/>
          <w:color w:val="0000FF"/>
          <w:sz w:val="36"/>
          <w:szCs w:val="36"/>
        </w:rPr>
        <w:t>tı</w:t>
      </w:r>
      <w:r w:rsidRPr="002D309A">
        <w:rPr>
          <w:rFonts w:ascii="Hand writing Mutlu" w:hAnsi="Hand writing Mutlu"/>
          <w:sz w:val="36"/>
          <w:szCs w:val="36"/>
        </w:rPr>
        <w:t xml:space="preserve"> kar</w:t>
      </w:r>
      <w:r w:rsidRPr="00C84315">
        <w:rPr>
          <w:rFonts w:ascii="Hand writing Mutlu" w:hAnsi="Hand writing Mutlu"/>
          <w:color w:val="0000FF"/>
          <w:sz w:val="36"/>
          <w:szCs w:val="36"/>
        </w:rPr>
        <w:t>ne</w:t>
      </w:r>
      <w:r w:rsidRPr="002D309A">
        <w:rPr>
          <w:rFonts w:ascii="Hand writing Mutlu" w:hAnsi="Hand writing Mutlu"/>
          <w:sz w:val="36"/>
          <w:szCs w:val="36"/>
        </w:rPr>
        <w:t>ye.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An</w:t>
      </w:r>
      <w:r w:rsidRPr="00C84315">
        <w:rPr>
          <w:rFonts w:ascii="Hand writing Mutlu" w:hAnsi="Hand writing Mutlu"/>
          <w:color w:val="0000FF"/>
          <w:sz w:val="36"/>
          <w:szCs w:val="36"/>
        </w:rPr>
        <w:t>ne</w:t>
      </w:r>
      <w:r w:rsidRPr="002D309A">
        <w:rPr>
          <w:rFonts w:ascii="Hand writing Mutlu" w:hAnsi="Hand writing Mutlu"/>
          <w:sz w:val="36"/>
          <w:szCs w:val="36"/>
        </w:rPr>
        <w:t>si Ba</w:t>
      </w:r>
      <w:r w:rsidRPr="00C84315">
        <w:rPr>
          <w:rFonts w:ascii="Hand writing Mutlu" w:hAnsi="Hand writing Mutlu"/>
          <w:color w:val="0000FF"/>
          <w:sz w:val="36"/>
          <w:szCs w:val="36"/>
        </w:rPr>
        <w:t>ra</w:t>
      </w:r>
      <w:r w:rsidRPr="002D309A">
        <w:rPr>
          <w:rFonts w:ascii="Hand writing Mutlu" w:hAnsi="Hand writing Mutlu"/>
          <w:sz w:val="36"/>
          <w:szCs w:val="36"/>
        </w:rPr>
        <w:t>n</w:t>
      </w:r>
      <w:r w:rsidRPr="002D309A">
        <w:rPr>
          <w:sz w:val="36"/>
          <w:szCs w:val="36"/>
        </w:rPr>
        <w:t>’</w:t>
      </w:r>
      <w:r w:rsidRPr="002D309A">
        <w:rPr>
          <w:rFonts w:ascii="Hand writing Mutlu" w:hAnsi="Hand writing Mutlu"/>
          <w:sz w:val="36"/>
          <w:szCs w:val="36"/>
        </w:rPr>
        <w:t>ın ya</w:t>
      </w:r>
      <w:r w:rsidRPr="00C84315">
        <w:rPr>
          <w:rFonts w:ascii="Hand writing Mutlu" w:hAnsi="Hand writing Mutlu"/>
          <w:color w:val="0000FF"/>
          <w:sz w:val="36"/>
          <w:szCs w:val="36"/>
        </w:rPr>
        <w:t>nak</w:t>
      </w:r>
      <w:r w:rsidRPr="002D309A">
        <w:rPr>
          <w:rFonts w:ascii="Hand writing Mutlu" w:hAnsi="Hand writing Mutlu"/>
          <w:sz w:val="36"/>
          <w:szCs w:val="36"/>
        </w:rPr>
        <w:t>la</w:t>
      </w:r>
      <w:r w:rsidRPr="00C84315">
        <w:rPr>
          <w:rFonts w:ascii="Hand writing Mutlu" w:hAnsi="Hand writing Mutlu"/>
          <w:color w:val="0000FF"/>
          <w:sz w:val="36"/>
          <w:szCs w:val="36"/>
        </w:rPr>
        <w:t>rı</w:t>
      </w:r>
      <w:r w:rsidRPr="002D309A">
        <w:rPr>
          <w:rFonts w:ascii="Hand writing Mutlu" w:hAnsi="Hand writing Mutlu"/>
          <w:sz w:val="36"/>
          <w:szCs w:val="36"/>
        </w:rPr>
        <w:t>nı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D309A">
        <w:rPr>
          <w:rFonts w:ascii="Hand writing Mutlu" w:hAnsi="Hand writing Mutlu"/>
          <w:sz w:val="36"/>
          <w:szCs w:val="36"/>
        </w:rPr>
        <w:t>sık</w:t>
      </w:r>
      <w:r w:rsidRPr="00C84315">
        <w:rPr>
          <w:rFonts w:ascii="Hand writing Mutlu" w:hAnsi="Hand writing Mutlu"/>
          <w:color w:val="0000FF"/>
          <w:sz w:val="36"/>
          <w:szCs w:val="36"/>
        </w:rPr>
        <w:t>tı</w:t>
      </w:r>
      <w:r w:rsidRPr="002D309A">
        <w:rPr>
          <w:rFonts w:ascii="Hand writing Mutlu" w:hAnsi="Hand writing Mutlu"/>
          <w:sz w:val="36"/>
          <w:szCs w:val="36"/>
        </w:rPr>
        <w:t>. Ba</w:t>
      </w:r>
      <w:r w:rsidRPr="00C84315">
        <w:rPr>
          <w:rFonts w:ascii="Hand writing Mutlu" w:hAnsi="Hand writing Mutlu"/>
          <w:color w:val="0000FF"/>
          <w:sz w:val="36"/>
          <w:szCs w:val="36"/>
        </w:rPr>
        <w:t>ran</w:t>
      </w:r>
      <w:r w:rsidRPr="002D309A">
        <w:rPr>
          <w:rFonts w:ascii="Hand writing Mutlu" w:hAnsi="Hand writing Mutlu"/>
          <w:sz w:val="36"/>
          <w:szCs w:val="36"/>
        </w:rPr>
        <w:t xml:space="preserve"> a</w:t>
      </w:r>
      <w:r w:rsidRPr="00C84315">
        <w:rPr>
          <w:rFonts w:ascii="Hand writing Mutlu" w:hAnsi="Hand writing Mutlu"/>
          <w:color w:val="0000FF"/>
          <w:sz w:val="36"/>
          <w:szCs w:val="36"/>
        </w:rPr>
        <w:t>i</w:t>
      </w:r>
      <w:r w:rsidRPr="002D309A">
        <w:rPr>
          <w:rFonts w:ascii="Hand writing Mutlu" w:hAnsi="Hand writing Mutlu"/>
          <w:sz w:val="36"/>
          <w:szCs w:val="36"/>
        </w:rPr>
        <w:t>le</w:t>
      </w:r>
      <w:r w:rsidRPr="00C84315">
        <w:rPr>
          <w:rFonts w:ascii="Hand writing Mutlu" w:hAnsi="Hand writing Mutlu"/>
          <w:color w:val="0000FF"/>
          <w:sz w:val="36"/>
          <w:szCs w:val="36"/>
        </w:rPr>
        <w:t>sin</w:t>
      </w:r>
      <w:r w:rsidRPr="002D309A">
        <w:rPr>
          <w:rFonts w:ascii="Hand writing Mutlu" w:hAnsi="Hand writing Mutlu"/>
          <w:sz w:val="36"/>
          <w:szCs w:val="36"/>
        </w:rPr>
        <w:t>den bi</w:t>
      </w:r>
      <w:r w:rsidRPr="00C84315">
        <w:rPr>
          <w:rFonts w:ascii="Hand writing Mutlu" w:hAnsi="Hand writing Mutlu"/>
          <w:color w:val="0000FF"/>
          <w:sz w:val="36"/>
          <w:szCs w:val="36"/>
        </w:rPr>
        <w:t>sik</w:t>
      </w:r>
      <w:r w:rsidRPr="002D309A">
        <w:rPr>
          <w:rFonts w:ascii="Hand writing Mutlu" w:hAnsi="Hand writing Mutlu"/>
          <w:sz w:val="36"/>
          <w:szCs w:val="36"/>
        </w:rPr>
        <w:t>let is</w:t>
      </w:r>
      <w:r w:rsidRPr="00C84315">
        <w:rPr>
          <w:rFonts w:ascii="Hand writing Mutlu" w:hAnsi="Hand writing Mutlu"/>
          <w:color w:val="0000FF"/>
          <w:sz w:val="36"/>
          <w:szCs w:val="36"/>
        </w:rPr>
        <w:t>te</w:t>
      </w:r>
      <w:r w:rsidRPr="002D309A">
        <w:rPr>
          <w:rFonts w:ascii="Hand writing Mutlu" w:hAnsi="Hand writing Mutlu"/>
          <w:sz w:val="36"/>
          <w:szCs w:val="36"/>
        </w:rPr>
        <w:t>di. A</w:t>
      </w:r>
      <w:r w:rsidRPr="00C84315">
        <w:rPr>
          <w:rFonts w:ascii="Hand writing Mutlu" w:hAnsi="Hand writing Mutlu"/>
          <w:color w:val="0000FF"/>
          <w:sz w:val="36"/>
          <w:szCs w:val="36"/>
        </w:rPr>
        <w:t>i</w:t>
      </w:r>
      <w:r w:rsidRPr="002D309A">
        <w:rPr>
          <w:rFonts w:ascii="Hand writing Mutlu" w:hAnsi="Hand writing Mutlu"/>
          <w:sz w:val="36"/>
          <w:szCs w:val="36"/>
        </w:rPr>
        <w:t>le</w:t>
      </w:r>
      <w:r w:rsidRPr="00C84315">
        <w:rPr>
          <w:rFonts w:ascii="Hand writing Mutlu" w:hAnsi="Hand writing Mutlu"/>
          <w:color w:val="0000FF"/>
          <w:sz w:val="36"/>
          <w:szCs w:val="36"/>
        </w:rPr>
        <w:t>si</w:t>
      </w:r>
      <w:r w:rsidRPr="002D309A">
        <w:rPr>
          <w:rFonts w:ascii="Hand writing Mutlu" w:hAnsi="Hand writing Mutlu"/>
          <w:sz w:val="36"/>
          <w:szCs w:val="36"/>
        </w:rPr>
        <w:t xml:space="preserve"> </w:t>
      </w:r>
      <w:r>
        <w:rPr>
          <w:sz w:val="36"/>
          <w:szCs w:val="36"/>
        </w:rPr>
        <w:t>“</w:t>
      </w:r>
      <w:r w:rsidRPr="002D309A">
        <w:rPr>
          <w:rFonts w:ascii="Hand writing Mutlu" w:hAnsi="Hand writing Mutlu"/>
          <w:sz w:val="36"/>
          <w:szCs w:val="36"/>
        </w:rPr>
        <w:t>son</w:t>
      </w:r>
      <w:r w:rsidRPr="00C84315">
        <w:rPr>
          <w:rFonts w:ascii="Hand writing Mutlu" w:hAnsi="Hand writing Mutlu"/>
          <w:color w:val="0000FF"/>
          <w:sz w:val="36"/>
          <w:szCs w:val="36"/>
        </w:rPr>
        <w:t>ra</w:t>
      </w:r>
      <w:r>
        <w:rPr>
          <w:sz w:val="36"/>
          <w:szCs w:val="36"/>
        </w:rPr>
        <w:t>”</w:t>
      </w:r>
      <w:r w:rsidRPr="002D309A">
        <w:rPr>
          <w:rFonts w:ascii="Hand writing Mutlu" w:hAnsi="Hand writing Mutlu"/>
          <w:sz w:val="36"/>
          <w:szCs w:val="36"/>
        </w:rPr>
        <w:t xml:space="preserve"> de</w:t>
      </w:r>
      <w:r w:rsidRPr="00C84315">
        <w:rPr>
          <w:rFonts w:ascii="Hand writing Mutlu" w:hAnsi="Hand writing Mutlu"/>
          <w:color w:val="0000FF"/>
          <w:sz w:val="36"/>
          <w:szCs w:val="36"/>
        </w:rPr>
        <w:t>di</w:t>
      </w:r>
      <w:r w:rsidRPr="002D309A">
        <w:rPr>
          <w:rFonts w:ascii="Hand writing Mutlu" w:hAnsi="Hand writing Mutlu"/>
          <w:sz w:val="36"/>
          <w:szCs w:val="36"/>
        </w:rPr>
        <w:t xml:space="preserve">. </w:t>
      </w:r>
      <w:r w:rsidRPr="00C84315">
        <w:rPr>
          <w:rFonts w:ascii="Hand writing Mutlu" w:hAnsi="Hand writing Mutlu"/>
          <w:color w:val="0000FF"/>
          <w:sz w:val="36"/>
          <w:szCs w:val="36"/>
        </w:rPr>
        <w:t>Ba</w:t>
      </w:r>
      <w:r w:rsidRPr="002D309A">
        <w:rPr>
          <w:rFonts w:ascii="Hand writing Mutlu" w:hAnsi="Hand writing Mutlu"/>
          <w:sz w:val="36"/>
          <w:szCs w:val="36"/>
        </w:rPr>
        <w:t xml:space="preserve">ran </w:t>
      </w:r>
      <w:r w:rsidRPr="00C84315">
        <w:rPr>
          <w:rFonts w:ascii="Hand writing Mutlu" w:hAnsi="Hand writing Mutlu"/>
          <w:color w:val="0000FF"/>
          <w:sz w:val="36"/>
          <w:szCs w:val="36"/>
        </w:rPr>
        <w:t>ta</w:t>
      </w:r>
      <w:r w:rsidRPr="002D309A">
        <w:rPr>
          <w:rFonts w:ascii="Hand writing Mutlu" w:hAnsi="Hand writing Mutlu"/>
          <w:sz w:val="36"/>
          <w:szCs w:val="36"/>
        </w:rPr>
        <w:t xml:space="preserve">mam </w:t>
      </w:r>
      <w:r w:rsidRPr="00C84315">
        <w:rPr>
          <w:rFonts w:ascii="Hand writing Mutlu" w:hAnsi="Hand writing Mutlu"/>
          <w:color w:val="0000FF"/>
          <w:sz w:val="36"/>
          <w:szCs w:val="36"/>
        </w:rPr>
        <w:t>de</w:t>
      </w:r>
      <w:r w:rsidRPr="002D309A">
        <w:rPr>
          <w:rFonts w:ascii="Hand writing Mutlu" w:hAnsi="Hand writing Mutlu"/>
          <w:sz w:val="36"/>
          <w:szCs w:val="36"/>
        </w:rPr>
        <w:t>di.</w:t>
      </w:r>
    </w:p>
    <w:p w:rsidR="0040039D" w:rsidRDefault="0040039D" w:rsidP="005F7607">
      <w:pPr>
        <w:pStyle w:val="AralkYok"/>
        <w:jc w:val="center"/>
        <w:rPr>
          <w:rFonts w:ascii="Segoe UI Symbol" w:hAnsi="Segoe UI Symbol"/>
          <w:sz w:val="36"/>
        </w:rPr>
      </w:pPr>
    </w:p>
    <w:p w:rsidR="005F7607" w:rsidRDefault="005F7607" w:rsidP="005F7607">
      <w:pPr>
        <w:pStyle w:val="AralkYok"/>
        <w:jc w:val="center"/>
        <w:rPr>
          <w:rFonts w:ascii="Hand writing Mutlu" w:hAnsi="Hand writing Mutlu"/>
          <w:sz w:val="36"/>
        </w:rPr>
      </w:pP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</w:p>
    <w:p w:rsidR="0040039D" w:rsidRPr="00487CEF" w:rsidRDefault="0040039D" w:rsidP="0040039D">
      <w:pPr>
        <w:tabs>
          <w:tab w:val="left" w:pos="6060"/>
        </w:tabs>
        <w:rPr>
          <w:rFonts w:ascii="Hand writing Mutlu" w:hAnsi="Hand writing Mutlu"/>
          <w:b/>
          <w:iCs/>
          <w:sz w:val="36"/>
          <w:szCs w:val="36"/>
        </w:rPr>
      </w:pPr>
      <w:r w:rsidRPr="00487CEF">
        <w:rPr>
          <w:rFonts w:ascii="Hand writing Mutlu" w:hAnsi="Hand writing Mutlu"/>
          <w:b/>
          <w:iCs/>
          <w:sz w:val="36"/>
          <w:szCs w:val="36"/>
        </w:rPr>
        <w:t xml:space="preserve">Bak 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ab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la bak! 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Ba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bam 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ba</w:t>
      </w:r>
      <w:r w:rsidRPr="00487CEF">
        <w:rPr>
          <w:rFonts w:ascii="Hand writing Mutlu" w:hAnsi="Hand writing Mutlu"/>
          <w:b/>
          <w:iCs/>
          <w:sz w:val="36"/>
          <w:szCs w:val="36"/>
        </w:rPr>
        <w:t>na ne al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dı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. 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Bo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yum 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ka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dar bir 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be</w:t>
      </w:r>
      <w:r w:rsidRPr="00487CEF">
        <w:rPr>
          <w:rFonts w:ascii="Hand writing Mutlu" w:hAnsi="Hand writing Mutlu"/>
          <w:b/>
          <w:iCs/>
          <w:sz w:val="36"/>
          <w:szCs w:val="36"/>
        </w:rPr>
        <w:t>bek. Bir de yeni bi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sik</w:t>
      </w:r>
      <w:r w:rsidRPr="00487CEF">
        <w:rPr>
          <w:rFonts w:ascii="Hand writing Mutlu" w:hAnsi="Hand writing Mutlu"/>
          <w:b/>
          <w:iCs/>
          <w:sz w:val="36"/>
          <w:szCs w:val="36"/>
        </w:rPr>
        <w:t>let. Be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nim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 ba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bam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 bir 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ta</w:t>
      </w:r>
      <w:r w:rsidRPr="00487CEF">
        <w:rPr>
          <w:rFonts w:ascii="Hand writing Mutlu" w:hAnsi="Hand writing Mutlu"/>
          <w:b/>
          <w:iCs/>
          <w:sz w:val="36"/>
          <w:szCs w:val="36"/>
        </w:rPr>
        <w:t>ne! Bo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ya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 ab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la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 bo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ya</w:t>
      </w:r>
      <w:r w:rsidRPr="00487CEF">
        <w:rPr>
          <w:rFonts w:ascii="Hand writing Mutlu" w:hAnsi="Hand writing Mutlu"/>
          <w:b/>
          <w:iCs/>
          <w:sz w:val="36"/>
          <w:szCs w:val="36"/>
        </w:rPr>
        <w:t>. Bi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sik</w:t>
      </w:r>
      <w:r w:rsidRPr="00487CEF">
        <w:rPr>
          <w:rFonts w:ascii="Hand writing Mutlu" w:hAnsi="Hand writing Mutlu"/>
          <w:b/>
          <w:iCs/>
          <w:sz w:val="36"/>
          <w:szCs w:val="36"/>
        </w:rPr>
        <w:t>le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ti</w:t>
      </w:r>
      <w:r w:rsidRPr="00487CEF">
        <w:rPr>
          <w:rFonts w:ascii="Hand writing Mutlu" w:hAnsi="Hand writing Mutlu"/>
          <w:b/>
          <w:iCs/>
          <w:sz w:val="36"/>
          <w:szCs w:val="36"/>
        </w:rPr>
        <w:t>mi bo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ya</w:t>
      </w:r>
      <w:r w:rsidRPr="00487CEF">
        <w:rPr>
          <w:rFonts w:ascii="Hand writing Mutlu" w:hAnsi="Hand writing Mutlu"/>
          <w:b/>
          <w:iCs/>
          <w:sz w:val="36"/>
          <w:szCs w:val="36"/>
        </w:rPr>
        <w:t>. Sa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rı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 bo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ya</w:t>
      </w:r>
      <w:r w:rsidRPr="00487CEF">
        <w:rPr>
          <w:rFonts w:ascii="Hand writing Mutlu" w:hAnsi="Hand writing Mutlu"/>
          <w:b/>
          <w:iCs/>
          <w:sz w:val="36"/>
          <w:szCs w:val="36"/>
        </w:rPr>
        <w:t>, mor bo</w:t>
      </w:r>
      <w:r w:rsidRPr="00C84315">
        <w:rPr>
          <w:rFonts w:ascii="Hand writing Mutlu" w:hAnsi="Hand writing Mutlu"/>
          <w:b/>
          <w:iCs/>
          <w:color w:val="0000FF"/>
          <w:sz w:val="36"/>
          <w:szCs w:val="36"/>
        </w:rPr>
        <w:t>ya</w:t>
      </w:r>
      <w:r w:rsidRPr="00487CEF">
        <w:rPr>
          <w:rFonts w:ascii="Hand writing Mutlu" w:hAnsi="Hand writing Mutlu"/>
          <w:b/>
          <w:iCs/>
          <w:sz w:val="36"/>
          <w:szCs w:val="36"/>
        </w:rPr>
        <w:t xml:space="preserve">. </w:t>
      </w:r>
    </w:p>
    <w:p w:rsidR="0040039D" w:rsidRDefault="00ED133F" w:rsidP="00ED133F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2D309A">
        <w:rPr>
          <w:rFonts w:ascii="Hand writing Mutlu" w:hAnsi="Hand writing Mutlu"/>
          <w:sz w:val="36"/>
          <w:szCs w:val="36"/>
        </w:rPr>
        <w:t xml:space="preserve">   </w:t>
      </w:r>
    </w:p>
    <w:p w:rsidR="00ED133F" w:rsidRDefault="00ED133F" w:rsidP="00ED133F">
      <w:pPr>
        <w:pStyle w:val="AralkYok"/>
        <w:jc w:val="center"/>
        <w:rPr>
          <w:rFonts w:ascii="Hand writing Mutlu" w:hAnsi="Hand writing Mutlu"/>
          <w:sz w:val="36"/>
        </w:rPr>
      </w:pPr>
      <w:r w:rsidRPr="002D309A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</w:p>
    <w:p w:rsidR="0040039D" w:rsidRDefault="00ED133F" w:rsidP="0040039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</w:p>
    <w:p w:rsidR="0040039D" w:rsidRDefault="0040039D" w:rsidP="0040039D">
      <w:pPr>
        <w:rPr>
          <w:rFonts w:ascii="Hand writing Mutlu" w:hAnsi="Hand writing Mutlu"/>
          <w:b/>
          <w:sz w:val="36"/>
          <w:szCs w:val="36"/>
        </w:rPr>
      </w:pPr>
      <w:r w:rsidRPr="00487CEF">
        <w:rPr>
          <w:rFonts w:ascii="Hand writing Mutlu" w:hAnsi="Hand writing Mutlu"/>
          <w:b/>
          <w:sz w:val="36"/>
          <w:szCs w:val="36"/>
        </w:rPr>
        <w:t>Bebek</w:t>
      </w:r>
    </w:p>
    <w:p w:rsidR="0040039D" w:rsidRPr="00487CEF" w:rsidRDefault="0040039D" w:rsidP="0040039D">
      <w:pPr>
        <w:rPr>
          <w:rFonts w:ascii="Hand writing Mutlu" w:hAnsi="Hand writing Mutlu"/>
          <w:sz w:val="36"/>
          <w:szCs w:val="36"/>
        </w:rPr>
      </w:pPr>
      <w:r w:rsidRPr="00487CEF">
        <w:rPr>
          <w:rFonts w:ascii="Hand writing Mutlu" w:hAnsi="Hand writing Mutlu"/>
          <w:sz w:val="36"/>
          <w:szCs w:val="36"/>
        </w:rPr>
        <w:t>Mi</w:t>
      </w:r>
      <w:r w:rsidRPr="00D85F5F">
        <w:rPr>
          <w:rFonts w:ascii="Hand writing Mutlu" w:hAnsi="Hand writing Mutlu"/>
          <w:color w:val="0000FF"/>
          <w:sz w:val="36"/>
          <w:szCs w:val="36"/>
        </w:rPr>
        <w:t>nik</w:t>
      </w:r>
      <w:r w:rsidRPr="00487CEF">
        <w:rPr>
          <w:rFonts w:ascii="Hand writing Mutlu" w:hAnsi="Hand writing Mutlu"/>
          <w:sz w:val="36"/>
          <w:szCs w:val="36"/>
        </w:rPr>
        <w:t xml:space="preserve"> be</w:t>
      </w:r>
      <w:r w:rsidRPr="00D85F5F">
        <w:rPr>
          <w:rFonts w:ascii="Hand writing Mutlu" w:hAnsi="Hand writing Mutlu"/>
          <w:color w:val="0000FF"/>
          <w:sz w:val="36"/>
          <w:szCs w:val="36"/>
        </w:rPr>
        <w:t>bek</w:t>
      </w:r>
      <w:r w:rsidRPr="00487CEF">
        <w:rPr>
          <w:rFonts w:ascii="Hand writing Mutlu" w:hAnsi="Hand writing Mutlu"/>
          <w:sz w:val="36"/>
          <w:szCs w:val="36"/>
        </w:rPr>
        <w:t>, tat</w:t>
      </w:r>
      <w:r w:rsidRPr="00D85F5F">
        <w:rPr>
          <w:rFonts w:ascii="Hand writing Mutlu" w:hAnsi="Hand writing Mutlu"/>
          <w:color w:val="0000FF"/>
          <w:sz w:val="36"/>
          <w:szCs w:val="36"/>
        </w:rPr>
        <w:t>lı</w:t>
      </w:r>
      <w:r w:rsidRPr="00487CEF">
        <w:rPr>
          <w:rFonts w:ascii="Hand writing Mutlu" w:hAnsi="Hand writing Mutlu"/>
          <w:sz w:val="36"/>
          <w:szCs w:val="36"/>
        </w:rPr>
        <w:t xml:space="preserve"> be</w:t>
      </w:r>
      <w:r w:rsidRPr="00D85F5F">
        <w:rPr>
          <w:rFonts w:ascii="Hand writing Mutlu" w:hAnsi="Hand writing Mutlu"/>
          <w:color w:val="0000FF"/>
          <w:sz w:val="36"/>
          <w:szCs w:val="36"/>
        </w:rPr>
        <w:t>bek</w:t>
      </w:r>
      <w:r w:rsidRPr="00487CEF">
        <w:rPr>
          <w:rFonts w:ascii="Hand writing Mutlu" w:hAnsi="Hand writing Mutlu"/>
          <w:sz w:val="36"/>
          <w:szCs w:val="36"/>
        </w:rPr>
        <w:t>.</w:t>
      </w:r>
    </w:p>
    <w:p w:rsidR="0040039D" w:rsidRPr="00487CEF" w:rsidRDefault="0040039D" w:rsidP="0040039D">
      <w:pPr>
        <w:rPr>
          <w:rFonts w:ascii="Hand writing Mutlu" w:hAnsi="Hand writing Mutlu"/>
          <w:sz w:val="36"/>
          <w:szCs w:val="36"/>
        </w:rPr>
      </w:pPr>
      <w:r w:rsidRPr="00487CEF">
        <w:rPr>
          <w:rFonts w:ascii="Hand writing Mutlu" w:hAnsi="Hand writing Mutlu"/>
          <w:sz w:val="36"/>
          <w:szCs w:val="36"/>
        </w:rPr>
        <w:t>Bi</w:t>
      </w:r>
      <w:r w:rsidRPr="00D85F5F">
        <w:rPr>
          <w:rFonts w:ascii="Hand writing Mutlu" w:hAnsi="Hand writing Mutlu"/>
          <w:color w:val="0000FF"/>
          <w:sz w:val="36"/>
          <w:szCs w:val="36"/>
        </w:rPr>
        <w:t>be</w:t>
      </w:r>
      <w:r w:rsidRPr="00487CEF">
        <w:rPr>
          <w:rFonts w:ascii="Hand writing Mutlu" w:hAnsi="Hand writing Mutlu"/>
          <w:sz w:val="36"/>
          <w:szCs w:val="36"/>
        </w:rPr>
        <w:t>ron mu? Su mu?</w:t>
      </w:r>
    </w:p>
    <w:p w:rsidR="0040039D" w:rsidRDefault="0040039D" w:rsidP="0040039D">
      <w:pPr>
        <w:rPr>
          <w:rFonts w:ascii="Hand writing Mutlu" w:hAnsi="Hand writing Mutlu"/>
          <w:sz w:val="36"/>
          <w:szCs w:val="36"/>
        </w:rPr>
      </w:pPr>
      <w:r w:rsidRPr="00487CEF">
        <w:rPr>
          <w:rFonts w:ascii="Hand writing Mutlu" w:hAnsi="Hand writing Mutlu"/>
          <w:sz w:val="36"/>
          <w:szCs w:val="36"/>
        </w:rPr>
        <w:t>İs</w:t>
      </w:r>
      <w:r w:rsidRPr="00D85F5F">
        <w:rPr>
          <w:rFonts w:ascii="Hand writing Mutlu" w:hAnsi="Hand writing Mutlu"/>
          <w:color w:val="0000FF"/>
          <w:sz w:val="36"/>
          <w:szCs w:val="36"/>
        </w:rPr>
        <w:t>ter</w:t>
      </w:r>
      <w:r w:rsidRPr="00487CEF">
        <w:rPr>
          <w:rFonts w:ascii="Hand writing Mutlu" w:hAnsi="Hand writing Mutlu"/>
          <w:sz w:val="36"/>
          <w:szCs w:val="36"/>
        </w:rPr>
        <w:t>sin söy</w:t>
      </w:r>
      <w:r w:rsidRPr="00D85F5F">
        <w:rPr>
          <w:rFonts w:ascii="Hand writing Mutlu" w:hAnsi="Hand writing Mutlu"/>
          <w:color w:val="0000FF"/>
          <w:sz w:val="36"/>
          <w:szCs w:val="36"/>
        </w:rPr>
        <w:t>le</w:t>
      </w:r>
      <w:r w:rsidRPr="00487CEF">
        <w:rPr>
          <w:rFonts w:ascii="Hand writing Mutlu" w:hAnsi="Hand writing Mutlu"/>
          <w:sz w:val="36"/>
          <w:szCs w:val="36"/>
        </w:rPr>
        <w:t xml:space="preserve"> ba</w:t>
      </w:r>
      <w:r w:rsidRPr="00D85F5F">
        <w:rPr>
          <w:rFonts w:ascii="Hand writing Mutlu" w:hAnsi="Hand writing Mutlu"/>
          <w:color w:val="0000FF"/>
          <w:sz w:val="36"/>
          <w:szCs w:val="36"/>
        </w:rPr>
        <w:t>na</w:t>
      </w:r>
      <w:r w:rsidRPr="00487CEF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487CEF">
        <w:rPr>
          <w:rFonts w:ascii="Hand writing Mutlu" w:hAnsi="Hand writing Mutlu"/>
          <w:sz w:val="36"/>
          <w:szCs w:val="36"/>
        </w:rPr>
        <w:t>Der</w:t>
      </w:r>
      <w:r w:rsidRPr="00D85F5F">
        <w:rPr>
          <w:rFonts w:ascii="Hand writing Mutlu" w:hAnsi="Hand writing Mutlu"/>
          <w:color w:val="0000FF"/>
          <w:sz w:val="36"/>
          <w:szCs w:val="36"/>
        </w:rPr>
        <w:t>di</w:t>
      </w:r>
      <w:r w:rsidRPr="00487CEF">
        <w:rPr>
          <w:rFonts w:ascii="Hand writing Mutlu" w:hAnsi="Hand writing Mutlu"/>
          <w:sz w:val="36"/>
          <w:szCs w:val="36"/>
        </w:rPr>
        <w:t>ni an</w:t>
      </w:r>
      <w:r w:rsidRPr="00D85F5F">
        <w:rPr>
          <w:rFonts w:ascii="Hand writing Mutlu" w:hAnsi="Hand writing Mutlu"/>
          <w:color w:val="0000FF"/>
          <w:sz w:val="36"/>
          <w:szCs w:val="36"/>
        </w:rPr>
        <w:t>la</w:t>
      </w:r>
      <w:r w:rsidRPr="00487CEF">
        <w:rPr>
          <w:rFonts w:ascii="Hand writing Mutlu" w:hAnsi="Hand writing Mutlu"/>
          <w:sz w:val="36"/>
          <w:szCs w:val="36"/>
        </w:rPr>
        <w:t>ya</w:t>
      </w:r>
      <w:r w:rsidRPr="00D85F5F">
        <w:rPr>
          <w:rFonts w:ascii="Hand writing Mutlu" w:hAnsi="Hand writing Mutlu"/>
          <w:color w:val="0000FF"/>
          <w:sz w:val="36"/>
          <w:szCs w:val="36"/>
        </w:rPr>
        <w:t>bil</w:t>
      </w:r>
      <w:r w:rsidRPr="00487CEF">
        <w:rPr>
          <w:rFonts w:ascii="Hand writing Mutlu" w:hAnsi="Hand writing Mutlu"/>
          <w:sz w:val="36"/>
          <w:szCs w:val="36"/>
        </w:rPr>
        <w:t>sem.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487CEF">
        <w:rPr>
          <w:rFonts w:ascii="Hand writing Mutlu" w:hAnsi="Hand writing Mutlu"/>
          <w:sz w:val="36"/>
          <w:szCs w:val="36"/>
        </w:rPr>
        <w:t>Yar</w:t>
      </w:r>
      <w:r w:rsidRPr="00D85F5F">
        <w:rPr>
          <w:rFonts w:ascii="Hand writing Mutlu" w:hAnsi="Hand writing Mutlu"/>
          <w:color w:val="0000FF"/>
          <w:sz w:val="36"/>
          <w:szCs w:val="36"/>
        </w:rPr>
        <w:t>dım</w:t>
      </w:r>
      <w:r w:rsidRPr="00487CEF">
        <w:rPr>
          <w:rFonts w:ascii="Hand writing Mutlu" w:hAnsi="Hand writing Mutlu"/>
          <w:sz w:val="36"/>
          <w:szCs w:val="36"/>
        </w:rPr>
        <w:t xml:space="preserve"> e</w:t>
      </w:r>
      <w:r w:rsidRPr="00D85F5F">
        <w:rPr>
          <w:rFonts w:ascii="Hand writing Mutlu" w:hAnsi="Hand writing Mutlu"/>
          <w:color w:val="0000FF"/>
          <w:sz w:val="36"/>
          <w:szCs w:val="36"/>
        </w:rPr>
        <w:t>der</w:t>
      </w:r>
      <w:r w:rsidRPr="00487CEF">
        <w:rPr>
          <w:rFonts w:ascii="Hand writing Mutlu" w:hAnsi="Hand writing Mutlu"/>
          <w:sz w:val="36"/>
          <w:szCs w:val="36"/>
        </w:rPr>
        <w:t xml:space="preserve">dim, </w:t>
      </w:r>
      <w:r w:rsidRPr="00D85F5F">
        <w:rPr>
          <w:rFonts w:ascii="Hand writing Mutlu" w:hAnsi="Hand writing Mutlu"/>
          <w:color w:val="0000FF"/>
          <w:sz w:val="36"/>
          <w:szCs w:val="36"/>
        </w:rPr>
        <w:t>i</w:t>
      </w:r>
      <w:r w:rsidRPr="00487CEF">
        <w:rPr>
          <w:rFonts w:ascii="Hand writing Mutlu" w:hAnsi="Hand writing Mutlu"/>
          <w:sz w:val="36"/>
          <w:szCs w:val="36"/>
        </w:rPr>
        <w:t xml:space="preserve">nan </w:t>
      </w:r>
      <w:r w:rsidRPr="00D85F5F">
        <w:rPr>
          <w:rFonts w:ascii="Hand writing Mutlu" w:hAnsi="Hand writing Mutlu"/>
          <w:color w:val="0000FF"/>
          <w:sz w:val="36"/>
          <w:szCs w:val="36"/>
        </w:rPr>
        <w:t>sa</w:t>
      </w:r>
      <w:r w:rsidRPr="00487CEF">
        <w:rPr>
          <w:rFonts w:ascii="Hand writing Mutlu" w:hAnsi="Hand writing Mutlu"/>
          <w:sz w:val="36"/>
          <w:szCs w:val="36"/>
        </w:rPr>
        <w:t>na.</w:t>
      </w:r>
    </w:p>
    <w:p w:rsidR="0040039D" w:rsidRDefault="0040039D" w:rsidP="0040039D">
      <w:pPr>
        <w:pStyle w:val="AralkYok"/>
        <w:rPr>
          <w:rFonts w:ascii="Hand writing Mutlu" w:hAnsi="Hand writing Mutlu"/>
          <w:sz w:val="20"/>
        </w:rPr>
      </w:pPr>
    </w:p>
    <w:p w:rsidR="00270F3D" w:rsidRPr="00F01625" w:rsidRDefault="00802D52" w:rsidP="00DF5FA5">
      <w:pPr>
        <w:pStyle w:val="AralkYok"/>
        <w:numPr>
          <w:ilvl w:val="0"/>
          <w:numId w:val="5"/>
        </w:numPr>
        <w:rPr>
          <w:rFonts w:ascii="Hand writing Mutlu" w:hAnsi="Hand writing Mutlu"/>
          <w:sz w:val="20"/>
        </w:rPr>
      </w:pPr>
      <w:r w:rsidRPr="00802D52">
        <w:rPr>
          <w:rFonts w:asciiTheme="majorHAnsi" w:hAnsiTheme="majorHAnsi"/>
        </w:rPr>
        <w:lastRenderedPageBreak/>
        <w:t xml:space="preserve">Aşağıdaki </w:t>
      </w:r>
      <w:r w:rsidR="0040039D">
        <w:rPr>
          <w:rFonts w:asciiTheme="majorHAnsi" w:hAnsiTheme="majorHAnsi"/>
        </w:rPr>
        <w:t>karışık sözcüklerden anlamlı cümleler oluşturalım. Okuyalım. Yazalım.</w:t>
      </w:r>
      <w:r w:rsidRPr="00802D52">
        <w:rPr>
          <w:rFonts w:asciiTheme="majorHAnsi" w:hAnsiTheme="majorHAnsi"/>
        </w:rPr>
        <w:t xml:space="preserve"> </w:t>
      </w:r>
    </w:p>
    <w:p w:rsidR="0040039D" w:rsidRDefault="0040039D" w:rsidP="00F44788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Baba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ile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al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börek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araba</w:t>
      </w:r>
    </w:p>
    <w:p w:rsidR="0040039D" w:rsidRPr="0040039D" w:rsidRDefault="0040039D" w:rsidP="0040039D">
      <w:pPr>
        <w:pStyle w:val="AralkYok"/>
      </w:pPr>
    </w:p>
    <w:p w:rsidR="00F44788" w:rsidRDefault="00F46968" w:rsidP="00F44788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70" style="width:257.15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71" type="#_x0000_t32" style="position:absolute;left:900;top:1498;width:5426;height:0" o:connectortype="straight" strokecolor="black [3213]" strokeweight=".25pt">
              <v:stroke dashstyle="dashDot"/>
            </v:shape>
            <v:shape id="_x0000_s1572" type="#_x0000_t32" style="position:absolute;left:900;top:1637;width:5426;height:0" o:connectortype="straight" strokecolor="black [3213]" strokeweight=".25pt">
              <v:stroke dashstyle="dash"/>
            </v:shape>
            <v:shape id="_x0000_s1573" type="#_x0000_t32" style="position:absolute;left:900;top:1831;width:5426;height:0" o:connectortype="straight" strokecolor="black [3213]" strokeweight=".25pt">
              <v:stroke dashstyle="dash"/>
            </v:shape>
            <v:shape id="_x0000_s157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44788">
        <w:rPr>
          <w:rFonts w:ascii="Hand writing Mutlu" w:hAnsi="Hand writing Mutlu"/>
          <w:sz w:val="36"/>
        </w:rPr>
        <w:tab/>
      </w:r>
      <w:r w:rsidR="00F44788">
        <w:rPr>
          <w:rFonts w:ascii="Hand writing Mutlu" w:hAnsi="Hand writing Mutlu"/>
          <w:sz w:val="36"/>
        </w:rPr>
        <w:tab/>
      </w:r>
    </w:p>
    <w:p w:rsidR="0040039D" w:rsidRDefault="0040039D" w:rsidP="0040039D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Burak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as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okula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bayrak  </w:t>
      </w:r>
    </w:p>
    <w:p w:rsidR="0040039D" w:rsidRPr="0040039D" w:rsidRDefault="0040039D" w:rsidP="0040039D">
      <w:pPr>
        <w:pStyle w:val="AralkYok"/>
      </w:pPr>
    </w:p>
    <w:p w:rsidR="00ED133F" w:rsidRDefault="00F46968" w:rsidP="0040039D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75" style="width:257.15pt;height:29.65pt;mso-position-horizontal-relative:char;mso-position-vertical-relative:line" coordorigin="900,1498" coordsize="5426,481">
            <v:shape id="_x0000_s1576" type="#_x0000_t32" style="position:absolute;left:900;top:1498;width:5426;height:0" o:connectortype="straight" strokecolor="black [3213]" strokeweight=".25pt">
              <v:stroke dashstyle="dashDot"/>
            </v:shape>
            <v:shape id="_x0000_s1577" type="#_x0000_t32" style="position:absolute;left:900;top:1637;width:5426;height:0" o:connectortype="straight" strokecolor="black [3213]" strokeweight=".25pt">
              <v:stroke dashstyle="dash"/>
            </v:shape>
            <v:shape id="_x0000_s1578" type="#_x0000_t32" style="position:absolute;left:900;top:1831;width:5426;height:0" o:connectortype="straight" strokecolor="black [3213]" strokeweight=".25pt">
              <v:stroke dashstyle="dash"/>
            </v:shape>
            <v:shape id="_x0000_s157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0039D" w:rsidRPr="0040039D" w:rsidRDefault="0040039D" w:rsidP="0040039D">
      <w:pPr>
        <w:pStyle w:val="AralkYok"/>
      </w:pPr>
    </w:p>
    <w:p w:rsidR="0040039D" w:rsidRDefault="0040039D" w:rsidP="0040039D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iri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bir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balina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balıktır</w:t>
      </w:r>
    </w:p>
    <w:p w:rsidR="0040039D" w:rsidRPr="0040039D" w:rsidRDefault="0040039D" w:rsidP="0040039D">
      <w:pPr>
        <w:pStyle w:val="AralkYok"/>
      </w:pPr>
    </w:p>
    <w:p w:rsidR="0040039D" w:rsidRDefault="00F46968" w:rsidP="0040039D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80" style="width:257.15pt;height:29.65pt;mso-position-horizontal-relative:char;mso-position-vertical-relative:line" coordorigin="900,1498" coordsize="5426,481">
            <v:shape id="_x0000_s1581" type="#_x0000_t32" style="position:absolute;left:900;top:1498;width:5426;height:0" o:connectortype="straight" strokecolor="black [3213]" strokeweight=".25pt">
              <v:stroke dashstyle="dashDot"/>
            </v:shape>
            <v:shape id="_x0000_s1582" type="#_x0000_t32" style="position:absolute;left:900;top:1637;width:5426;height:0" o:connectortype="straight" strokecolor="black [3213]" strokeweight=".25pt">
              <v:stroke dashstyle="dash"/>
            </v:shape>
            <v:shape id="_x0000_s1583" type="#_x0000_t32" style="position:absolute;left:900;top:1831;width:5426;height:0" o:connectortype="straight" strokecolor="black [3213]" strokeweight=".25pt">
              <v:stroke dashstyle="dash"/>
            </v:shape>
            <v:shape id="_x0000_s158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0039D" w:rsidRPr="0040039D" w:rsidRDefault="0040039D" w:rsidP="0040039D">
      <w:pPr>
        <w:pStyle w:val="AralkYok"/>
      </w:pPr>
    </w:p>
    <w:p w:rsidR="0040039D" w:rsidRDefault="0040039D" w:rsidP="0040039D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aldı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bana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bebek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ablam </w:t>
      </w:r>
    </w:p>
    <w:p w:rsidR="0040039D" w:rsidRPr="0040039D" w:rsidRDefault="0040039D" w:rsidP="0040039D">
      <w:pPr>
        <w:pStyle w:val="AralkYok"/>
      </w:pPr>
    </w:p>
    <w:p w:rsidR="0040039D" w:rsidRDefault="00F46968" w:rsidP="0040039D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85" style="width:257.15pt;height:29.65pt;mso-position-horizontal-relative:char;mso-position-vertical-relative:line" coordorigin="900,1498" coordsize="5426,481">
            <v:shape id="_x0000_s1586" type="#_x0000_t32" style="position:absolute;left:900;top:1498;width:5426;height:0" o:connectortype="straight" strokecolor="black [3213]" strokeweight=".25pt">
              <v:stroke dashstyle="dashDot"/>
            </v:shape>
            <v:shape id="_x0000_s1587" type="#_x0000_t32" style="position:absolute;left:900;top:1637;width:5426;height:0" o:connectortype="straight" strokecolor="black [3213]" strokeweight=".25pt">
              <v:stroke dashstyle="dash"/>
            </v:shape>
            <v:shape id="_x0000_s1588" type="#_x0000_t32" style="position:absolute;left:900;top:1831;width:5426;height:0" o:connectortype="straight" strokecolor="black [3213]" strokeweight=".25pt">
              <v:stroke dashstyle="dash"/>
            </v:shape>
            <v:shape id="_x0000_s158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0039D" w:rsidRPr="0040039D" w:rsidRDefault="0040039D" w:rsidP="0040039D">
      <w:pPr>
        <w:pStyle w:val="AralkYok"/>
      </w:pPr>
    </w:p>
    <w:p w:rsidR="0040039D" w:rsidRDefault="0040039D" w:rsidP="0040039D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Bora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sakın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yeme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biber</w:t>
      </w:r>
    </w:p>
    <w:p w:rsidR="0040039D" w:rsidRPr="0040039D" w:rsidRDefault="0040039D" w:rsidP="0040039D">
      <w:pPr>
        <w:pStyle w:val="AralkYok"/>
      </w:pPr>
    </w:p>
    <w:p w:rsidR="0040039D" w:rsidRDefault="00F46968" w:rsidP="0040039D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90" style="width:257.15pt;height:29.65pt;mso-position-horizontal-relative:char;mso-position-vertical-relative:line" coordorigin="900,1498" coordsize="5426,481">
            <v:shape id="_x0000_s1591" type="#_x0000_t32" style="position:absolute;left:900;top:1498;width:5426;height:0" o:connectortype="straight" strokecolor="black [3213]" strokeweight=".25pt">
              <v:stroke dashstyle="dashDot"/>
            </v:shape>
            <v:shape id="_x0000_s1592" type="#_x0000_t32" style="position:absolute;left:900;top:1637;width:5426;height:0" o:connectortype="straight" strokecolor="black [3213]" strokeweight=".25pt">
              <v:stroke dashstyle="dash"/>
            </v:shape>
            <v:shape id="_x0000_s1593" type="#_x0000_t32" style="position:absolute;left:900;top:1831;width:5426;height:0" o:connectortype="straight" strokecolor="black [3213]" strokeweight=".25pt">
              <v:stroke dashstyle="dash"/>
            </v:shape>
            <v:shape id="_x0000_s159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0039D" w:rsidRPr="0040039D" w:rsidRDefault="0040039D" w:rsidP="0040039D">
      <w:pPr>
        <w:pStyle w:val="AralkYok"/>
      </w:pPr>
    </w:p>
    <w:p w:rsidR="0040039D" w:rsidRDefault="0040039D" w:rsidP="0040039D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Bayram</w:t>
      </w:r>
      <w:r>
        <w:rPr>
          <w:rFonts w:ascii="Times New Roman" w:hAnsi="Times New Roman" w:cs="Times New Roman"/>
          <w:sz w:val="36"/>
        </w:rPr>
        <w:t>–</w:t>
      </w:r>
      <w:r>
        <w:rPr>
          <w:rFonts w:ascii="Hand writing Mutlu" w:hAnsi="Hand writing Mutlu"/>
          <w:sz w:val="36"/>
        </w:rPr>
        <w:t>dilini-biber-yakar</w:t>
      </w:r>
    </w:p>
    <w:p w:rsidR="0040039D" w:rsidRPr="0040039D" w:rsidRDefault="0040039D" w:rsidP="0040039D">
      <w:pPr>
        <w:pStyle w:val="AralkYok"/>
      </w:pPr>
    </w:p>
    <w:p w:rsidR="0040039D" w:rsidRDefault="00F46968" w:rsidP="0040039D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595" style="width:257.15pt;height:29.65pt;mso-position-horizontal-relative:char;mso-position-vertical-relative:line" coordorigin="900,1498" coordsize="5426,481">
            <v:shape id="_x0000_s1596" type="#_x0000_t32" style="position:absolute;left:900;top:1498;width:5426;height:0" o:connectortype="straight" strokecolor="black [3213]" strokeweight=".25pt">
              <v:stroke dashstyle="dashDot"/>
            </v:shape>
            <v:shape id="_x0000_s1597" type="#_x0000_t32" style="position:absolute;left:900;top:1637;width:5426;height:0" o:connectortype="straight" strokecolor="black [3213]" strokeweight=".25pt">
              <v:stroke dashstyle="dash"/>
            </v:shape>
            <v:shape id="_x0000_s1598" type="#_x0000_t32" style="position:absolute;left:900;top:1831;width:5426;height:0" o:connectortype="straight" strokecolor="black [3213]" strokeweight=".25pt">
              <v:stroke dashstyle="dash"/>
            </v:shape>
            <v:shape id="_x0000_s159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0039D" w:rsidRPr="0040039D" w:rsidRDefault="0040039D" w:rsidP="0040039D">
      <w:pPr>
        <w:pStyle w:val="AralkYok"/>
      </w:pPr>
    </w:p>
    <w:p w:rsidR="0040039D" w:rsidRDefault="00AB33DB" w:rsidP="0040039D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bileti</w:t>
      </w:r>
      <w:r w:rsidRPr="00AB33DB">
        <w:rPr>
          <w:rFonts w:ascii="Hand writing Mutlu" w:hAnsi="Hand writing Mutlu" w:cs="Times New Roman"/>
          <w:sz w:val="36"/>
        </w:rPr>
        <w:t>-</w:t>
      </w:r>
      <w:r>
        <w:rPr>
          <w:rFonts w:ascii="Hand writing Mutlu" w:hAnsi="Hand writing Mutlu"/>
          <w:sz w:val="36"/>
        </w:rPr>
        <w:t>bitti mi</w:t>
      </w:r>
      <w:r w:rsidR="0040039D">
        <w:rPr>
          <w:rFonts w:ascii="Hand writing Mutlu" w:hAnsi="Hand writing Mutlu"/>
          <w:sz w:val="36"/>
        </w:rPr>
        <w:t>-</w:t>
      </w:r>
      <w:r>
        <w:rPr>
          <w:rFonts w:ascii="Hand writing Mutlu" w:hAnsi="Hand writing Mutlu"/>
          <w:sz w:val="36"/>
        </w:rPr>
        <w:t>sinema</w:t>
      </w:r>
    </w:p>
    <w:p w:rsidR="0040039D" w:rsidRPr="0040039D" w:rsidRDefault="0040039D" w:rsidP="0040039D">
      <w:pPr>
        <w:pStyle w:val="AralkYok"/>
      </w:pPr>
    </w:p>
    <w:p w:rsidR="0040039D" w:rsidRDefault="00F46968" w:rsidP="0040039D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600" style="width:257.15pt;height:29.65pt;mso-position-horizontal-relative:char;mso-position-vertical-relative:line" coordorigin="900,1498" coordsize="5426,481">
            <v:shape id="_x0000_s1601" type="#_x0000_t32" style="position:absolute;left:900;top:1498;width:5426;height:0" o:connectortype="straight" strokecolor="black [3213]" strokeweight=".25pt">
              <v:stroke dashstyle="dashDot"/>
            </v:shape>
            <v:shape id="_x0000_s1602" type="#_x0000_t32" style="position:absolute;left:900;top:1637;width:5426;height:0" o:connectortype="straight" strokecolor="black [3213]" strokeweight=".25pt">
              <v:stroke dashstyle="dash"/>
            </v:shape>
            <v:shape id="_x0000_s1603" type="#_x0000_t32" style="position:absolute;left:900;top:1831;width:5426;height:0" o:connectortype="straight" strokecolor="black [3213]" strokeweight=".25pt">
              <v:stroke dashstyle="dash"/>
            </v:shape>
            <v:shape id="_x0000_s160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0039D" w:rsidRPr="00AB33DB" w:rsidRDefault="0040039D" w:rsidP="00AB33DB">
      <w:pPr>
        <w:pStyle w:val="AralkYok"/>
      </w:pPr>
    </w:p>
    <w:p w:rsidR="00AB33DB" w:rsidRDefault="00AB33DB" w:rsidP="00AB33DB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aldı</w:t>
      </w:r>
      <w:r w:rsidRPr="00AB33DB">
        <w:rPr>
          <w:rFonts w:ascii="Hand writing Mutlu" w:hAnsi="Hand writing Mutlu" w:cs="Times New Roman"/>
          <w:sz w:val="36"/>
        </w:rPr>
        <w:t>-</w:t>
      </w:r>
      <w:r>
        <w:rPr>
          <w:rFonts w:ascii="Hand writing Mutlu" w:hAnsi="Hand writing Mutlu"/>
          <w:sz w:val="36"/>
        </w:rPr>
        <w:t>dayım-bana -bot</w:t>
      </w:r>
    </w:p>
    <w:p w:rsidR="00AB33DB" w:rsidRPr="0040039D" w:rsidRDefault="00AB33DB" w:rsidP="00AB33DB">
      <w:pPr>
        <w:pStyle w:val="AralkYok"/>
      </w:pPr>
    </w:p>
    <w:p w:rsidR="00AB33DB" w:rsidRDefault="00F46968" w:rsidP="00AB33DB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605" style="width:257.15pt;height:29.65pt;mso-position-horizontal-relative:char;mso-position-vertical-relative:line" coordorigin="900,1498" coordsize="5426,481">
            <v:shape id="_x0000_s1606" type="#_x0000_t32" style="position:absolute;left:900;top:1498;width:5426;height:0" o:connectortype="straight" strokecolor="black [3213]" strokeweight=".25pt">
              <v:stroke dashstyle="dashDot"/>
            </v:shape>
            <v:shape id="_x0000_s1607" type="#_x0000_t32" style="position:absolute;left:900;top:1637;width:5426;height:0" o:connectortype="straight" strokecolor="black [3213]" strokeweight=".25pt">
              <v:stroke dashstyle="dash"/>
            </v:shape>
            <v:shape id="_x0000_s1608" type="#_x0000_t32" style="position:absolute;left:900;top:1831;width:5426;height:0" o:connectortype="straight" strokecolor="black [3213]" strokeweight=".25pt">
              <v:stroke dashstyle="dash"/>
            </v:shape>
            <v:shape id="_x0000_s160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0039D" w:rsidRDefault="0040039D" w:rsidP="0040039D">
      <w:pPr>
        <w:pStyle w:val="AralkYok"/>
      </w:pPr>
    </w:p>
    <w:p w:rsidR="00AB33DB" w:rsidRDefault="00AB33DB" w:rsidP="00AB33DB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ablam</w:t>
      </w:r>
      <w:r w:rsidRPr="00AB33DB">
        <w:rPr>
          <w:rFonts w:ascii="Hand writing Mutlu" w:hAnsi="Hand writing Mutlu" w:cs="Times New Roman"/>
          <w:sz w:val="36"/>
        </w:rPr>
        <w:t>-</w:t>
      </w:r>
      <w:r>
        <w:rPr>
          <w:rFonts w:ascii="Hand writing Mutlu" w:hAnsi="Hand writing Mutlu"/>
          <w:sz w:val="36"/>
        </w:rPr>
        <w:t>Belma-benim -bu</w:t>
      </w:r>
    </w:p>
    <w:p w:rsidR="00AB33DB" w:rsidRPr="0040039D" w:rsidRDefault="00AB33DB" w:rsidP="00AB33DB">
      <w:pPr>
        <w:pStyle w:val="AralkYok"/>
      </w:pPr>
    </w:p>
    <w:p w:rsidR="00AB33DB" w:rsidRDefault="00F46968" w:rsidP="00AB33DB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610" style="width:257.15pt;height:29.65pt;mso-position-horizontal-relative:char;mso-position-vertical-relative:line" coordorigin="900,1498" coordsize="5426,481">
            <v:shape id="_x0000_s1611" type="#_x0000_t32" style="position:absolute;left:900;top:1498;width:5426;height:0" o:connectortype="straight" strokecolor="black [3213]" strokeweight=".25pt">
              <v:stroke dashstyle="dashDot"/>
            </v:shape>
            <v:shape id="_x0000_s1612" type="#_x0000_t32" style="position:absolute;left:900;top:1637;width:5426;height:0" o:connectortype="straight" strokecolor="black [3213]" strokeweight=".25pt">
              <v:stroke dashstyle="dash"/>
            </v:shape>
            <v:shape id="_x0000_s1613" type="#_x0000_t32" style="position:absolute;left:900;top:1831;width:5426;height:0" o:connectortype="straight" strokecolor="black [3213]" strokeweight=".25pt">
              <v:stroke dashstyle="dash"/>
            </v:shape>
            <v:shape id="_x0000_s161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AB33DB" w:rsidRDefault="00AB33DB" w:rsidP="0040039D">
      <w:pPr>
        <w:pStyle w:val="AralkYok"/>
      </w:pPr>
    </w:p>
    <w:p w:rsidR="00DF5FA5" w:rsidRDefault="00DF5FA5" w:rsidP="0040039D">
      <w:pPr>
        <w:pStyle w:val="AralkYok"/>
      </w:pPr>
    </w:p>
    <w:p w:rsidR="00DF5FA5" w:rsidRPr="00DF5FA5" w:rsidRDefault="00DF5FA5" w:rsidP="00DF5FA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DF5FA5">
        <w:rPr>
          <w:rFonts w:asciiTheme="majorHAnsi" w:hAnsiTheme="majorHAnsi"/>
        </w:rPr>
        <w:t>Aşağıdaki metinleri 1 kez okutalım. İkinci okumada dakika tutarak okutalım. Ölçtüğümüz süreyi yazalım.</w:t>
      </w:r>
    </w:p>
    <w:p w:rsidR="00DF5FA5" w:rsidRDefault="00DF5FA5" w:rsidP="00DF5FA5">
      <w:pPr>
        <w:pStyle w:val="AralkYok"/>
      </w:pPr>
    </w:p>
    <w:p w:rsidR="00DF5FA5" w:rsidRDefault="00DF5FA5" w:rsidP="00DF5FA5">
      <w:pPr>
        <w:pStyle w:val="AralkYok"/>
        <w:rPr>
          <w:rFonts w:ascii="Hand writing Mutlu" w:hAnsi="Hand writing Mutlu"/>
          <w:sz w:val="36"/>
        </w:rPr>
      </w:pPr>
      <w:r w:rsidRPr="00DF5FA5">
        <w:rPr>
          <w:rFonts w:ascii="Hand writing Mutlu" w:hAnsi="Hand writing Mutlu"/>
          <w:sz w:val="36"/>
        </w:rPr>
        <w:t xml:space="preserve">Ben Türk </w:t>
      </w:r>
      <w:r w:rsidRPr="00DF5FA5">
        <w:rPr>
          <w:sz w:val="36"/>
        </w:rPr>
        <w:t>‘</w:t>
      </w:r>
      <w:r w:rsidRPr="00DF5FA5">
        <w:rPr>
          <w:rFonts w:ascii="Hand writing Mutlu" w:hAnsi="Hand writing Mutlu"/>
          <w:sz w:val="36"/>
        </w:rPr>
        <w:t>üm elimde bayrak.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hAnsi="Hand writing Mutlu"/>
          <w:sz w:val="36"/>
        </w:rPr>
        <w:t>Bu al bayrak dünyada bir tane.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hAnsi="Hand writing Mutlu"/>
          <w:sz w:val="36"/>
        </w:rPr>
        <w:t>Anıtkabirde al al bayraklar asılı. Bayramda bayraklar asılır. Elimde bayrak yürürüm.</w:t>
      </w:r>
    </w:p>
    <w:p w:rsidR="00DF5FA5" w:rsidRPr="00DF5FA5" w:rsidRDefault="00DF5FA5" w:rsidP="00DF5FA5">
      <w:pPr>
        <w:pStyle w:val="AralkYok"/>
      </w:pPr>
    </w:p>
    <w:p w:rsidR="00DF5FA5" w:rsidRPr="00DF5FA5" w:rsidRDefault="00DF5FA5" w:rsidP="00DF5FA5">
      <w:pPr>
        <w:pStyle w:val="AralkYok"/>
        <w:rPr>
          <w:rFonts w:asciiTheme="majorHAnsi" w:hAnsiTheme="majorHAnsi"/>
          <w:sz w:val="24"/>
        </w:rPr>
      </w:pPr>
      <w:r w:rsidRPr="00DF5FA5">
        <w:rPr>
          <w:rFonts w:asciiTheme="majorHAnsi" w:hAnsiTheme="majorHAnsi"/>
          <w:sz w:val="24"/>
        </w:rPr>
        <w:t xml:space="preserve">1. </w:t>
      </w:r>
      <w:r>
        <w:rPr>
          <w:rFonts w:asciiTheme="majorHAnsi" w:hAnsiTheme="majorHAnsi"/>
          <w:sz w:val="24"/>
        </w:rPr>
        <w:t>Süre:.................</w:t>
      </w:r>
      <w:r w:rsidRPr="00DF5FA5">
        <w:rPr>
          <w:rFonts w:asciiTheme="majorHAnsi" w:hAnsiTheme="majorHAnsi"/>
          <w:sz w:val="24"/>
        </w:rPr>
        <w:tab/>
      </w:r>
      <w:r w:rsidRPr="00DF5FA5">
        <w:rPr>
          <w:rFonts w:asciiTheme="majorHAnsi" w:hAnsiTheme="majorHAnsi"/>
          <w:sz w:val="24"/>
        </w:rPr>
        <w:tab/>
        <w:t>2.</w:t>
      </w:r>
      <w:r>
        <w:rPr>
          <w:rFonts w:asciiTheme="majorHAnsi" w:hAnsiTheme="majorHAnsi"/>
          <w:sz w:val="24"/>
        </w:rPr>
        <w:t>Süre:........................</w:t>
      </w:r>
    </w:p>
    <w:p w:rsidR="00DF5FA5" w:rsidRPr="00DF5FA5" w:rsidRDefault="00DF5FA5" w:rsidP="00DF5FA5">
      <w:pPr>
        <w:pStyle w:val="AralkYok"/>
      </w:pP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Bora balon ister misin?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İki balon bir lira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Babandan bir lira al gel.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Renk renk balonlar al.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Berk,</w:t>
      </w:r>
      <w:r w:rsidR="008E30C9"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Berna balon ister mi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İsterlerse onlara da balon al.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Renk renk balonlar alsınlar.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 w:hint="eastAsia"/>
          <w:sz w:val="36"/>
        </w:rPr>
        <w:t>İ</w:t>
      </w:r>
      <w:r w:rsidRPr="00DF5FA5">
        <w:rPr>
          <w:rFonts w:ascii="Hand writing Mutlu" w:eastAsia="Times New Roman" w:hAnsi="Hand writing Mutlu" w:cs="Times New Roman"/>
          <w:sz w:val="36"/>
        </w:rPr>
        <w:t>ki balon bir lira.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Dört balon iki lira.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İsteyen balon alsın.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Buse şarkı söylesin.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Buse bu şarkıyı biliyor musun?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Biliyorsan birlikte söyleyelim.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 xml:space="preserve">     -Bana bir şarkı söyle 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 xml:space="preserve">      İçinde dostluk olsun.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t>Bu şarkıyı hatırladım.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Tanıdın mı bunu</w:t>
      </w:r>
      <w:r>
        <w:rPr>
          <w:rFonts w:ascii="Hand writing Mutlu" w:hAnsi="Hand writing Mutlu"/>
          <w:sz w:val="36"/>
        </w:rPr>
        <w:t xml:space="preserve"> </w:t>
      </w:r>
      <w:r w:rsidRPr="00DF5FA5">
        <w:rPr>
          <w:rFonts w:ascii="Hand writing Mutlu" w:eastAsia="Times New Roman" w:hAnsi="Hand writing Mutlu" w:cs="Times New Roman"/>
          <w:sz w:val="36"/>
        </w:rPr>
        <w:t>söyleyeni?</w:t>
      </w:r>
    </w:p>
    <w:p w:rsidR="00DF5FA5" w:rsidRPr="00DF5FA5" w:rsidRDefault="00DF5FA5" w:rsidP="00DF5FA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DF5FA5">
        <w:rPr>
          <w:rFonts w:ascii="Hand writing Mutlu" w:eastAsia="Times New Roman" w:hAnsi="Hand writing Mutlu" w:cs="Times New Roman"/>
          <w:sz w:val="36"/>
        </w:rPr>
        <w:lastRenderedPageBreak/>
        <w:t>-Biliyordum ama unuttum.</w:t>
      </w:r>
    </w:p>
    <w:p w:rsidR="00DF5FA5" w:rsidRPr="002750B3" w:rsidRDefault="002750B3" w:rsidP="002750B3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2750B3">
        <w:rPr>
          <w:rFonts w:asciiTheme="majorHAnsi" w:hAnsiTheme="majorHAnsi"/>
        </w:rPr>
        <w:t>Aşağıdaki sözcükleri okuyalım. İçinden seçtiğimiz 10 tanesini biz söyleyelim bakmadan yazdıralım.</w:t>
      </w:r>
    </w:p>
    <w:p w:rsidR="002750B3" w:rsidRPr="002750B3" w:rsidRDefault="002750B3" w:rsidP="002750B3">
      <w:pPr>
        <w:pStyle w:val="AralkYok"/>
        <w:rPr>
          <w:rFonts w:ascii="Hand writing Mutlu" w:hAnsi="Hand writing Mutlu"/>
          <w:sz w:val="36"/>
        </w:rPr>
      </w:pPr>
      <w:r w:rsidRPr="002750B3">
        <w:rPr>
          <w:rFonts w:ascii="Hand writing Mutlu" w:hAnsi="Hand writing Mutlu"/>
          <w:sz w:val="36"/>
        </w:rPr>
        <w:t>elle</w:t>
      </w:r>
      <w:r>
        <w:rPr>
          <w:rFonts w:ascii="Hand writing Mutlu" w:hAnsi="Hand writing Mutlu"/>
          <w:sz w:val="36"/>
        </w:rPr>
        <w:t xml:space="preserve">- </w:t>
      </w:r>
      <w:r w:rsidRPr="002750B3">
        <w:rPr>
          <w:rFonts w:ascii="Hand writing Mutlu" w:eastAsia="Times New Roman" w:hAnsi="Hand writing Mutlu" w:cs="Times New Roman"/>
          <w:sz w:val="36"/>
        </w:rPr>
        <w:t>elli</w:t>
      </w:r>
      <w:r>
        <w:rPr>
          <w:rFonts w:ascii="Hand writing Mutlu" w:hAnsi="Hand writing Mutlu"/>
          <w:sz w:val="36"/>
        </w:rPr>
        <w:t xml:space="preserve">- </w:t>
      </w:r>
      <w:r w:rsidRPr="002750B3">
        <w:rPr>
          <w:rFonts w:ascii="Hand writing Mutlu" w:eastAsia="Times New Roman" w:hAnsi="Hand writing Mutlu" w:cs="Times New Roman"/>
          <w:sz w:val="36"/>
        </w:rPr>
        <w:t>elti</w:t>
      </w:r>
      <w:r>
        <w:rPr>
          <w:rFonts w:ascii="Hand writing Mutlu" w:hAnsi="Hand writing Mutlu"/>
          <w:sz w:val="36"/>
        </w:rPr>
        <w:t xml:space="preserve">- </w:t>
      </w:r>
      <w:r w:rsidRPr="002750B3">
        <w:rPr>
          <w:rFonts w:ascii="Hand writing Mutlu" w:eastAsia="Times New Roman" w:hAnsi="Hand writing Mutlu" w:cs="Times New Roman"/>
          <w:sz w:val="36"/>
        </w:rPr>
        <w:t>leke</w:t>
      </w:r>
      <w:r>
        <w:rPr>
          <w:rFonts w:ascii="Hand writing Mutlu" w:hAnsi="Hand writing Mutlu"/>
          <w:sz w:val="36"/>
        </w:rPr>
        <w:t xml:space="preserve">- </w:t>
      </w:r>
      <w:r w:rsidRPr="002750B3">
        <w:rPr>
          <w:rFonts w:ascii="Hand writing Mutlu" w:eastAsia="Times New Roman" w:hAnsi="Hand writing Mutlu" w:cs="Times New Roman"/>
          <w:sz w:val="36"/>
        </w:rPr>
        <w:t>Lemi</w:t>
      </w:r>
    </w:p>
    <w:p w:rsidR="002750B3" w:rsidRPr="002750B3" w:rsidRDefault="002750B3" w:rsidP="002750B3">
      <w:pPr>
        <w:pStyle w:val="AralkYok"/>
        <w:rPr>
          <w:rFonts w:ascii="Hand writing Mutlu" w:hAnsi="Hand writing Mutlu"/>
          <w:sz w:val="36"/>
        </w:rPr>
      </w:pPr>
      <w:r w:rsidRPr="002750B3">
        <w:rPr>
          <w:rFonts w:ascii="Hand writing Mutlu" w:hAnsi="Hand writing Mutlu"/>
          <w:sz w:val="36"/>
        </w:rPr>
        <w:t>etme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tema</w:t>
      </w:r>
      <w:r>
        <w:rPr>
          <w:rFonts w:ascii="Hand writing Mutlu" w:hAnsi="Hand writing Mutlu"/>
          <w:sz w:val="36"/>
        </w:rPr>
        <w:t xml:space="preserve">- </w:t>
      </w:r>
      <w:r w:rsidRPr="002750B3">
        <w:rPr>
          <w:rFonts w:ascii="Hand writing Mutlu" w:eastAsia="Times New Roman" w:hAnsi="Hand writing Mutlu" w:cs="Times New Roman"/>
          <w:sz w:val="36"/>
        </w:rPr>
        <w:t>t</w:t>
      </w:r>
      <w:r>
        <w:rPr>
          <w:rFonts w:ascii="Hand writing Mutlu" w:hAnsi="Hand writing Mutlu"/>
          <w:sz w:val="36"/>
        </w:rPr>
        <w:t>a</w:t>
      </w:r>
      <w:r w:rsidRPr="002750B3">
        <w:rPr>
          <w:rFonts w:ascii="Hand writing Mutlu" w:eastAsia="Times New Roman" w:hAnsi="Hand writing Mutlu" w:cs="Times New Roman"/>
          <w:sz w:val="36"/>
        </w:rPr>
        <w:t>ne</w:t>
      </w:r>
      <w:r>
        <w:rPr>
          <w:rFonts w:ascii="Hand writing Mutlu" w:hAnsi="Hand writing Mutlu"/>
          <w:sz w:val="36"/>
        </w:rPr>
        <w:t xml:space="preserve">- </w:t>
      </w:r>
      <w:r w:rsidRPr="002750B3">
        <w:rPr>
          <w:rFonts w:ascii="Hand writing Mutlu" w:eastAsia="Times New Roman" w:hAnsi="Hand writing Mutlu" w:cs="Times New Roman"/>
          <w:sz w:val="36"/>
        </w:rPr>
        <w:t>tere</w:t>
      </w:r>
      <w:r>
        <w:rPr>
          <w:rFonts w:ascii="Hand writing Mutlu" w:hAnsi="Hand writing Mutlu"/>
          <w:sz w:val="36"/>
        </w:rPr>
        <w:t xml:space="preserve">- </w:t>
      </w:r>
      <w:r w:rsidRPr="002750B3">
        <w:rPr>
          <w:rFonts w:ascii="Hand writing Mutlu" w:eastAsia="Times New Roman" w:hAnsi="Hand writing Mutlu" w:cs="Times New Roman"/>
          <w:sz w:val="36"/>
        </w:rPr>
        <w:t>teke</w:t>
      </w:r>
    </w:p>
    <w:p w:rsidR="002750B3" w:rsidRPr="002750B3" w:rsidRDefault="002750B3" w:rsidP="002750B3">
      <w:pPr>
        <w:pStyle w:val="AralkYok"/>
        <w:rPr>
          <w:rFonts w:ascii="Hand writing Mutlu" w:hAnsi="Hand writing Mutlu"/>
          <w:sz w:val="36"/>
        </w:rPr>
      </w:pPr>
      <w:r w:rsidRPr="002750B3">
        <w:rPr>
          <w:rFonts w:ascii="Hand writing Mutlu" w:eastAsia="Times New Roman" w:hAnsi="Hand writing Mutlu" w:cs="Times New Roman"/>
          <w:sz w:val="36"/>
        </w:rPr>
        <w:t>teli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nene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neli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neyi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emse</w:t>
      </w:r>
    </w:p>
    <w:p w:rsidR="002750B3" w:rsidRPr="002750B3" w:rsidRDefault="002750B3" w:rsidP="002750B3">
      <w:pPr>
        <w:pStyle w:val="AralkYok"/>
        <w:rPr>
          <w:rFonts w:ascii="Hand writing Mutlu" w:hAnsi="Hand writing Mutlu"/>
          <w:sz w:val="36"/>
        </w:rPr>
      </w:pPr>
      <w:r w:rsidRPr="002750B3">
        <w:rPr>
          <w:rFonts w:ascii="Hand writing Mutlu" w:eastAsia="Times New Roman" w:hAnsi="Hand writing Mutlu" w:cs="Times New Roman"/>
          <w:sz w:val="36"/>
        </w:rPr>
        <w:t>emmi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hAnsi="Hand writing Mutlu"/>
          <w:sz w:val="36"/>
        </w:rPr>
        <w:t>Me</w:t>
      </w:r>
      <w:r>
        <w:rPr>
          <w:rFonts w:ascii="Hand writing Mutlu" w:hAnsi="Hand writing Mutlu"/>
          <w:sz w:val="36"/>
        </w:rPr>
        <w:t>r</w:t>
      </w:r>
      <w:r w:rsidRPr="002750B3">
        <w:rPr>
          <w:rFonts w:ascii="Hand writing Mutlu" w:hAnsi="Hand writing Mutlu"/>
          <w:sz w:val="36"/>
        </w:rPr>
        <w:t>al</w: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–</w:t>
      </w:r>
      <w:r w:rsidRPr="002750B3">
        <w:rPr>
          <w:rFonts w:ascii="Hand writing Mutlu" w:eastAsia="Times New Roman" w:hAnsi="Hand writing Mutlu" w:cs="Times New Roman"/>
          <w:sz w:val="36"/>
        </w:rPr>
        <w:t>ekle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ekme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ekse</w:t>
      </w:r>
    </w:p>
    <w:p w:rsidR="002750B3" w:rsidRPr="002750B3" w:rsidRDefault="002750B3" w:rsidP="002750B3">
      <w:pPr>
        <w:pStyle w:val="AralkYok"/>
        <w:rPr>
          <w:rFonts w:ascii="Hand writing Mutlu" w:hAnsi="Hand writing Mutlu"/>
          <w:sz w:val="36"/>
        </w:rPr>
      </w:pPr>
      <w:r w:rsidRPr="002750B3">
        <w:rPr>
          <w:rFonts w:ascii="Hand writing Mutlu" w:eastAsia="Times New Roman" w:hAnsi="Hand writing Mutlu" w:cs="Times New Roman"/>
          <w:sz w:val="36"/>
        </w:rPr>
        <w:t>ekti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keme</w:t>
      </w:r>
      <w:r>
        <w:rPr>
          <w:rFonts w:ascii="Hand writing Mutlu" w:hAnsi="Hand writing Mutlu"/>
          <w:sz w:val="36"/>
        </w:rPr>
        <w:t xml:space="preserve">r </w:t>
      </w:r>
      <w:r>
        <w:rPr>
          <w:rFonts w:ascii="Times New Roman" w:hAnsi="Times New Roman" w:cs="Times New Roman"/>
          <w:sz w:val="36"/>
        </w:rPr>
        <w:t>–</w:t>
      </w:r>
      <w:r w:rsidRPr="002750B3">
        <w:rPr>
          <w:rFonts w:ascii="Hand writing Mutlu" w:eastAsia="Times New Roman" w:hAnsi="Hand writing Mutlu" w:cs="Times New Roman"/>
          <w:sz w:val="36"/>
        </w:rPr>
        <w:t>kedi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yele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yere</w:t>
      </w:r>
    </w:p>
    <w:p w:rsidR="002750B3" w:rsidRPr="002750B3" w:rsidRDefault="002750B3" w:rsidP="002750B3">
      <w:pPr>
        <w:pStyle w:val="AralkYok"/>
        <w:rPr>
          <w:rFonts w:ascii="Hand writing Mutlu" w:hAnsi="Hand writing Mutlu"/>
          <w:sz w:val="36"/>
        </w:rPr>
      </w:pPr>
      <w:r w:rsidRPr="002750B3">
        <w:rPr>
          <w:rFonts w:ascii="Hand writing Mutlu" w:eastAsia="Times New Roman" w:hAnsi="Hand writing Mutlu" w:cs="Times New Roman"/>
          <w:sz w:val="36"/>
        </w:rPr>
        <w:t>yeni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yeri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yedi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Esma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esti</w:t>
      </w:r>
      <w:r>
        <w:rPr>
          <w:rFonts w:ascii="Hand writing Mutlu" w:hAnsi="Hand writing Mutlu"/>
          <w:sz w:val="36"/>
        </w:rPr>
        <w:t xml:space="preserve"> </w:t>
      </w:r>
      <w:r w:rsidRPr="002750B3">
        <w:rPr>
          <w:rFonts w:ascii="Hand writing Mutlu" w:eastAsia="Times New Roman" w:hAnsi="Hand writing Mutlu" w:cs="Times New Roman"/>
          <w:sz w:val="36"/>
        </w:rPr>
        <w:t>Sema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hAnsi="Hand writing Mutlu"/>
          <w:sz w:val="36"/>
        </w:rPr>
        <w:t xml:space="preserve"> </w:t>
      </w:r>
      <w:r w:rsidRPr="002750B3">
        <w:rPr>
          <w:rFonts w:ascii="Hand writing Mutlu" w:eastAsia="Times New Roman" w:hAnsi="Hand writing Mutlu" w:cs="Times New Roman"/>
          <w:sz w:val="36"/>
        </w:rPr>
        <w:t>Seda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sele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hAnsi="Hand writing Mutlu"/>
          <w:sz w:val="36"/>
        </w:rPr>
        <w:t xml:space="preserve"> </w:t>
      </w:r>
      <w:r w:rsidRPr="002750B3">
        <w:rPr>
          <w:rFonts w:ascii="Hand writing Mutlu" w:eastAsia="Times New Roman" w:hAnsi="Hand writing Mutlu" w:cs="Times New Roman"/>
          <w:sz w:val="36"/>
        </w:rPr>
        <w:t>sene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seri</w:t>
      </w:r>
    </w:p>
    <w:p w:rsidR="002750B3" w:rsidRPr="002750B3" w:rsidRDefault="002750B3" w:rsidP="002750B3">
      <w:pPr>
        <w:pStyle w:val="AralkYok"/>
        <w:rPr>
          <w:rFonts w:ascii="Hand writing Mutlu" w:hAnsi="Hand writing Mutlu"/>
          <w:sz w:val="36"/>
        </w:rPr>
      </w:pPr>
      <w:r w:rsidRPr="002750B3">
        <w:rPr>
          <w:rFonts w:ascii="Hand writing Mutlu" w:eastAsia="Times New Roman" w:hAnsi="Hand writing Mutlu" w:cs="Times New Roman"/>
          <w:sz w:val="36"/>
        </w:rPr>
        <w:t>dere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dede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deli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dedi</w:t>
      </w:r>
      <w:r w:rsidRPr="002750B3">
        <w:t>–</w:t>
      </w:r>
      <w:r w:rsidRPr="002750B3">
        <w:rPr>
          <w:rFonts w:ascii="Hand writing Mutlu" w:eastAsia="Times New Roman" w:hAnsi="Hand writing Mutlu" w:cs="Times New Roman"/>
          <w:sz w:val="36"/>
        </w:rPr>
        <w:t>kira</w:t>
      </w:r>
      <w:r>
        <w:rPr>
          <w:rFonts w:ascii="Hand writing Mutlu" w:hAnsi="Hand writing Mutlu"/>
          <w:sz w:val="36"/>
        </w:rPr>
        <w:t>-</w:t>
      </w:r>
      <w:r w:rsidRPr="002750B3">
        <w:rPr>
          <w:rFonts w:ascii="Hand writing Mutlu" w:eastAsia="Times New Roman" w:hAnsi="Hand writing Mutlu" w:cs="Times New Roman"/>
          <w:sz w:val="36"/>
        </w:rPr>
        <w:t>kimi</w:t>
      </w:r>
    </w:p>
    <w:p w:rsidR="002750B3" w:rsidRDefault="002750B3" w:rsidP="00DF5FA5">
      <w:pPr>
        <w:pStyle w:val="AralkYok"/>
        <w:rPr>
          <w:rFonts w:ascii="Hand writing Mutlu" w:hAnsi="Hand writing Mutlu"/>
          <w:sz w:val="36"/>
        </w:rPr>
      </w:pPr>
    </w:p>
    <w:p w:rsidR="002750B3" w:rsidRPr="002750B3" w:rsidRDefault="002750B3" w:rsidP="002750B3">
      <w:pPr>
        <w:pStyle w:val="ListeParagraf"/>
        <w:numPr>
          <w:ilvl w:val="0"/>
          <w:numId w:val="5"/>
        </w:numPr>
        <w:rPr>
          <w:rFonts w:asciiTheme="majorHAnsi" w:eastAsiaTheme="minorEastAsia" w:hAnsiTheme="majorHAnsi" w:cstheme="minorBidi"/>
          <w:bCs/>
          <w:sz w:val="22"/>
          <w:szCs w:val="22"/>
        </w:rPr>
      </w:pPr>
      <w:r w:rsidRPr="002750B3">
        <w:rPr>
          <w:rFonts w:asciiTheme="majorHAnsi" w:eastAsiaTheme="minorEastAsia" w:hAnsiTheme="majorHAnsi" w:cstheme="minorBidi"/>
          <w:bCs/>
          <w:sz w:val="22"/>
          <w:szCs w:val="22"/>
        </w:rPr>
        <w:t>Her grubun üstünde verilen sesi noktalı yere yazarak oluşan sözcüğü okuyalım.</w:t>
      </w:r>
    </w:p>
    <w:p w:rsidR="002750B3" w:rsidRDefault="00F46968" w:rsidP="002750B3">
      <w:pPr>
        <w:pStyle w:val="AralkYok"/>
        <w:rPr>
          <w:rFonts w:ascii="Hand writing Mutlu" w:eastAsia="Times New Roman" w:hAnsi="Hand writing Mutlu" w:cs="Times New Roman"/>
          <w:sz w:val="48"/>
          <w:szCs w:val="24"/>
        </w:rPr>
      </w:pP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618" style="width:97.85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618" inset="0,0,0,0">
              <w:txbxContent>
                <w:p w:rsidR="002750B3" w:rsidRPr="00451F52" w:rsidRDefault="002750B3" w:rsidP="002750B3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a...la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...ayram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..ırak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..eyin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..ulut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..e..ek</w:t>
                  </w:r>
                </w:p>
                <w:p w:rsidR="002750B3" w:rsidRPr="00451F52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ara..a</w:t>
                  </w:r>
                </w:p>
              </w:txbxContent>
            </v:textbox>
            <w10:wrap type="none"/>
            <w10:anchorlock/>
          </v:roundrect>
        </w:pict>
      </w:r>
      <w:r w:rsidR="002750B3">
        <w:rPr>
          <w:rFonts w:ascii="Hand writing Mutlu" w:eastAsia="Times New Roman" w:hAnsi="Hand writing Mutlu" w:cs="Times New Roman"/>
          <w:sz w:val="48"/>
          <w:szCs w:val="24"/>
        </w:rPr>
        <w:tab/>
      </w:r>
      <w:r w:rsidR="002750B3">
        <w:rPr>
          <w:rFonts w:ascii="Hand writing Mutlu" w:eastAsia="Times New Roman" w:hAnsi="Hand writing Mutlu" w:cs="Times New Roman"/>
          <w:sz w:val="48"/>
          <w:szCs w:val="24"/>
        </w:rPr>
        <w:tab/>
      </w: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617" style="width:97.85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617" inset="0,0,0,0">
              <w:txbxContent>
                <w:p w:rsidR="002750B3" w:rsidRPr="00451F52" w:rsidRDefault="002750B3" w:rsidP="002750B3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..mer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..deme</w:t>
                  </w:r>
                </w:p>
                <w:p w:rsidR="002750B3" w:rsidRDefault="002750B3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b..rek</w:t>
                  </w:r>
                </w:p>
                <w:p w:rsidR="002750B3" w:rsidRDefault="005D3538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..nder</w:t>
                  </w:r>
                </w:p>
                <w:p w:rsidR="002750B3" w:rsidRDefault="005D3538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s..kük</w:t>
                  </w:r>
                </w:p>
                <w:p w:rsidR="002750B3" w:rsidRDefault="005D3538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d..rt</w:t>
                  </w:r>
                </w:p>
                <w:p w:rsidR="002750B3" w:rsidRPr="00451F52" w:rsidRDefault="005D3538" w:rsidP="002750B3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..rdek</w:t>
                  </w:r>
                </w:p>
              </w:txbxContent>
            </v:textbox>
            <w10:wrap type="none"/>
            <w10:anchorlock/>
          </v:roundrect>
        </w:pict>
      </w:r>
    </w:p>
    <w:p w:rsidR="005D3538" w:rsidRDefault="00F46968" w:rsidP="002750B3">
      <w:pPr>
        <w:pStyle w:val="AralkYok"/>
        <w:rPr>
          <w:rFonts w:ascii="Hand writing Mutlu" w:eastAsia="Times New Roman" w:hAnsi="Hand writing Mutlu" w:cs="Times New Roman"/>
          <w:sz w:val="48"/>
          <w:szCs w:val="24"/>
        </w:rPr>
      </w:pP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616" style="width:97.85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616" inset="0,0,0,0">
              <w:txbxContent>
                <w:p w:rsidR="005D3538" w:rsidRPr="00451F52" w:rsidRDefault="005D3538" w:rsidP="005D3538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</w:t>
                  </w:r>
                </w:p>
                <w:p w:rsidR="005D3538" w:rsidRDefault="005D3538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..ana</w:t>
                  </w:r>
                </w:p>
                <w:p w:rsidR="005D3538" w:rsidRDefault="005D3538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..ayı</w:t>
                  </w:r>
                </w:p>
                <w:p w:rsidR="005D3538" w:rsidRDefault="005D3538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..e..e</w:t>
                  </w:r>
                </w:p>
                <w:p w:rsidR="005D3538" w:rsidRDefault="005D3538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Su..e</w:t>
                  </w:r>
                </w:p>
                <w:p w:rsidR="005D3538" w:rsidRDefault="005D3538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Se..a</w:t>
                  </w:r>
                </w:p>
                <w:p w:rsidR="005D3538" w:rsidRDefault="005D3538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nere..e</w:t>
                  </w:r>
                </w:p>
                <w:p w:rsidR="005D3538" w:rsidRPr="00451F52" w:rsidRDefault="005D3538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..alak</w:t>
                  </w:r>
                </w:p>
              </w:txbxContent>
            </v:textbox>
            <w10:wrap type="none"/>
            <w10:anchorlock/>
          </v:roundrect>
        </w:pict>
      </w:r>
      <w:r w:rsidR="005D3538">
        <w:rPr>
          <w:rFonts w:ascii="Hand writing Mutlu" w:eastAsia="Times New Roman" w:hAnsi="Hand writing Mutlu" w:cs="Times New Roman"/>
          <w:sz w:val="48"/>
          <w:szCs w:val="24"/>
        </w:rPr>
        <w:tab/>
      </w:r>
      <w:r w:rsidR="005D3538">
        <w:rPr>
          <w:rFonts w:ascii="Hand writing Mutlu" w:eastAsia="Times New Roman" w:hAnsi="Hand writing Mutlu" w:cs="Times New Roman"/>
          <w:sz w:val="48"/>
          <w:szCs w:val="24"/>
        </w:rPr>
        <w:tab/>
      </w: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615" style="width:97.85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615" inset="0,0,0,0">
              <w:txbxContent>
                <w:p w:rsidR="005D3538" w:rsidRPr="00451F52" w:rsidRDefault="00807DD5" w:rsidP="005D3538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</w:t>
                  </w:r>
                </w:p>
                <w:p w:rsidR="005D3538" w:rsidRDefault="00807DD5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kö..ele</w:t>
                  </w:r>
                </w:p>
                <w:p w:rsidR="005D3538" w:rsidRDefault="00807DD5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ka..a</w:t>
                  </w:r>
                </w:p>
                <w:p w:rsidR="005D3538" w:rsidRDefault="00807DD5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ma..a</w:t>
                  </w:r>
                </w:p>
                <w:p w:rsidR="005D3538" w:rsidRDefault="00807DD5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..aat</w:t>
                  </w:r>
                </w:p>
                <w:p w:rsidR="005D3538" w:rsidRDefault="00807DD5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u..ta</w:t>
                  </w:r>
                </w:p>
                <w:p w:rsidR="005D3538" w:rsidRDefault="00807DD5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..akın</w:t>
                  </w:r>
                </w:p>
                <w:p w:rsidR="005D3538" w:rsidRPr="00451F52" w:rsidRDefault="00807DD5" w:rsidP="005D3538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e..ki</w:t>
                  </w:r>
                </w:p>
              </w:txbxContent>
            </v:textbox>
            <w10:wrap type="none"/>
            <w10:anchorlock/>
          </v:roundrect>
        </w:pict>
      </w:r>
    </w:p>
    <w:p w:rsidR="009B7C8A" w:rsidRDefault="009B7C8A" w:rsidP="002750B3">
      <w:pPr>
        <w:pStyle w:val="AralkYok"/>
        <w:rPr>
          <w:rFonts w:ascii="Hand writing Mutlu" w:eastAsia="Times New Roman" w:hAnsi="Hand writing Mutlu" w:cs="Times New Roman"/>
          <w:sz w:val="48"/>
          <w:szCs w:val="24"/>
        </w:rPr>
      </w:pPr>
    </w:p>
    <w:p w:rsidR="009B7C8A" w:rsidRDefault="009B7C8A" w:rsidP="002750B3">
      <w:pPr>
        <w:pStyle w:val="AralkYok"/>
        <w:rPr>
          <w:rFonts w:ascii="Hand writing Mutlu" w:eastAsia="Times New Roman" w:hAnsi="Hand writing Mutlu" w:cs="Times New Roman"/>
          <w:sz w:val="48"/>
          <w:szCs w:val="24"/>
        </w:rPr>
      </w:pPr>
    </w:p>
    <w:p w:rsidR="009B7C8A" w:rsidRPr="00DF5FA5" w:rsidRDefault="009B7C8A" w:rsidP="002750B3">
      <w:pPr>
        <w:pStyle w:val="AralkYok"/>
        <w:rPr>
          <w:rFonts w:ascii="Hand writing Mutlu" w:hAnsi="Hand writing Mutlu"/>
          <w:sz w:val="36"/>
        </w:rPr>
      </w:pPr>
      <w:hyperlink r:id="rId8" w:history="1">
        <w:r w:rsidRPr="009B7C8A">
          <w:rPr>
            <w:rStyle w:val="Kpr"/>
            <w:rFonts w:ascii="Hand writing Mutlu" w:hAnsi="Hand writing Mutlu"/>
            <w:sz w:val="36"/>
          </w:rPr>
          <w:t>www.sorubak.com</w:t>
        </w:r>
      </w:hyperlink>
      <w:bookmarkStart w:id="0" w:name="_GoBack"/>
      <w:bookmarkEnd w:id="0"/>
    </w:p>
    <w:sectPr w:rsidR="009B7C8A" w:rsidRPr="00DF5FA5" w:rsidSect="006A1596">
      <w:headerReference w:type="default" r:id="rId9"/>
      <w:footerReference w:type="default" r:id="rId10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968" w:rsidRDefault="00F46968" w:rsidP="001A3CA1">
      <w:r>
        <w:separator/>
      </w:r>
    </w:p>
  </w:endnote>
  <w:endnote w:type="continuationSeparator" w:id="0">
    <w:p w:rsidR="00F46968" w:rsidRDefault="00F46968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ED133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F46968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F46968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968" w:rsidRDefault="00F46968" w:rsidP="001A3CA1">
      <w:r>
        <w:separator/>
      </w:r>
    </w:p>
  </w:footnote>
  <w:footnote w:type="continuationSeparator" w:id="0">
    <w:p w:rsidR="00F46968" w:rsidRDefault="00F46968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F46968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D133F" w:rsidRPr="00F63236" w:rsidRDefault="004464D6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9B7C8A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D133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D133F" w:rsidRPr="008071E3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D133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07F0F"/>
    <w:multiLevelType w:val="hybridMultilevel"/>
    <w:tmpl w:val="861E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6543F"/>
    <w:multiLevelType w:val="hybridMultilevel"/>
    <w:tmpl w:val="50647312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F4E67"/>
    <w:multiLevelType w:val="hybridMultilevel"/>
    <w:tmpl w:val="22742EA0"/>
    <w:lvl w:ilvl="0" w:tplc="88547EF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AutoShape 52"/>
        <o:r id="V:Rule2" type="connector" idref="#_x0000_s2107"/>
        <o:r id="V:Rule3" type="connector" idref="#AutoShape 48"/>
        <o:r id="V:Rule4" type="connector" idref="#AutoShape 3"/>
        <o:r id="V:Rule5" type="connector" idref="#_x0000_s2391"/>
        <o:r id="V:Rule6" type="connector" idref="#_x0000_s2101"/>
        <o:r id="V:Rule7" type="connector" idref="#AutoShape 35"/>
        <o:r id="V:Rule8" type="connector" idref="#AutoShape 51"/>
        <o:r id="V:Rule9" type="connector" idref="#AutoShape 7"/>
        <o:r id="V:Rule10" type="connector" idref="#AutoShape 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2895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89E"/>
    <w:rsid w:val="00226D6E"/>
    <w:rsid w:val="00227AE2"/>
    <w:rsid w:val="002428F5"/>
    <w:rsid w:val="002539A9"/>
    <w:rsid w:val="00257458"/>
    <w:rsid w:val="00270E77"/>
    <w:rsid w:val="00270F3D"/>
    <w:rsid w:val="002750B3"/>
    <w:rsid w:val="00287084"/>
    <w:rsid w:val="00296DCB"/>
    <w:rsid w:val="002A0331"/>
    <w:rsid w:val="002A0AE1"/>
    <w:rsid w:val="002A0BED"/>
    <w:rsid w:val="002C3B06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0039D"/>
    <w:rsid w:val="0041026D"/>
    <w:rsid w:val="00416751"/>
    <w:rsid w:val="0044438D"/>
    <w:rsid w:val="004464D6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C21A7"/>
    <w:rsid w:val="004D010D"/>
    <w:rsid w:val="004D1E03"/>
    <w:rsid w:val="004F0773"/>
    <w:rsid w:val="004F59A3"/>
    <w:rsid w:val="005035B6"/>
    <w:rsid w:val="0051020C"/>
    <w:rsid w:val="005164F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726E"/>
    <w:rsid w:val="005C11D7"/>
    <w:rsid w:val="005C67D6"/>
    <w:rsid w:val="005D2EE8"/>
    <w:rsid w:val="005D3538"/>
    <w:rsid w:val="005D6EAA"/>
    <w:rsid w:val="005E3260"/>
    <w:rsid w:val="005F0BDA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55E2"/>
    <w:rsid w:val="00660A98"/>
    <w:rsid w:val="00661B26"/>
    <w:rsid w:val="0066575A"/>
    <w:rsid w:val="00666F82"/>
    <w:rsid w:val="006670C2"/>
    <w:rsid w:val="0068609D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685C"/>
    <w:rsid w:val="006D7C3D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7686"/>
    <w:rsid w:val="008027A3"/>
    <w:rsid w:val="00802D52"/>
    <w:rsid w:val="008057EC"/>
    <w:rsid w:val="008071E3"/>
    <w:rsid w:val="0080741D"/>
    <w:rsid w:val="00807DD5"/>
    <w:rsid w:val="00812D33"/>
    <w:rsid w:val="008268DB"/>
    <w:rsid w:val="00835C42"/>
    <w:rsid w:val="0085205C"/>
    <w:rsid w:val="00865794"/>
    <w:rsid w:val="008737B6"/>
    <w:rsid w:val="0088772C"/>
    <w:rsid w:val="00893CE4"/>
    <w:rsid w:val="00895D18"/>
    <w:rsid w:val="00895ED1"/>
    <w:rsid w:val="008C413E"/>
    <w:rsid w:val="008D28AB"/>
    <w:rsid w:val="008D3DCC"/>
    <w:rsid w:val="008D7100"/>
    <w:rsid w:val="008E30C9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B7C8A"/>
    <w:rsid w:val="009C6A83"/>
    <w:rsid w:val="009D6E00"/>
    <w:rsid w:val="009E1EA5"/>
    <w:rsid w:val="00A0113D"/>
    <w:rsid w:val="00A0532F"/>
    <w:rsid w:val="00A05731"/>
    <w:rsid w:val="00A14412"/>
    <w:rsid w:val="00A1656E"/>
    <w:rsid w:val="00A2331F"/>
    <w:rsid w:val="00A313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B33DB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6D48"/>
    <w:rsid w:val="00BB7A67"/>
    <w:rsid w:val="00BC433A"/>
    <w:rsid w:val="00BD2589"/>
    <w:rsid w:val="00BD352F"/>
    <w:rsid w:val="00BD5FAA"/>
    <w:rsid w:val="00BF4424"/>
    <w:rsid w:val="00BF5903"/>
    <w:rsid w:val="00C16332"/>
    <w:rsid w:val="00C52704"/>
    <w:rsid w:val="00C53E08"/>
    <w:rsid w:val="00C80CBB"/>
    <w:rsid w:val="00CA04FA"/>
    <w:rsid w:val="00CA79BE"/>
    <w:rsid w:val="00CB0F3A"/>
    <w:rsid w:val="00CB4551"/>
    <w:rsid w:val="00CB59A5"/>
    <w:rsid w:val="00CB666E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5FA5"/>
    <w:rsid w:val="00DF6384"/>
    <w:rsid w:val="00E375BF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D133F"/>
    <w:rsid w:val="00ED20F3"/>
    <w:rsid w:val="00EF3119"/>
    <w:rsid w:val="00F01625"/>
    <w:rsid w:val="00F0716D"/>
    <w:rsid w:val="00F30731"/>
    <w:rsid w:val="00F36ECC"/>
    <w:rsid w:val="00F432D5"/>
    <w:rsid w:val="00F43D64"/>
    <w:rsid w:val="00F44788"/>
    <w:rsid w:val="00F46968"/>
    <w:rsid w:val="00F56C87"/>
    <w:rsid w:val="00F62703"/>
    <w:rsid w:val="00F6270C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602"/>
        <o:r id="V:Rule2" type="connector" idref="#_x0000_s1572"/>
        <o:r id="V:Rule3" type="connector" idref="#_x0000_s1591"/>
        <o:r id="V:Rule4" type="connector" idref="#_x0000_s1593"/>
        <o:r id="V:Rule5" type="connector" idref="#_x0000_s1609"/>
        <o:r id="V:Rule6" type="connector" idref="#_x0000_s1592"/>
        <o:r id="V:Rule7" type="connector" idref="#_x0000_s1606"/>
        <o:r id="V:Rule8" type="connector" idref="#_x0000_s1608"/>
        <o:r id="V:Rule9" type="connector" idref="#_x0000_s1599"/>
        <o:r id="V:Rule10" type="connector" idref="#_x0000_s1597"/>
        <o:r id="V:Rule11" type="connector" idref="#_x0000_s1611"/>
        <o:r id="V:Rule12" type="connector" idref="#_x0000_s1573"/>
        <o:r id="V:Rule13" type="connector" idref="#_x0000_s1579"/>
        <o:r id="V:Rule14" type="connector" idref="#_x0000_s1613"/>
        <o:r id="V:Rule15" type="connector" idref="#_x0000_s1604"/>
        <o:r id="V:Rule16" type="connector" idref="#_x0000_s1587"/>
        <o:r id="V:Rule17" type="connector" idref="#_x0000_s1607"/>
        <o:r id="V:Rule18" type="connector" idref="#_x0000_s1596"/>
        <o:r id="V:Rule19" type="connector" idref="#_x0000_s1598"/>
        <o:r id="V:Rule20" type="connector" idref="#_x0000_s1594"/>
        <o:r id="V:Rule21" type="connector" idref="#_x0000_s1614"/>
        <o:r id="V:Rule22" type="connector" idref="#_x0000_s1581"/>
        <o:r id="V:Rule23" type="connector" idref="#_x0000_s1583"/>
        <o:r id="V:Rule24" type="connector" idref="#_x0000_s1577"/>
        <o:r id="V:Rule25" type="connector" idref="#_x0000_s1571"/>
        <o:r id="V:Rule26" type="connector" idref="#_x0000_s1584"/>
        <o:r id="V:Rule27" type="connector" idref="#_x0000_s1601"/>
        <o:r id="V:Rule28" type="connector" idref="#_x0000_s1612"/>
        <o:r id="V:Rule29" type="connector" idref="#_x0000_s1576"/>
        <o:r id="V:Rule30" type="connector" idref="#_x0000_s1582"/>
        <o:r id="V:Rule31" type="connector" idref="#_x0000_s1578"/>
        <o:r id="V:Rule32" type="connector" idref="#_x0000_s1589"/>
        <o:r id="V:Rule33" type="connector" idref="#_x0000_s1603"/>
        <o:r id="V:Rule34" type="connector" idref="#_x0000_s1574"/>
        <o:r id="V:Rule35" type="connector" idref="#_x0000_s1586"/>
        <o:r id="V:Rule36" type="connector" idref="#_x0000_s1588"/>
      </o:rules>
    </o:shapelayout>
  </w:shapeDefaults>
  <w:decimalSymbol w:val=","/>
  <w:listSeparator w:val=";"/>
  <w15:docId w15:val="{96ECAA28-9C26-43D1-BBB2-784C47797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B7C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D4650-75FA-42E9-8189-7A8D27CC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40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8</cp:revision>
  <cp:lastPrinted>2015-12-06T19:59:00Z</cp:lastPrinted>
  <dcterms:created xsi:type="dcterms:W3CDTF">2015-12-16T20:10:00Z</dcterms:created>
  <dcterms:modified xsi:type="dcterms:W3CDTF">2016-01-04T12:39:00Z</dcterms:modified>
</cp:coreProperties>
</file>