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D0" w:rsidRPr="00EA39DB" w:rsidRDefault="00B374D0" w:rsidP="00BA4FB6">
      <w:pPr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roundrect id="Yuvarlatılmış Dikdörtgen 115" o:spid="_x0000_s1026" style="position:absolute;margin-left:-2.15pt;margin-top:-11.25pt;width:500.65pt;height:32.15pt;z-index:251657216;visibility:visibl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<v:fill r:id="rId5" o:title="" recolor="t" rotate="t" type="tile"/>
            <v:shadow on="t" color="#960" opacity="24903f" origin=",.5" offset="0,8pt"/>
            <v:path arrowok="t"/>
            <v:textbox>
              <w:txbxContent>
                <w:p w:rsidR="00B374D0" w:rsidRPr="00D61FE9" w:rsidRDefault="00B374D0" w:rsidP="00EA39DB">
                  <w:pPr>
                    <w:jc w:val="center"/>
                    <w:rPr>
                      <w:rFonts w:ascii="Comic Sans MS" w:hAnsi="Comic Sans MS"/>
                      <w:b/>
                      <w:color w:val="993300"/>
                      <w:sz w:val="28"/>
                    </w:rPr>
                  </w:pPr>
                  <w:r w:rsidRPr="00D61FE9">
                    <w:rPr>
                      <w:rFonts w:ascii="Comic Sans MS" w:hAnsi="Comic Sans MS"/>
                      <w:b/>
                      <w:color w:val="993300"/>
                      <w:sz w:val="28"/>
                    </w:rPr>
                    <w:t>MADDEYİ TANIYALIM TEST 2</w:t>
                  </w:r>
                </w:p>
              </w:txbxContent>
            </v:textbox>
          </v:roundrect>
        </w:pict>
      </w:r>
    </w:p>
    <w:p w:rsidR="00B374D0" w:rsidRPr="00EA39DB" w:rsidRDefault="00B374D0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374D0" w:rsidRPr="00EA39DB" w:rsidSect="00994BF3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B374D0" w:rsidRDefault="00B374D0" w:rsidP="005D589C">
      <w:pPr>
        <w:pStyle w:val="NoSpacing"/>
        <w:jc w:val="both"/>
        <w:rPr>
          <w:rFonts w:ascii="Comic Sans MS" w:hAnsi="Comic Sans MS"/>
          <w:color w:val="FF0000"/>
          <w:sz w:val="28"/>
          <w:szCs w:val="28"/>
        </w:rPr>
      </w:pPr>
      <w:hyperlink r:id="rId6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p w:rsidR="00B374D0" w:rsidRDefault="00B374D0" w:rsidP="005D589C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1) </w:t>
      </w:r>
      <w:r>
        <w:rPr>
          <w:rFonts w:ascii="Comic Sans MS" w:hAnsi="Comic Sans MS"/>
          <w:sz w:val="28"/>
          <w:szCs w:val="28"/>
        </w:rPr>
        <w:t>Aşağıdakilerden hangisi maddenin tanımıdır?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AA6ED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Boşlukta yer kaplayan her varlık bir maddedir.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Çevremizde bulunan sadece katılar maddedir.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Çevremizde bulunan katı ve sıvılar sadece maddedir.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Maddenin özelliklerini nasıl algılarız?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Bakarak 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Koklayarak 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Duyu organlarımızla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3)     </w:t>
      </w:r>
      <w:r>
        <w:rPr>
          <w:rFonts w:ascii="Comic Sans MS" w:hAnsi="Comic Sans MS"/>
          <w:sz w:val="28"/>
          <w:szCs w:val="28"/>
        </w:rPr>
        <w:t>I. Şeker – Tuz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II. Kakao – Kahve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III. Mandalina – Portakal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IV.  Süt – Ayran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 verilen maddelerden hangisini ya da hangilerini koklayarak bir birinden ayırt edebiliriz?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AA6ED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 I – III      B) II        C) IV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 maddelerden hangisini özelliklerini koklayarak diğerlerin-den ayırt ederiz?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kakao- kahve</w:t>
      </w:r>
      <w:bookmarkStart w:id="0" w:name="_GoBack"/>
      <w:bookmarkEnd w:id="0"/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tuz – şeker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süt – ayran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Aşağıdaki maddelerden hangisinin yüzeyi pürüzlüdür?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elma     B) portakal      C) muz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maddelerden hangisi esnektir?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masa   B) lastik    C) pencere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Aşağıdaki maddelerden hangisinin yüzeyi serttir?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66614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sıra       B) yorgan      B) mendil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 maddelerden hangisinin yüzeyi parlaktır?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ayna       B) tahta     C) kumaş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Aşağıdaki maddelerden hangisi kırılgan bir özelliğe sahiptir?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sünger     B) cam          C) kaşık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>Aşağıdaki maddelerden hangisinin tadı diğerlerinden farklıdır?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turşu     B) sirke    C) bal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Aşağıdaki maddelerden hangisini sesiyle diğerlerinden ayırt edebiliriz?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) saz             B) ağaç     C) tahta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“ Kuvvet uygulandığında şekil değiştiren uygulanan kuvvetin etkisi ortadan kalkınca eski halini alan maddeler esnek maddelerdir”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Yukarıda verilen tanıma göre aşağıdaki maddelerden hangisi esnek maddedir?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Dosya kâğıdı   B) sünger   C) tel</w: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171.2pt;margin-top:3.4pt;width:63.35pt;height:38.3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" fillcolor="#ccc0d9" strokecolor="#7030a0">
            <v:path arrowok="t"/>
            <v:textbox>
              <w:txbxContent>
                <w:p w:rsidR="00B374D0" w:rsidRDefault="00B374D0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B374D0" w:rsidRDefault="00B374D0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374D0" w:rsidRDefault="00B374D0" w:rsidP="00666146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color w:val="FF0000"/>
          <w:sz w:val="28"/>
          <w:szCs w:val="28"/>
        </w:rPr>
        <w:t xml:space="preserve">13)  </w:t>
      </w:r>
      <w:r>
        <w:rPr>
          <w:rFonts w:ascii="Comic Sans MS" w:hAnsi="Comic Sans MS"/>
          <w:sz w:val="28"/>
          <w:szCs w:val="28"/>
        </w:rPr>
        <w:t>“ Eğilmesi bükülmesi ve kırılması zor olan maddeler sert maddelerdir.”</w:t>
      </w:r>
    </w:p>
    <w:p w:rsidR="00B374D0" w:rsidRDefault="00B374D0" w:rsidP="00AA6ED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Yukarıda verilen tanıma göre aşağıdaki maddelerden hangisi sert madde değildir?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makas    B) oyun hamuru  C) pil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>“ Yüzeyinde girinti ve çıkıntı olan maddeler pürüzlü maddelerdir.”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Yukarıda verilen tanıma göre aşağıdaki maddelerden hangisi pürüzlü madde değildir?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B91F1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 Duvarın yüzeyi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Ağacın gövdesi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Pencerenin camı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>“ Yüzeyinde girinti ve çıkıntı olmayan maddeler pürüzsüz maddelerdir.”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Yukarıda verilen tanıma göre aşağıdaki maddelerden hangisi pürüzsüz maddedir?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Mermer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Bilgisayarın klavyesi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Halının yüzeyi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color w:val="FF0000"/>
          <w:sz w:val="28"/>
          <w:szCs w:val="28"/>
        </w:rPr>
        <w:t xml:space="preserve">16)  </w:t>
      </w:r>
      <w:r>
        <w:rPr>
          <w:rFonts w:ascii="Comic Sans MS" w:hAnsi="Comic Sans MS"/>
          <w:sz w:val="28"/>
          <w:szCs w:val="28"/>
        </w:rPr>
        <w:t>“Dokunulduğunda şekil değişti-rebilen, bükülebilen maddelere yumuşak maddeler denir.”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Yukarıda verilen tanıma göre aşağıdaki maddelerden hangisi yumuşak maddedir?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pamuk     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ağaç     </w:t>
      </w:r>
    </w:p>
    <w:p w:rsidR="00B374D0" w:rsidRDefault="00B374D0" w:rsidP="002743B3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bilgisayar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color w:val="FF0000"/>
          <w:sz w:val="28"/>
          <w:szCs w:val="28"/>
        </w:rPr>
      </w:pP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2743B3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 xml:space="preserve">Maddelerin sertlik ve yumuşaklığını hangi duyu organımızla nasıl hissederiz? 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Burnumuzla koklayarak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Tenimizle dokunarak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Gözümüzle bakarak</w:t>
      </w: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B91F17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D61FE9">
        <w:rPr>
          <w:rFonts w:ascii="Comic Sans MS" w:hAnsi="Comic Sans MS"/>
          <w:color w:val="FF0000"/>
          <w:sz w:val="28"/>
          <w:szCs w:val="28"/>
        </w:rPr>
        <w:t xml:space="preserve">18) </w:t>
      </w:r>
      <w:r>
        <w:rPr>
          <w:rFonts w:ascii="Comic Sans MS" w:hAnsi="Comic Sans MS"/>
          <w:sz w:val="28"/>
          <w:szCs w:val="28"/>
        </w:rPr>
        <w:t>“ Kolay ve çabuk kırılan, toz haline gelebilen maddeler kırılgan maddelerdir.”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Yukarıda verilen tanıma göre aşağıdaki maddelerden hangisi yumuşak maddedir?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D61FE9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 Porselen tabak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Tahta kaşık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Metal bıçak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D61FE9">
        <w:rPr>
          <w:rFonts w:ascii="Comic Sans MS" w:hAnsi="Comic Sans MS"/>
          <w:color w:val="FF0000"/>
          <w:sz w:val="28"/>
          <w:szCs w:val="28"/>
        </w:rPr>
        <w:t xml:space="preserve">19) </w:t>
      </w:r>
      <w:r>
        <w:rPr>
          <w:rFonts w:ascii="Comic Sans MS" w:hAnsi="Comic Sans MS"/>
          <w:sz w:val="28"/>
          <w:szCs w:val="28"/>
        </w:rPr>
        <w:t>Maddelerin kırılgan olup olmadıklarını nasıl anlayabiliriz?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Koklayarak ve dinleyerek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Görerek ve dokunarak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Dokunarak ve tadarak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 w:rsidRPr="00D61FE9">
        <w:rPr>
          <w:rFonts w:ascii="Comic Sans MS" w:hAnsi="Comic Sans MS"/>
          <w:color w:val="FF0000"/>
          <w:sz w:val="28"/>
          <w:szCs w:val="28"/>
        </w:rPr>
        <w:t xml:space="preserve">20) </w:t>
      </w:r>
      <w:r>
        <w:rPr>
          <w:rFonts w:ascii="Comic Sans MS" w:hAnsi="Comic Sans MS"/>
          <w:sz w:val="28"/>
          <w:szCs w:val="28"/>
        </w:rPr>
        <w:t xml:space="preserve">“Maddelerin özelliklerini duyu organlarımızla algıladığımızda bazı maddeler vücudumuza zarar verebilir.” </w:t>
      </w:r>
    </w:p>
    <w:p w:rsidR="00B374D0" w:rsidRDefault="00B374D0" w:rsidP="00D61FE9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Yukarıdaki uyarıyı dikkate alırsak aşağıdaki maddelerden hangisinin özelliklerini duyu organlarımızla algılamaya çalıştığımızda koruyucu eldiven gözlük veya maske kullanmalıyız?</w:t>
      </w:r>
    </w:p>
    <w:p w:rsidR="00B374D0" w:rsidRPr="00E2195B" w:rsidRDefault="00B374D0" w:rsidP="00D61FE9">
      <w:pPr>
        <w:pStyle w:val="NoSpacing"/>
        <w:jc w:val="both"/>
        <w:rPr>
          <w:rFonts w:ascii="Comic Sans MS" w:hAnsi="Comic Sans MS" w:cs="Arial"/>
          <w:bCs/>
          <w:sz w:val="28"/>
          <w:szCs w:val="28"/>
        </w:rPr>
      </w:pPr>
      <w:r>
        <w:rPr>
          <w:noProof/>
        </w:rPr>
        <w:pict>
          <v:shape id="Metin Kutusu 2" o:spid="_x0000_s1028" type="#_x0000_t202" style="position:absolute;left:0;text-align:left;margin-left:168.9pt;margin-top:27pt;width:63.35pt;height:38.3pt;rotation:-2178769fd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" fillcolor="#ccc0d9" strokecolor="#7030a0">
            <v:path arrowok="t"/>
            <v:textbox>
              <w:txbxContent>
                <w:p w:rsidR="00B374D0" w:rsidRDefault="00B374D0" w:rsidP="00D61FE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B374D0" w:rsidRDefault="00B374D0" w:rsidP="00D61FE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D61FE9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Tuzruhu     B) süt      C) ayran</w:t>
      </w:r>
      <w:r>
        <w:rPr>
          <w:noProof/>
        </w:rPr>
        <w:pict>
          <v:shape id="Metin Kutusu 63" o:spid="_x0000_s1029" type="#_x0000_t202" style="position:absolute;left:0;text-align:left;margin-left:18.85pt;margin-top:18.15pt;width:25.3pt;height:24.5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K3dL5aSAgAAlgUAAA4AAAAAAAAAAAAAAAAALgIAAGRycy9lMm9Eb2MueG1sUEsB&#10;Ai0AFAAGAAgAAAAhAKxQawDcAAAABwEAAA8AAAAAAAAAAAAAAAAA7AQAAGRycy9kb3ducmV2Lnht&#10;bFBLBQYAAAAABAAEAPMAAAD1BQAAAAA=&#10;" stroked="f" strokeweight=".5pt">
            <v:textbox>
              <w:txbxContent>
                <w:p w:rsidR="00B374D0" w:rsidRPr="00DF0D69" w:rsidRDefault="00B374D0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sectPr w:rsidR="00B374D0" w:rsidRPr="00E2195B" w:rsidSect="00994BF3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257808"/>
    <w:multiLevelType w:val="hybridMultilevel"/>
    <w:tmpl w:val="BFF21BEE"/>
    <w:lvl w:ilvl="0" w:tplc="7BB06B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9B760C"/>
    <w:multiLevelType w:val="hybridMultilevel"/>
    <w:tmpl w:val="99B2B372"/>
    <w:lvl w:ilvl="0" w:tplc="794E1D5C">
      <w:start w:val="1"/>
      <w:numFmt w:val="upperLetter"/>
      <w:lvlText w:val="%1)"/>
      <w:lvlJc w:val="left"/>
      <w:pPr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E37FF2"/>
    <w:multiLevelType w:val="hybridMultilevel"/>
    <w:tmpl w:val="0C68648E"/>
    <w:lvl w:ilvl="0" w:tplc="A8A2CE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614B0A"/>
    <w:multiLevelType w:val="hybridMultilevel"/>
    <w:tmpl w:val="8ECC9D6E"/>
    <w:lvl w:ilvl="0" w:tplc="718436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5F4381"/>
    <w:multiLevelType w:val="hybridMultilevel"/>
    <w:tmpl w:val="59A0AE76"/>
    <w:lvl w:ilvl="0" w:tplc="5EBEFC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D55F14"/>
    <w:multiLevelType w:val="hybridMultilevel"/>
    <w:tmpl w:val="7A048A2E"/>
    <w:lvl w:ilvl="0" w:tplc="F88C9A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821357"/>
    <w:multiLevelType w:val="hybridMultilevel"/>
    <w:tmpl w:val="752EBFA6"/>
    <w:lvl w:ilvl="0" w:tplc="4FF281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AED2EFB"/>
    <w:multiLevelType w:val="hybridMultilevel"/>
    <w:tmpl w:val="E6CA96B2"/>
    <w:lvl w:ilvl="0" w:tplc="2DDE1F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DD29E6"/>
    <w:multiLevelType w:val="hybridMultilevel"/>
    <w:tmpl w:val="34A6382A"/>
    <w:lvl w:ilvl="0" w:tplc="743462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12"/>
  </w:num>
  <w:num w:numId="10">
    <w:abstractNumId w:val="7"/>
  </w:num>
  <w:num w:numId="11">
    <w:abstractNumId w:val="5"/>
  </w:num>
  <w:num w:numId="12">
    <w:abstractNumId w:val="3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7844"/>
    <w:rsid w:val="00037E54"/>
    <w:rsid w:val="000A23A5"/>
    <w:rsid w:val="000C2E18"/>
    <w:rsid w:val="000D4C32"/>
    <w:rsid w:val="000E14BF"/>
    <w:rsid w:val="000F2B8C"/>
    <w:rsid w:val="00114A0A"/>
    <w:rsid w:val="002743B3"/>
    <w:rsid w:val="00294166"/>
    <w:rsid w:val="002C7369"/>
    <w:rsid w:val="00324E0C"/>
    <w:rsid w:val="003433CA"/>
    <w:rsid w:val="003941A2"/>
    <w:rsid w:val="0040332A"/>
    <w:rsid w:val="004321E1"/>
    <w:rsid w:val="00436BD2"/>
    <w:rsid w:val="004A1458"/>
    <w:rsid w:val="004E3FA8"/>
    <w:rsid w:val="00504118"/>
    <w:rsid w:val="005245DB"/>
    <w:rsid w:val="005940A8"/>
    <w:rsid w:val="005B0209"/>
    <w:rsid w:val="005D589C"/>
    <w:rsid w:val="006313B7"/>
    <w:rsid w:val="00666146"/>
    <w:rsid w:val="0070075B"/>
    <w:rsid w:val="0074730F"/>
    <w:rsid w:val="007B2F08"/>
    <w:rsid w:val="00850767"/>
    <w:rsid w:val="00872A21"/>
    <w:rsid w:val="008A160E"/>
    <w:rsid w:val="008F6E97"/>
    <w:rsid w:val="00994BF3"/>
    <w:rsid w:val="00A3633A"/>
    <w:rsid w:val="00AA0A19"/>
    <w:rsid w:val="00AA6ED3"/>
    <w:rsid w:val="00AC0287"/>
    <w:rsid w:val="00B374D0"/>
    <w:rsid w:val="00B70C52"/>
    <w:rsid w:val="00B77B6F"/>
    <w:rsid w:val="00B91F17"/>
    <w:rsid w:val="00BA4FB6"/>
    <w:rsid w:val="00C4122B"/>
    <w:rsid w:val="00CE4AF7"/>
    <w:rsid w:val="00D61FE9"/>
    <w:rsid w:val="00D94C26"/>
    <w:rsid w:val="00DD18D6"/>
    <w:rsid w:val="00DF0D69"/>
    <w:rsid w:val="00E2195B"/>
    <w:rsid w:val="00E260D7"/>
    <w:rsid w:val="00E82ACE"/>
    <w:rsid w:val="00EA39DB"/>
    <w:rsid w:val="00EB5DB3"/>
    <w:rsid w:val="00EE119E"/>
    <w:rsid w:val="00F015EB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/>
    </w:rPr>
  </w:style>
  <w:style w:type="character" w:styleId="Hyperlink">
    <w:name w:val="Hyperlink"/>
    <w:basedOn w:val="DefaultParagraphFont"/>
    <w:uiPriority w:val="99"/>
    <w:rsid w:val="00B70C5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499</Words>
  <Characters>2846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nazlı</cp:lastModifiedBy>
  <cp:revision>4</cp:revision>
  <dcterms:created xsi:type="dcterms:W3CDTF">2015-11-13T13:33:00Z</dcterms:created>
  <dcterms:modified xsi:type="dcterms:W3CDTF">2015-11-13T13:42:00Z</dcterms:modified>
</cp:coreProperties>
</file>