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A63" w:rsidRDefault="0026080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5546090</wp:posOffset>
                </wp:positionH>
                <wp:positionV relativeFrom="paragraph">
                  <wp:posOffset>-201295</wp:posOffset>
                </wp:positionV>
                <wp:extent cx="940435" cy="728980"/>
                <wp:effectExtent l="0" t="0" r="12065" b="13970"/>
                <wp:wrapNone/>
                <wp:docPr id="25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0435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5849" w:rsidRDefault="00315849" w:rsidP="00A13C1E">
                            <w:pPr>
                              <w:spacing w:after="0" w:line="240" w:lineRule="auto"/>
                              <w:ind w:left="-142" w:right="-233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940435" cy="694902"/>
                                  <wp:effectExtent l="0" t="0" r="0" b="0"/>
                                  <wp:docPr id="2" name="Resim 2" descr="D:\evrak&amp;belge\logo\LOGO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D:\evrak&amp;belge\logo\LOGO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44901" cy="6982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id="Rectangle 163" o:spid="_x0000_s1026" style="position:absolute;margin-left:436.7pt;margin-top:-15.85pt;width:74.05pt;height:57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">
                <v:textbox>
                  <w:txbxContent>
                    <w:p w:rsidR="00315849" w:rsidRDefault="00315849" w:rsidP="00A13C1E">
                      <w:pPr>
                        <w:spacing w:after="0" w:line="240" w:lineRule="auto"/>
                        <w:ind w:left="-142" w:right="-233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940435" cy="694902"/>
                            <wp:effectExtent l="0" t="0" r="0" b="0"/>
                            <wp:docPr id="2" name="Resim 2" descr="D:\evrak&amp;belge\logo\LOGO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D:\evrak&amp;belge\logo\LOGO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44901" cy="6982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228600" distR="114300" simplePos="0" relativeHeight="251660288" behindDoc="0" locked="0" layoutInCell="1" allowOverlap="1">
                <wp:simplePos x="0" y="0"/>
                <mc:AlternateContent>
                  <mc:Choice Requires="wp14">
                    <wp:positionH relativeFrom="page">
                      <wp14:pctPosHOffset>80000</wp14:pctPosHOffset>
                    </wp:positionH>
                  </mc:Choice>
                  <mc:Fallback>
                    <wp:positionH relativeFrom="page">
                      <wp:posOffset>6048375</wp:posOffset>
                    </wp:positionH>
                  </mc:Fallback>
                </mc:AlternateContent>
                <wp:positionV relativeFrom="page">
                  <wp:align>center</wp:align>
                </wp:positionV>
                <wp:extent cx="1267460" cy="9684385"/>
                <wp:effectExtent l="6350" t="33655" r="21590" b="26035"/>
                <wp:wrapSquare wrapText="bothSides"/>
                <wp:docPr id="20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7460" cy="9684385"/>
                          <a:chOff x="9540" y="45"/>
                          <a:chExt cx="1996" cy="16133"/>
                        </a:xfrm>
                      </wpg:grpSpPr>
                      <wps:wsp>
                        <wps:cNvPr id="21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9857" y="45"/>
                            <a:ext cx="1512" cy="16114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  <a:gs pos="100000">
                                <a:schemeClr val="accent1">
                                  <a:lumMod val="100000"/>
                                  <a:lumOff val="0"/>
                                </a:schemeClr>
                              </a:gs>
                            </a:gsLst>
                            <a:lin ang="0" scaled="1"/>
                          </a:gra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BFB675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148"/>
                        <wps:cNvCnPr>
                          <a:cxnSpLocks noChangeShapeType="1"/>
                        </wps:cNvCnPr>
                        <wps:spPr bwMode="auto">
                          <a:xfrm>
                            <a:off x="9540" y="45"/>
                            <a:ext cx="0" cy="16114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149"/>
                        <wps:cNvCnPr>
                          <a:cxnSpLocks noChangeShapeType="1"/>
                        </wps:cNvCnPr>
                        <wps:spPr bwMode="auto">
                          <a:xfrm>
                            <a:off x="11536" y="68"/>
                            <a:ext cx="0" cy="1611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150"/>
                        <wps:cNvCnPr>
                          <a:cxnSpLocks noChangeShapeType="1"/>
                        </wps:cNvCnPr>
                        <wps:spPr bwMode="auto">
                          <a:xfrm>
                            <a:off x="9768" y="45"/>
                            <a:ext cx="0" cy="16114"/>
                          </a:xfrm>
                          <a:prstGeom prst="straightConnector1">
                            <a:avLst/>
                          </a:prstGeom>
                          <a:noFill/>
                          <a:ln w="57150">
                            <a:solidFill>
                              <a:schemeClr val="accent1">
                                <a:lumMod val="40000"/>
                                <a:lumOff val="6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054516FB" id="Group 146" o:spid="_x0000_s1026" style="position:absolute;margin-left:0;margin-top:0;width:99.8pt;height:762.55pt;z-index:251660288;mso-left-percent:800;mso-wrap-distance-left:18pt;mso-position-horizontal-relative:page;mso-position-vertical:center;mso-position-vertical-relative:page;mso-left-percent:800" coordorigin="9540,45" coordsize="1996,16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">
                <v:rect id="Rectangle 147" o:spid="_x0000_s1027" style="position:absolute;left:9857;top:45;width:1512;height:16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" fillcolor="#feb686 [1940]" stroked="f" strokecolor="#bfb675">
                  <v:fill color2="#fe8637 [3204]" rotate="t" angle="90" focus="100%" type="gradient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8" o:spid="_x0000_s1028" type="#_x0000_t32" style="position:absolute;left:9540;top:45;width:0;height:161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" strokecolor="#feceae [1300]" strokeweight="1pt"/>
                <v:shape id="AutoShape 149" o:spid="_x0000_s1029" type="#_x0000_t32" style="position:absolute;left:11536;top:68;width:0;height:161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" strokecolor="#fe8637 [3204]" strokeweight="2.25pt"/>
                <v:shape id="AutoShape 150" o:spid="_x0000_s1030" type="#_x0000_t32" style="position:absolute;left:9768;top:45;width:0;height:161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" strokecolor="#feceae [1300]" strokeweight="4.5pt"/>
                <w10:wrap type="square"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-388620</wp:posOffset>
                </wp:positionV>
                <wp:extent cx="5295900" cy="373380"/>
                <wp:effectExtent l="66675" t="7620" r="66675" b="28575"/>
                <wp:wrapNone/>
                <wp:docPr id="19" name="Auto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95900" cy="373380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9309A" w:rsidRPr="0049309A" w:rsidRDefault="0049309A" w:rsidP="0049309A">
                            <w:pPr>
                              <w:spacing w:line="240" w:lineRule="auto"/>
                              <w:jc w:val="center"/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ATASÖZLERİ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AutoShape 162" o:spid="_x0000_s1027" type="#_x0000_t54" style="position:absolute;margin-left:-4.2pt;margin-top:-30.6pt;width:417pt;height:29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" fillcolor="white [3201]" strokecolor="#feb686 [1940]" strokeweight="1pt">
                <v:fill color2="#feceae [1300]" focus="100%" type="gradient"/>
                <v:shadow on="t" color="#983d00 [1604]" opacity=".5" offset="1pt"/>
                <v:textbox>
                  <w:txbxContent>
                    <w:p w:rsidR="0049309A" w:rsidRPr="0049309A" w:rsidRDefault="0049309A" w:rsidP="0049309A">
                      <w:pPr>
                        <w:spacing w:line="240" w:lineRule="auto"/>
                        <w:jc w:val="center"/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  <w:r>
                        <w:rPr>
                          <w:rFonts w:ascii="Futura Bk BT" w:hAnsi="Futura Bk BT"/>
                          <w:sz w:val="28"/>
                          <w:szCs w:val="28"/>
                        </w:rPr>
                        <w:t>ATASÖZLERİ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mc:AlternateContent>
                  <mc:Choice Requires="wp14">
                    <wp:positionH relativeFrom="page">
                      <wp14:pctPosHOffset>83000</wp14:pctPosHOffset>
                    </wp:positionH>
                  </mc:Choice>
                  <mc:Fallback>
                    <wp:positionH relativeFrom="page">
                      <wp:posOffset>6275070</wp:posOffset>
                    </wp:positionH>
                  </mc:Fallback>
                </mc:AlternateContent>
                <wp:positionV relativeFrom="page">
                  <wp:align>center</wp:align>
                </wp:positionV>
                <wp:extent cx="940435" cy="10691495"/>
                <wp:effectExtent l="0" t="0" r="3810" b="0"/>
                <wp:wrapNone/>
                <wp:docPr id="18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0435" cy="10691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4E5C" w:rsidRDefault="00D24826" w:rsidP="007C4E5C">
                            <w:pPr>
                              <w:pStyle w:val="GndereninAdresi"/>
                              <w:jc w:val="center"/>
                              <w:rPr>
                                <w:rFonts w:ascii="Futura Bk BT" w:eastAsiaTheme="majorEastAsia" w:hAnsi="Futura Bk BT" w:cstheme="majorBidi"/>
                                <w:caps/>
                                <w:sz w:val="44"/>
                                <w:szCs w:val="44"/>
                              </w:rPr>
                            </w:pPr>
                            <w:sdt>
                              <w:sdtPr>
                                <w:rPr>
                                  <w:rFonts w:ascii="Futura Bk BT" w:eastAsiaTheme="majorEastAsia" w:hAnsi="Futura Bk BT" w:cstheme="majorBidi"/>
                                  <w:caps/>
                                  <w:sz w:val="44"/>
                                  <w:szCs w:val="44"/>
                                </w:rPr>
                                <w:id w:val="313245868"/>
                                <w:placeholder>
                                  <w:docPart w:val="9244ED597EBD49E2AF6DC2FAC2D86624"/>
                                </w:placeholder>
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<w:text/>
                              </w:sdtPr>
                              <w:sdtEndPr/>
                              <w:sdtContent>
                                <w:r w:rsidR="007C4E5C" w:rsidRPr="007C4E5C">
                                  <w:rPr>
                                    <w:rFonts w:ascii="Futura Bk BT" w:eastAsiaTheme="majorEastAsia" w:hAnsi="Futura Bk BT" w:cstheme="majorBidi"/>
                                    <w:caps/>
                                    <w:sz w:val="44"/>
                                    <w:szCs w:val="44"/>
                                  </w:rPr>
                                  <w:t>MUZAFFERETT</w:t>
                                </w:r>
                                <w:r w:rsidR="007C4E5C" w:rsidRPr="007C4E5C">
                                  <w:rPr>
                                    <w:rFonts w:ascii="Calibri" w:eastAsiaTheme="majorEastAsia" w:hAnsi="Calibri" w:cs="Calibri"/>
                                    <w:caps/>
                                    <w:sz w:val="44"/>
                                    <w:szCs w:val="44"/>
                                  </w:rPr>
                                  <w:t>İ</w:t>
                                </w:r>
                                <w:r w:rsidR="007C4E5C" w:rsidRPr="007C4E5C">
                                  <w:rPr>
                                    <w:rFonts w:ascii="Futura Bk BT" w:eastAsiaTheme="majorEastAsia" w:hAnsi="Futura Bk BT" w:cstheme="majorBidi"/>
                                    <w:caps/>
                                    <w:sz w:val="44"/>
                                    <w:szCs w:val="44"/>
                                  </w:rPr>
                                  <w:t>N GAZ</w:t>
                                </w:r>
                                <w:r w:rsidR="007C4E5C" w:rsidRPr="007C4E5C">
                                  <w:rPr>
                                    <w:rFonts w:ascii="Calibri" w:eastAsiaTheme="majorEastAsia" w:hAnsi="Calibri" w:cs="Calibri"/>
                                    <w:caps/>
                                    <w:sz w:val="44"/>
                                    <w:szCs w:val="44"/>
                                  </w:rPr>
                                  <w:t>İ</w:t>
                                </w:r>
                                <w:r w:rsidR="007C4E5C" w:rsidRPr="007C4E5C">
                                  <w:rPr>
                                    <w:rFonts w:ascii="Futura Bk BT" w:eastAsiaTheme="majorEastAsia" w:hAnsi="Futura Bk BT" w:cstheme="majorBidi"/>
                                    <w:caps/>
                                    <w:sz w:val="44"/>
                                    <w:szCs w:val="44"/>
                                  </w:rPr>
                                  <w:t xml:space="preserve"> LKOKULU 3/A SINIFI</w:t>
                                </w:r>
                              </w:sdtContent>
                            </w:sdt>
                          </w:p>
                          <w:p w:rsidR="00FA0A63" w:rsidRPr="007C4E5C" w:rsidRDefault="00F0457B" w:rsidP="007C4E5C">
                            <w:pPr>
                              <w:pStyle w:val="GndereninAdresi"/>
                              <w:jc w:val="center"/>
                              <w:rPr>
                                <w:rFonts w:ascii="Futura Bk BT" w:eastAsiaTheme="majorEastAsia" w:hAnsi="Futura Bk BT" w:cstheme="majorBidi"/>
                                <w:cap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sym w:font="Wingdings 2" w:char="F097"/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="007C4E5C">
                              <w:rPr>
                                <w:sz w:val="22"/>
                                <w:szCs w:val="22"/>
                              </w:rPr>
                              <w:t>ATA SÖZLERİ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sym w:font="Wingdings 2" w:char="F097"/>
                            </w:r>
                          </w:p>
                        </w:txbxContent>
                      </wps:txbx>
                      <wps:bodyPr rot="0" vert="vert" wrap="square" lIns="45720" tIns="685800" rIns="45720" bIns="685800" anchor="t" anchorCtr="0" upright="1">
                        <a:noAutofit/>
                      </wps:bodyPr>
                    </wps:wsp>
                  </a:graphicData>
                </a:graphic>
                <wp14:sizeRelH relativeFrom="rightMargin">
                  <wp14:pctWidth>0</wp14:pctWidth>
                </wp14:sizeRelH>
                <wp14:sizeRelV relativeFrom="page">
                  <wp14:pctHeight>100000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id="Rectangle 151" o:spid="_x0000_s1028" style="position:absolute;margin-left:0;margin-top:0;width:74.05pt;height:841.85pt;z-index:251661312;visibility:visible;mso-wrap-style:square;mso-width-percent:0;mso-height-percent:1000;mso-left-percent:830;mso-wrap-distance-left:9pt;mso-wrap-distance-top:0;mso-wrap-distance-right:9pt;mso-wrap-distance-bottom:0;mso-position-horizontal-relative:page;mso-position-vertical:center;mso-position-vertical-relative:page;mso-width-percent:0;mso-height-percent:1000;mso-left-percent:83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" o:allowincell="f" filled="f" stroked="f" strokecolor="black [3213]">
                <v:textbox style="layout-flow:vertical" inset="3.6pt,54pt,3.6pt,54pt">
                  <w:txbxContent>
                    <w:p w:rsidR="007C4E5C" w:rsidRDefault="00F0457B" w:rsidP="007C4E5C">
                      <w:pPr>
                        <w:pStyle w:val="GndereninAdresi"/>
                        <w:jc w:val="center"/>
                        <w:rPr>
                          <w:rFonts w:ascii="Futura Bk BT" w:eastAsiaTheme="majorEastAsia" w:hAnsi="Futura Bk BT" w:cstheme="majorBidi"/>
                          <w:caps/>
                          <w:sz w:val="44"/>
                          <w:szCs w:val="44"/>
                        </w:rPr>
                      </w:pPr>
                      <w:sdt>
                        <w:sdtPr>
                          <w:rPr>
                            <w:rFonts w:ascii="Futura Bk BT" w:eastAsiaTheme="majorEastAsia" w:hAnsi="Futura Bk BT" w:cstheme="majorBidi"/>
                            <w:caps/>
                            <w:sz w:val="44"/>
                            <w:szCs w:val="44"/>
                          </w:rPr>
                          <w:id w:val="313245868"/>
                          <w:placeholder>
                            <w:docPart w:val="9244ED597EBD49E2AF6DC2FAC2D86624"/>
                          </w:placeholder>
                          <w:dataBinding w:prefixMappings="xmlns:ns0='http://schemas.openxmlformats.org/officeDocument/2006/extended-properties'" w:xpath="/ns0:Properties[1]/ns0:Company[1]" w:storeItemID="{6668398D-A668-4E3E-A5EB-62B293D839F1}"/>
                          <w:text/>
                        </w:sdtPr>
                        <w:sdtEndPr/>
                        <w:sdtContent>
                          <w:r w:rsidR="007C4E5C" w:rsidRPr="007C4E5C">
                            <w:rPr>
                              <w:rFonts w:ascii="Futura Bk BT" w:eastAsiaTheme="majorEastAsia" w:hAnsi="Futura Bk BT" w:cstheme="majorBidi"/>
                              <w:caps/>
                              <w:sz w:val="44"/>
                              <w:szCs w:val="44"/>
                            </w:rPr>
                            <w:t>MUZAFFERETT</w:t>
                          </w:r>
                          <w:r w:rsidR="007C4E5C" w:rsidRPr="007C4E5C">
                            <w:rPr>
                              <w:rFonts w:ascii="Calibri" w:eastAsiaTheme="majorEastAsia" w:hAnsi="Calibri" w:cs="Calibri"/>
                              <w:caps/>
                              <w:sz w:val="44"/>
                              <w:szCs w:val="44"/>
                            </w:rPr>
                            <w:t>İ</w:t>
                          </w:r>
                          <w:r w:rsidR="007C4E5C" w:rsidRPr="007C4E5C">
                            <w:rPr>
                              <w:rFonts w:ascii="Futura Bk BT" w:eastAsiaTheme="majorEastAsia" w:hAnsi="Futura Bk BT" w:cstheme="majorBidi"/>
                              <w:caps/>
                              <w:sz w:val="44"/>
                              <w:szCs w:val="44"/>
                            </w:rPr>
                            <w:t>N GAZ</w:t>
                          </w:r>
                          <w:r w:rsidR="007C4E5C" w:rsidRPr="007C4E5C">
                            <w:rPr>
                              <w:rFonts w:ascii="Calibri" w:eastAsiaTheme="majorEastAsia" w:hAnsi="Calibri" w:cs="Calibri"/>
                              <w:caps/>
                              <w:sz w:val="44"/>
                              <w:szCs w:val="44"/>
                            </w:rPr>
                            <w:t>İ</w:t>
                          </w:r>
                          <w:r w:rsidR="007C4E5C" w:rsidRPr="007C4E5C">
                            <w:rPr>
                              <w:rFonts w:ascii="Futura Bk BT" w:eastAsiaTheme="majorEastAsia" w:hAnsi="Futura Bk BT" w:cstheme="majorBidi"/>
                              <w:caps/>
                              <w:sz w:val="44"/>
                              <w:szCs w:val="44"/>
                            </w:rPr>
                            <w:t xml:space="preserve"> LKOKULU 3/A SINIFI</w:t>
                          </w:r>
                        </w:sdtContent>
                      </w:sdt>
                    </w:p>
                    <w:p w:rsidR="00FA0A63" w:rsidRPr="007C4E5C" w:rsidRDefault="00F0457B" w:rsidP="007C4E5C">
                      <w:pPr>
                        <w:pStyle w:val="GndereninAdresi"/>
                        <w:jc w:val="center"/>
                        <w:rPr>
                          <w:rFonts w:ascii="Futura Bk BT" w:eastAsiaTheme="majorEastAsia" w:hAnsi="Futura Bk BT" w:cstheme="majorBidi"/>
                          <w:caps/>
                          <w:sz w:val="44"/>
                          <w:szCs w:val="44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sym w:font="Wingdings 2" w:char="F097"/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7C4E5C">
                        <w:rPr>
                          <w:sz w:val="22"/>
                          <w:szCs w:val="22"/>
                        </w:rPr>
                        <w:t>ATA SÖZLERİ</w:t>
                      </w:r>
                      <w:r>
                        <w:rPr>
                          <w:sz w:val="16"/>
                          <w:szCs w:val="16"/>
                        </w:rPr>
                        <w:sym w:font="Wingdings 2" w:char="F097"/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FA0A63" w:rsidRDefault="007C4E5C" w:rsidP="007C4E5C">
      <w:pPr>
        <w:pStyle w:val="ListeParagraf"/>
        <w:numPr>
          <w:ilvl w:val="0"/>
          <w:numId w:val="24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sz w:val="24"/>
          <w:szCs w:val="24"/>
        </w:rPr>
        <w:t>Aşağıdaki atasözlerini anlamlarıyla eşleştiriniz.</w:t>
      </w:r>
    </w:p>
    <w:p w:rsidR="004663AC" w:rsidRDefault="00260807" w:rsidP="007C4E5C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106680</wp:posOffset>
                </wp:positionV>
                <wp:extent cx="2286000" cy="676275"/>
                <wp:effectExtent l="9525" t="8890" r="19050" b="29210"/>
                <wp:wrapNone/>
                <wp:docPr id="17" name="Auto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 cmpd="sng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663AC" w:rsidRDefault="004663AC" w:rsidP="00315849">
                            <w:pPr>
                              <w:spacing w:after="0"/>
                              <w:jc w:val="center"/>
                              <w:rPr>
                                <w:rFonts w:ascii="Futura Bk BT" w:hAnsi="Futura Bk BT"/>
                              </w:rPr>
                            </w:pPr>
                          </w:p>
                          <w:p w:rsidR="007C4E5C" w:rsidRPr="007C4E5C" w:rsidRDefault="007C4E5C" w:rsidP="00315849">
                            <w:pPr>
                              <w:spacing w:after="0"/>
                              <w:jc w:val="center"/>
                              <w:rPr>
                                <w:rFonts w:ascii="Futura Bk BT" w:hAnsi="Futura Bk BT"/>
                              </w:rPr>
                            </w:pPr>
                            <w:r>
                              <w:rPr>
                                <w:rFonts w:ascii="Futura Bk BT" w:hAnsi="Futura Bk BT"/>
                              </w:rPr>
                              <w:t>Acemi katır, kapı önünde yük indirir.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id="AutoShape 152" o:spid="_x0000_s1029" style="position:absolute;margin-left:-1.95pt;margin-top:8.4pt;width:180pt;height:5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" fillcolor="#ced5e5 [1944]" strokecolor="#ced5e5 [1944]" strokeweight="1pt">
                <v:fill color2="#eef1f6 [664]" angle="135" focus="50%" type="gradient"/>
                <v:shadow on="t" color="#41547e [1608]" opacity=".5" offset="1pt"/>
                <v:textbox>
                  <w:txbxContent>
                    <w:p w:rsidR="004663AC" w:rsidRDefault="004663AC" w:rsidP="00315849">
                      <w:pPr>
                        <w:spacing w:after="0"/>
                        <w:jc w:val="center"/>
                        <w:rPr>
                          <w:rFonts w:ascii="Futura Bk BT" w:hAnsi="Futura Bk BT"/>
                        </w:rPr>
                      </w:pPr>
                    </w:p>
                    <w:p w:rsidR="007C4E5C" w:rsidRPr="007C4E5C" w:rsidRDefault="007C4E5C" w:rsidP="00315849">
                      <w:pPr>
                        <w:spacing w:after="0"/>
                        <w:jc w:val="center"/>
                        <w:rPr>
                          <w:rFonts w:ascii="Futura Bk BT" w:hAnsi="Futura Bk BT"/>
                        </w:rPr>
                      </w:pPr>
                      <w:r>
                        <w:rPr>
                          <w:rFonts w:ascii="Futura Bk BT" w:hAnsi="Futura Bk BT"/>
                        </w:rPr>
                        <w:t>Acemi katır, kapı önünde yük indirir.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Futura Bk BT" w:hAnsi="Futura Bk B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2613660</wp:posOffset>
                </wp:positionH>
                <wp:positionV relativeFrom="paragraph">
                  <wp:posOffset>954405</wp:posOffset>
                </wp:positionV>
                <wp:extent cx="2286000" cy="676275"/>
                <wp:effectExtent l="9525" t="8890" r="19050" b="29210"/>
                <wp:wrapNone/>
                <wp:docPr id="16" name="Auto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C4E5C" w:rsidRPr="007C4E5C" w:rsidRDefault="007C4E5C" w:rsidP="007C4E5C">
                            <w:pPr>
                              <w:rPr>
                                <w:rFonts w:ascii="Futura Bk BT" w:hAnsi="Futura Bk BT"/>
                              </w:rPr>
                            </w:pPr>
                            <w:r>
                              <w:rPr>
                                <w:rFonts w:ascii="Futura Bk BT" w:hAnsi="Futura Bk BT"/>
                              </w:rPr>
                              <w:t>Elinden yeterince iş gelmeyen kimseler, verilen işi istenildiği gibi yapmazlar.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id="AutoShape 156" o:spid="_x0000_s1030" style="position:absolute;margin-left:205.8pt;margin-top:75.15pt;width:180pt;height:5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" fillcolor="white [3201]" strokecolor="#f9e181 [1943]" strokeweight="1pt">
                <v:fill color2="#fbebab [1303]" focus="100%" type="gradient"/>
                <v:shadow on="t" color="#896f06 [1607]" opacity=".5" offset="1pt"/>
                <v:textbox>
                  <w:txbxContent>
                    <w:p w:rsidR="007C4E5C" w:rsidRPr="007C4E5C" w:rsidRDefault="007C4E5C" w:rsidP="007C4E5C">
                      <w:pPr>
                        <w:rPr>
                          <w:rFonts w:ascii="Futura Bk BT" w:hAnsi="Futura Bk BT"/>
                        </w:rPr>
                      </w:pPr>
                      <w:r>
                        <w:rPr>
                          <w:rFonts w:ascii="Futura Bk BT" w:hAnsi="Futura Bk BT"/>
                        </w:rPr>
                        <w:t>Elinden yeterince iş gelmeyen kimseler, verilen işi istenildiği gibi yapmazlar.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Futura Bk BT" w:hAnsi="Futura Bk B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2613660</wp:posOffset>
                </wp:positionH>
                <wp:positionV relativeFrom="paragraph">
                  <wp:posOffset>1802130</wp:posOffset>
                </wp:positionV>
                <wp:extent cx="2286000" cy="714375"/>
                <wp:effectExtent l="9525" t="8890" r="19050" b="29210"/>
                <wp:wrapNone/>
                <wp:docPr id="15" name="Auto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71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C4E5C" w:rsidRPr="007C4E5C" w:rsidRDefault="007C4E5C" w:rsidP="007C4E5C">
                            <w:pPr>
                              <w:rPr>
                                <w:rFonts w:ascii="Futura Bk BT" w:hAnsi="Futura Bk BT"/>
                              </w:rPr>
                            </w:pPr>
                            <w:r w:rsidRPr="007C4E5C">
                              <w:rPr>
                                <w:rFonts w:ascii="Futura Bk BT" w:hAnsi="Futura Bk BT"/>
                              </w:rPr>
                              <w:t>Ya</w:t>
                            </w:r>
                            <w:r w:rsidRPr="007C4E5C">
                              <w:rPr>
                                <w:rFonts w:ascii="Calibri" w:hAnsi="Calibri" w:cs="Calibri"/>
                              </w:rPr>
                              <w:t>ş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anan her ba</w:t>
                            </w:r>
                            <w:r w:rsidRPr="007C4E5C">
                              <w:rPr>
                                <w:rFonts w:ascii="Calibri" w:hAnsi="Calibri" w:cs="Calibri"/>
                              </w:rPr>
                              <w:t>ş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ar</w:t>
                            </w:r>
                            <w:r w:rsidRPr="007C4E5C">
                              <w:rPr>
                                <w:rFonts w:ascii="Calibri" w:hAnsi="Calibri" w:cs="Calibri"/>
                              </w:rPr>
                              <w:t>ı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 xml:space="preserve"> ve mutlulu</w:t>
                            </w:r>
                            <w:r w:rsidRPr="007C4E5C">
                              <w:rPr>
                                <w:rFonts w:ascii="Calibri" w:hAnsi="Calibri" w:cs="Calibri"/>
                              </w:rPr>
                              <w:t>ğ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 xml:space="preserve">un </w:t>
                            </w:r>
                            <w:proofErr w:type="spellStart"/>
                            <w:proofErr w:type="gramStart"/>
                            <w:r w:rsidRPr="007C4E5C">
                              <w:rPr>
                                <w:rFonts w:ascii="Futura Bk BT" w:hAnsi="Futura Bk BT"/>
                              </w:rPr>
                              <w:t>yan</w:t>
                            </w:r>
                            <w:r w:rsidRPr="007C4E5C">
                              <w:rPr>
                                <w:rFonts w:ascii="Calibri" w:hAnsi="Calibri" w:cs="Calibri"/>
                              </w:rPr>
                              <w:t>ı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nda,bu</w:t>
                            </w:r>
                            <w:proofErr w:type="spellEnd"/>
                            <w:proofErr w:type="gramEnd"/>
                            <w:r w:rsidRPr="007C4E5C">
                              <w:rPr>
                                <w:rFonts w:ascii="Futura Bk BT" w:hAnsi="Futura Bk BT"/>
                              </w:rPr>
                              <w:t xml:space="preserve"> s</w:t>
                            </w:r>
                            <w:r w:rsidRPr="007C4E5C">
                              <w:rPr>
                                <w:rFonts w:ascii="Futura Bk BT" w:hAnsi="Futura Bk BT" w:cs="Futura Bk BT"/>
                              </w:rPr>
                              <w:t>ü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recin par</w:t>
                            </w:r>
                            <w:r w:rsidRPr="007C4E5C">
                              <w:rPr>
                                <w:rFonts w:ascii="Futura Bk BT" w:hAnsi="Futura Bk BT" w:cs="Futura Bk BT"/>
                              </w:rPr>
                              <w:t>ç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as</w:t>
                            </w:r>
                            <w:r w:rsidRPr="007C4E5C">
                              <w:rPr>
                                <w:rFonts w:ascii="Calibri" w:hAnsi="Calibri" w:cs="Calibri"/>
                              </w:rPr>
                              <w:t>ı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 xml:space="preserve"> olan k</w:t>
                            </w:r>
                            <w:r w:rsidRPr="007C4E5C">
                              <w:rPr>
                                <w:rFonts w:ascii="Futura Bk BT" w:hAnsi="Futura Bk BT" w:cs="Futura Bk BT"/>
                              </w:rPr>
                              <w:t>üçü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k olumsuzluklar da mevcuttur.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id="AutoShape 157" o:spid="_x0000_s1031" style="position:absolute;margin-left:205.8pt;margin-top:141.9pt;width:180pt;height:5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" fillcolor="white [3201]" strokecolor="#f9e181 [1943]" strokeweight="1pt">
                <v:fill color2="#fbebab [1303]" focus="100%" type="gradient"/>
                <v:shadow on="t" color="#896f06 [1607]" opacity=".5" offset="1pt"/>
                <v:textbox>
                  <w:txbxContent>
                    <w:p w:rsidR="007C4E5C" w:rsidRPr="007C4E5C" w:rsidRDefault="007C4E5C" w:rsidP="007C4E5C">
                      <w:pPr>
                        <w:rPr>
                          <w:rFonts w:ascii="Futura Bk BT" w:hAnsi="Futura Bk BT"/>
                        </w:rPr>
                      </w:pPr>
                      <w:r w:rsidRPr="007C4E5C">
                        <w:rPr>
                          <w:rFonts w:ascii="Futura Bk BT" w:hAnsi="Futura Bk BT"/>
                        </w:rPr>
                        <w:t>Ya</w:t>
                      </w:r>
                      <w:r w:rsidRPr="007C4E5C">
                        <w:rPr>
                          <w:rFonts w:ascii="Calibri" w:hAnsi="Calibri" w:cs="Calibri"/>
                        </w:rPr>
                        <w:t>ş</w:t>
                      </w:r>
                      <w:r w:rsidRPr="007C4E5C">
                        <w:rPr>
                          <w:rFonts w:ascii="Futura Bk BT" w:hAnsi="Futura Bk BT"/>
                        </w:rPr>
                        <w:t>anan her ba</w:t>
                      </w:r>
                      <w:r w:rsidRPr="007C4E5C">
                        <w:rPr>
                          <w:rFonts w:ascii="Calibri" w:hAnsi="Calibri" w:cs="Calibri"/>
                        </w:rPr>
                        <w:t>ş</w:t>
                      </w:r>
                      <w:r w:rsidRPr="007C4E5C">
                        <w:rPr>
                          <w:rFonts w:ascii="Futura Bk BT" w:hAnsi="Futura Bk BT"/>
                        </w:rPr>
                        <w:t>ar</w:t>
                      </w:r>
                      <w:r w:rsidRPr="007C4E5C">
                        <w:rPr>
                          <w:rFonts w:ascii="Calibri" w:hAnsi="Calibri" w:cs="Calibri"/>
                        </w:rPr>
                        <w:t>ı</w:t>
                      </w:r>
                      <w:r w:rsidRPr="007C4E5C">
                        <w:rPr>
                          <w:rFonts w:ascii="Futura Bk BT" w:hAnsi="Futura Bk BT"/>
                        </w:rPr>
                        <w:t xml:space="preserve"> ve mutlulu</w:t>
                      </w:r>
                      <w:r w:rsidRPr="007C4E5C">
                        <w:rPr>
                          <w:rFonts w:ascii="Calibri" w:hAnsi="Calibri" w:cs="Calibri"/>
                        </w:rPr>
                        <w:t>ğ</w:t>
                      </w:r>
                      <w:r w:rsidRPr="007C4E5C">
                        <w:rPr>
                          <w:rFonts w:ascii="Futura Bk BT" w:hAnsi="Futura Bk BT"/>
                        </w:rPr>
                        <w:t>un yan</w:t>
                      </w:r>
                      <w:r w:rsidRPr="007C4E5C">
                        <w:rPr>
                          <w:rFonts w:ascii="Calibri" w:hAnsi="Calibri" w:cs="Calibri"/>
                        </w:rPr>
                        <w:t>ı</w:t>
                      </w:r>
                      <w:r w:rsidRPr="007C4E5C">
                        <w:rPr>
                          <w:rFonts w:ascii="Futura Bk BT" w:hAnsi="Futura Bk BT"/>
                        </w:rPr>
                        <w:t>nda,bu s</w:t>
                      </w:r>
                      <w:r w:rsidRPr="007C4E5C">
                        <w:rPr>
                          <w:rFonts w:ascii="Futura Bk BT" w:hAnsi="Futura Bk BT" w:cs="Futura Bk BT"/>
                        </w:rPr>
                        <w:t>ü</w:t>
                      </w:r>
                      <w:r w:rsidRPr="007C4E5C">
                        <w:rPr>
                          <w:rFonts w:ascii="Futura Bk BT" w:hAnsi="Futura Bk BT"/>
                        </w:rPr>
                        <w:t>recin par</w:t>
                      </w:r>
                      <w:r w:rsidRPr="007C4E5C">
                        <w:rPr>
                          <w:rFonts w:ascii="Futura Bk BT" w:hAnsi="Futura Bk BT" w:cs="Futura Bk BT"/>
                        </w:rPr>
                        <w:t>ç</w:t>
                      </w:r>
                      <w:r w:rsidRPr="007C4E5C">
                        <w:rPr>
                          <w:rFonts w:ascii="Futura Bk BT" w:hAnsi="Futura Bk BT"/>
                        </w:rPr>
                        <w:t>as</w:t>
                      </w:r>
                      <w:r w:rsidRPr="007C4E5C">
                        <w:rPr>
                          <w:rFonts w:ascii="Calibri" w:hAnsi="Calibri" w:cs="Calibri"/>
                        </w:rPr>
                        <w:t>ı</w:t>
                      </w:r>
                      <w:r w:rsidRPr="007C4E5C">
                        <w:rPr>
                          <w:rFonts w:ascii="Futura Bk BT" w:hAnsi="Futura Bk BT"/>
                        </w:rPr>
                        <w:t xml:space="preserve"> olan k</w:t>
                      </w:r>
                      <w:r w:rsidRPr="007C4E5C">
                        <w:rPr>
                          <w:rFonts w:ascii="Futura Bk BT" w:hAnsi="Futura Bk BT" w:cs="Futura Bk BT"/>
                        </w:rPr>
                        <w:t>üçü</w:t>
                      </w:r>
                      <w:r w:rsidRPr="007C4E5C">
                        <w:rPr>
                          <w:rFonts w:ascii="Futura Bk BT" w:hAnsi="Futura Bk BT"/>
                        </w:rPr>
                        <w:t>k olumsuzluklar da mevcuttur.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Futura Bk BT" w:hAnsi="Futura Bk B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2613660</wp:posOffset>
                </wp:positionH>
                <wp:positionV relativeFrom="paragraph">
                  <wp:posOffset>106680</wp:posOffset>
                </wp:positionV>
                <wp:extent cx="2286000" cy="676275"/>
                <wp:effectExtent l="9525" t="8890" r="19050" b="29210"/>
                <wp:wrapNone/>
                <wp:docPr id="14" name="Auto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C4E5C" w:rsidRPr="007C4E5C" w:rsidRDefault="007C4E5C" w:rsidP="007C4E5C">
                            <w:pPr>
                              <w:rPr>
                                <w:rFonts w:ascii="Futura Bk BT" w:hAnsi="Futura Bk BT"/>
                              </w:rPr>
                            </w:pPr>
                            <w:r w:rsidRPr="007C4E5C">
                              <w:rPr>
                                <w:rFonts w:ascii="Calibri" w:hAnsi="Calibri" w:cs="Calibri"/>
                              </w:rPr>
                              <w:t>İ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nsan</w:t>
                            </w:r>
                            <w:r w:rsidRPr="007C4E5C">
                              <w:rPr>
                                <w:rFonts w:ascii="Calibri" w:hAnsi="Calibri" w:cs="Calibri"/>
                              </w:rPr>
                              <w:t>ı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 xml:space="preserve">n hareketli ve </w:t>
                            </w:r>
                            <w:r w:rsidRPr="007C4E5C">
                              <w:rPr>
                                <w:rFonts w:ascii="Futura Bk BT" w:hAnsi="Futura Bk BT" w:cs="Futura Bk BT"/>
                              </w:rPr>
                              <w:t>ü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retken bir ya</w:t>
                            </w:r>
                            <w:r w:rsidRPr="007C4E5C">
                              <w:rPr>
                                <w:rFonts w:ascii="Calibri" w:hAnsi="Calibri" w:cs="Calibri"/>
                              </w:rPr>
                              <w:t>ş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am s</w:t>
                            </w:r>
                            <w:r w:rsidRPr="007C4E5C">
                              <w:rPr>
                                <w:rFonts w:ascii="Futura Bk BT" w:hAnsi="Futura Bk BT" w:cs="Futura Bk BT"/>
                              </w:rPr>
                              <w:t>ü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rd</w:t>
                            </w:r>
                            <w:r w:rsidRPr="007C4E5C">
                              <w:rPr>
                                <w:rFonts w:ascii="Futura Bk BT" w:hAnsi="Futura Bk BT" w:cs="Futura Bk BT"/>
                              </w:rPr>
                              <w:t>ü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rebilmesi i</w:t>
                            </w:r>
                            <w:r w:rsidRPr="007C4E5C">
                              <w:rPr>
                                <w:rFonts w:ascii="Futura Bk BT" w:hAnsi="Futura Bk BT" w:cs="Futura Bk BT"/>
                              </w:rPr>
                              <w:t>ç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in beslenme bi</w:t>
                            </w:r>
                            <w:r w:rsidRPr="007C4E5C">
                              <w:rPr>
                                <w:rFonts w:ascii="Futura Bk BT" w:hAnsi="Futura Bk BT" w:cs="Futura Bk BT"/>
                              </w:rPr>
                              <w:t>ç</w:t>
                            </w:r>
                            <w:r w:rsidRPr="007C4E5C">
                              <w:rPr>
                                <w:rFonts w:ascii="Futura Bk BT" w:hAnsi="Futura Bk BT"/>
                              </w:rPr>
                              <w:t>imine dikkat etmesi gerekir.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id="AutoShape 155" o:spid="_x0000_s1032" style="position:absolute;margin-left:205.8pt;margin-top:8.4pt;width:180pt;height:5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" fillcolor="white [3201]" strokecolor="#f9e181 [1943]" strokeweight="1pt">
                <v:fill color2="#fbebab [1303]" focus="100%" type="gradient"/>
                <v:shadow on="t" color="#896f06 [1607]" opacity=".5" offset="1pt"/>
                <v:textbox>
                  <w:txbxContent>
                    <w:p w:rsidR="007C4E5C" w:rsidRPr="007C4E5C" w:rsidRDefault="007C4E5C" w:rsidP="007C4E5C">
                      <w:pPr>
                        <w:rPr>
                          <w:rFonts w:ascii="Futura Bk BT" w:hAnsi="Futura Bk BT"/>
                        </w:rPr>
                      </w:pPr>
                      <w:r w:rsidRPr="007C4E5C">
                        <w:rPr>
                          <w:rFonts w:ascii="Calibri" w:hAnsi="Calibri" w:cs="Calibri"/>
                        </w:rPr>
                        <w:t>İ</w:t>
                      </w:r>
                      <w:r w:rsidRPr="007C4E5C">
                        <w:rPr>
                          <w:rFonts w:ascii="Futura Bk BT" w:hAnsi="Futura Bk BT"/>
                        </w:rPr>
                        <w:t>nsan</w:t>
                      </w:r>
                      <w:r w:rsidRPr="007C4E5C">
                        <w:rPr>
                          <w:rFonts w:ascii="Calibri" w:hAnsi="Calibri" w:cs="Calibri"/>
                        </w:rPr>
                        <w:t>ı</w:t>
                      </w:r>
                      <w:r w:rsidRPr="007C4E5C">
                        <w:rPr>
                          <w:rFonts w:ascii="Futura Bk BT" w:hAnsi="Futura Bk BT"/>
                        </w:rPr>
                        <w:t xml:space="preserve">n hareketli ve </w:t>
                      </w:r>
                      <w:r w:rsidRPr="007C4E5C">
                        <w:rPr>
                          <w:rFonts w:ascii="Futura Bk BT" w:hAnsi="Futura Bk BT" w:cs="Futura Bk BT"/>
                        </w:rPr>
                        <w:t>ü</w:t>
                      </w:r>
                      <w:r w:rsidRPr="007C4E5C">
                        <w:rPr>
                          <w:rFonts w:ascii="Futura Bk BT" w:hAnsi="Futura Bk BT"/>
                        </w:rPr>
                        <w:t>retken bir ya</w:t>
                      </w:r>
                      <w:r w:rsidRPr="007C4E5C">
                        <w:rPr>
                          <w:rFonts w:ascii="Calibri" w:hAnsi="Calibri" w:cs="Calibri"/>
                        </w:rPr>
                        <w:t>ş</w:t>
                      </w:r>
                      <w:r w:rsidRPr="007C4E5C">
                        <w:rPr>
                          <w:rFonts w:ascii="Futura Bk BT" w:hAnsi="Futura Bk BT"/>
                        </w:rPr>
                        <w:t>am s</w:t>
                      </w:r>
                      <w:r w:rsidRPr="007C4E5C">
                        <w:rPr>
                          <w:rFonts w:ascii="Futura Bk BT" w:hAnsi="Futura Bk BT" w:cs="Futura Bk BT"/>
                        </w:rPr>
                        <w:t>ü</w:t>
                      </w:r>
                      <w:r w:rsidRPr="007C4E5C">
                        <w:rPr>
                          <w:rFonts w:ascii="Futura Bk BT" w:hAnsi="Futura Bk BT"/>
                        </w:rPr>
                        <w:t>rd</w:t>
                      </w:r>
                      <w:r w:rsidRPr="007C4E5C">
                        <w:rPr>
                          <w:rFonts w:ascii="Futura Bk BT" w:hAnsi="Futura Bk BT" w:cs="Futura Bk BT"/>
                        </w:rPr>
                        <w:t>ü</w:t>
                      </w:r>
                      <w:r w:rsidRPr="007C4E5C">
                        <w:rPr>
                          <w:rFonts w:ascii="Futura Bk BT" w:hAnsi="Futura Bk BT"/>
                        </w:rPr>
                        <w:t>rebilmesi i</w:t>
                      </w:r>
                      <w:r w:rsidRPr="007C4E5C">
                        <w:rPr>
                          <w:rFonts w:ascii="Futura Bk BT" w:hAnsi="Futura Bk BT" w:cs="Futura Bk BT"/>
                        </w:rPr>
                        <w:t>ç</w:t>
                      </w:r>
                      <w:r w:rsidRPr="007C4E5C">
                        <w:rPr>
                          <w:rFonts w:ascii="Futura Bk BT" w:hAnsi="Futura Bk BT"/>
                        </w:rPr>
                        <w:t>in beslenme bi</w:t>
                      </w:r>
                      <w:r w:rsidRPr="007C4E5C">
                        <w:rPr>
                          <w:rFonts w:ascii="Futura Bk BT" w:hAnsi="Futura Bk BT" w:cs="Futura Bk BT"/>
                        </w:rPr>
                        <w:t>ç</w:t>
                      </w:r>
                      <w:r w:rsidRPr="007C4E5C">
                        <w:rPr>
                          <w:rFonts w:ascii="Futura Bk BT" w:hAnsi="Futura Bk BT"/>
                        </w:rPr>
                        <w:t>imine dikkat etmesi gerekir.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4663AC" w:rsidRPr="004663AC" w:rsidRDefault="004663AC" w:rsidP="004663AC">
      <w:pPr>
        <w:rPr>
          <w:rFonts w:ascii="Futura Bk BT" w:hAnsi="Futura Bk BT"/>
          <w:sz w:val="24"/>
          <w:szCs w:val="24"/>
        </w:rPr>
      </w:pPr>
    </w:p>
    <w:p w:rsidR="004663AC" w:rsidRPr="004663AC" w:rsidRDefault="00260807" w:rsidP="004663AC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280035</wp:posOffset>
                </wp:positionV>
                <wp:extent cx="2286000" cy="676275"/>
                <wp:effectExtent l="9525" t="8890" r="19050" b="29210"/>
                <wp:wrapNone/>
                <wp:docPr id="13" name="Auto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 cmpd="sng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663AC" w:rsidRDefault="004663AC" w:rsidP="004663AC">
                            <w:pPr>
                              <w:spacing w:after="0"/>
                              <w:rPr>
                                <w:rFonts w:ascii="Futura Bk BT" w:hAnsi="Futura Bk BT"/>
                              </w:rPr>
                            </w:pPr>
                          </w:p>
                          <w:p w:rsidR="007C4E5C" w:rsidRPr="007C4E5C" w:rsidRDefault="007C4E5C" w:rsidP="004663AC">
                            <w:pPr>
                              <w:spacing w:after="0"/>
                              <w:rPr>
                                <w:rFonts w:ascii="Futura Bk BT" w:hAnsi="Futura Bk BT"/>
                              </w:rPr>
                            </w:pPr>
                            <w:r>
                              <w:rPr>
                                <w:rFonts w:ascii="Futura Bk BT" w:hAnsi="Futura Bk BT"/>
                              </w:rPr>
                              <w:t>Can boğazdan gelir.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id="AutoShape 153" o:spid="_x0000_s1033" style="position:absolute;margin-left:-1.95pt;margin-top:22.05pt;width:180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" fillcolor="white [3201]" strokecolor="#adb0b5 [1945]" strokeweight="1pt">
                <v:fill color2="#c8cace [1305]" focus="100%" type="gradient"/>
                <v:shadow on="t" color="#3b3d41 [1609]" opacity=".5" offset="1pt"/>
                <v:textbox>
                  <w:txbxContent>
                    <w:p w:rsidR="004663AC" w:rsidRDefault="004663AC" w:rsidP="004663AC">
                      <w:pPr>
                        <w:spacing w:after="0"/>
                        <w:rPr>
                          <w:rFonts w:ascii="Futura Bk BT" w:hAnsi="Futura Bk BT"/>
                        </w:rPr>
                      </w:pPr>
                    </w:p>
                    <w:p w:rsidR="007C4E5C" w:rsidRPr="007C4E5C" w:rsidRDefault="007C4E5C" w:rsidP="004663AC">
                      <w:pPr>
                        <w:spacing w:after="0"/>
                        <w:rPr>
                          <w:rFonts w:ascii="Futura Bk BT" w:hAnsi="Futura Bk BT"/>
                        </w:rPr>
                      </w:pPr>
                      <w:r>
                        <w:rPr>
                          <w:rFonts w:ascii="Futura Bk BT" w:hAnsi="Futura Bk BT"/>
                        </w:rPr>
                        <w:t>Can boğazdan gelir.</w:t>
                      </w:r>
                    </w:p>
                  </w:txbxContent>
                </v:textbox>
              </v:roundrect>
            </w:pict>
          </mc:Fallback>
        </mc:AlternateContent>
      </w:r>
    </w:p>
    <w:p w:rsidR="004663AC" w:rsidRPr="004663AC" w:rsidRDefault="004663AC" w:rsidP="004663AC">
      <w:pPr>
        <w:rPr>
          <w:rFonts w:ascii="Futura Bk BT" w:hAnsi="Futura Bk BT"/>
          <w:sz w:val="24"/>
          <w:szCs w:val="24"/>
        </w:rPr>
      </w:pPr>
    </w:p>
    <w:p w:rsidR="004663AC" w:rsidRPr="004663AC" w:rsidRDefault="004663AC" w:rsidP="004663AC">
      <w:pPr>
        <w:rPr>
          <w:rFonts w:ascii="Futura Bk BT" w:hAnsi="Futura Bk BT"/>
          <w:sz w:val="24"/>
          <w:szCs w:val="24"/>
        </w:rPr>
      </w:pPr>
    </w:p>
    <w:p w:rsidR="004663AC" w:rsidRPr="004663AC" w:rsidRDefault="00260807" w:rsidP="004663AC">
      <w:p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116205</wp:posOffset>
                </wp:positionV>
                <wp:extent cx="2286000" cy="714375"/>
                <wp:effectExtent l="9525" t="8890" r="19050" b="29210"/>
                <wp:wrapNone/>
                <wp:docPr id="12" name="Auto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71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 cmpd="sng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663AC" w:rsidRDefault="004663AC" w:rsidP="004663AC">
                            <w:pPr>
                              <w:spacing w:after="0"/>
                              <w:rPr>
                                <w:rFonts w:ascii="Futura Bk BT" w:hAnsi="Futura Bk BT"/>
                              </w:rPr>
                            </w:pPr>
                          </w:p>
                          <w:p w:rsidR="007C4E5C" w:rsidRPr="007C4E5C" w:rsidRDefault="007C4E5C" w:rsidP="004663AC">
                            <w:pPr>
                              <w:spacing w:after="0"/>
                              <w:rPr>
                                <w:rFonts w:ascii="Futura Bk BT" w:hAnsi="Futura Bk BT"/>
                              </w:rPr>
                            </w:pPr>
                            <w:r>
                              <w:rPr>
                                <w:rFonts w:ascii="Futura Bk BT" w:hAnsi="Futura Bk BT"/>
                              </w:rPr>
                              <w:t>Dikensiz gül olmaz.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id="AutoShape 154" o:spid="_x0000_s1034" style="position:absolute;margin-left:-1.95pt;margin-top:9.15pt;width:180pt;height:5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" fillcolor="#ced5e5 [1944]" strokecolor="#ced5e5 [1944]" strokeweight="1pt">
                <v:fill color2="#eef1f6 [664]" angle="135" focus="50%" type="gradient"/>
                <v:shadow on="t" color="#41547e [1608]" opacity=".5" offset="1pt"/>
                <v:textbox>
                  <w:txbxContent>
                    <w:p w:rsidR="004663AC" w:rsidRDefault="004663AC" w:rsidP="004663AC">
                      <w:pPr>
                        <w:spacing w:after="0"/>
                        <w:rPr>
                          <w:rFonts w:ascii="Futura Bk BT" w:hAnsi="Futura Bk BT"/>
                        </w:rPr>
                      </w:pPr>
                    </w:p>
                    <w:p w:rsidR="007C4E5C" w:rsidRPr="007C4E5C" w:rsidRDefault="007C4E5C" w:rsidP="004663AC">
                      <w:pPr>
                        <w:spacing w:after="0"/>
                        <w:rPr>
                          <w:rFonts w:ascii="Futura Bk BT" w:hAnsi="Futura Bk BT"/>
                        </w:rPr>
                      </w:pPr>
                      <w:r>
                        <w:rPr>
                          <w:rFonts w:ascii="Futura Bk BT" w:hAnsi="Futura Bk BT"/>
                        </w:rPr>
                        <w:t>Dikensiz gül olmaz.</w:t>
                      </w:r>
                    </w:p>
                  </w:txbxContent>
                </v:textbox>
              </v:roundrect>
            </w:pict>
          </mc:Fallback>
        </mc:AlternateContent>
      </w:r>
    </w:p>
    <w:p w:rsidR="004663AC" w:rsidRPr="004663AC" w:rsidRDefault="004663AC" w:rsidP="004663AC">
      <w:pPr>
        <w:rPr>
          <w:rFonts w:ascii="Futura Bk BT" w:hAnsi="Futura Bk BT"/>
          <w:sz w:val="24"/>
          <w:szCs w:val="24"/>
        </w:rPr>
      </w:pPr>
    </w:p>
    <w:p w:rsidR="004663AC" w:rsidRDefault="004663AC" w:rsidP="004663AC">
      <w:pPr>
        <w:rPr>
          <w:rFonts w:ascii="Futura Bk BT" w:hAnsi="Futura Bk BT"/>
          <w:sz w:val="24"/>
          <w:szCs w:val="24"/>
        </w:rPr>
      </w:pPr>
    </w:p>
    <w:p w:rsidR="00FF4A73" w:rsidRDefault="00260807" w:rsidP="004663AC">
      <w:pPr>
        <w:pStyle w:val="ListeParagraf"/>
        <w:numPr>
          <w:ilvl w:val="0"/>
          <w:numId w:val="24"/>
        </w:numPr>
        <w:rPr>
          <w:rFonts w:ascii="Futura Bk BT" w:hAnsi="Futura Bk BT"/>
          <w:sz w:val="24"/>
          <w:szCs w:val="24"/>
        </w:rPr>
      </w:pPr>
      <w:r>
        <w:rPr>
          <w:rFonts w:ascii="Futura Bk BT" w:hAnsi="Futura Bk B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1096010</wp:posOffset>
                </wp:positionV>
                <wp:extent cx="5000625" cy="2686050"/>
                <wp:effectExtent l="38100" t="37465" r="38100" b="38735"/>
                <wp:wrapNone/>
                <wp:docPr id="11" name="Auto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0625" cy="2686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 algn="ctr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663AC" w:rsidRDefault="004663AC" w:rsidP="004663AC">
                            <w:pPr>
                              <w:pStyle w:val="ListeParagraf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Evdeki hesap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………………….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uymaz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4663AC" w:rsidRDefault="004663AC" w:rsidP="004663AC">
                            <w:pPr>
                              <w:pStyle w:val="ListeParagraf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Erken öten horozun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………………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kesilir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:rsidR="004663AC" w:rsidRDefault="004663AC" w:rsidP="004663AC">
                            <w:pPr>
                              <w:pStyle w:val="ListeParagraf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Laf ile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……………..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gemisi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yürümez.</w:t>
                            </w:r>
                          </w:p>
                          <w:p w:rsidR="004663AC" w:rsidRDefault="004663AC" w:rsidP="004663AC">
                            <w:pPr>
                              <w:pStyle w:val="ListeParagraf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Ne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………………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onu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biçersin.</w:t>
                            </w:r>
                          </w:p>
                          <w:p w:rsidR="004663AC" w:rsidRDefault="004663AC" w:rsidP="004663AC">
                            <w:pPr>
                              <w:pStyle w:val="ListeParagraf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Oğlan dayıya, kız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……………..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halaya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çeker.</w:t>
                            </w:r>
                          </w:p>
                          <w:p w:rsidR="004663AC" w:rsidRDefault="00FF4A73" w:rsidP="004663AC">
                            <w:pPr>
                              <w:pStyle w:val="ListeParagraf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Öfkeyle kalkan zararla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……………….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.</w:t>
                            </w:r>
                          </w:p>
                          <w:p w:rsidR="00FF4A73" w:rsidRPr="004663AC" w:rsidRDefault="00FF4A73" w:rsidP="004663AC">
                            <w:pPr>
                              <w:pStyle w:val="ListeParagraf"/>
                              <w:numPr>
                                <w:ilvl w:val="0"/>
                                <w:numId w:val="27"/>
                              </w:num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Sabır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……………..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, meyvesi tatlıdır.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oundrect id="AutoShape 158" o:spid="_x0000_s1035" style="position:absolute;left:0;text-align:left;margin-left:-3.45pt;margin-top:86.3pt;width:393.75pt;height:21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" fillcolor="white [3201]" strokecolor="#b32c16 [3206]" strokeweight="5pt">
                <v:stroke linestyle="thickThin"/>
                <v:shadow color="#868686"/>
                <v:textbox>
                  <w:txbxContent>
                    <w:p w:rsidR="004663AC" w:rsidRDefault="004663AC" w:rsidP="004663AC">
                      <w:pPr>
                        <w:pStyle w:val="ListeParagraf"/>
                        <w:numPr>
                          <w:ilvl w:val="0"/>
                          <w:numId w:val="27"/>
                        </w:num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Evdeki hesap …………………. uymaz.</w:t>
                      </w:r>
                    </w:p>
                    <w:p w:rsidR="004663AC" w:rsidRDefault="004663AC" w:rsidP="004663AC">
                      <w:pPr>
                        <w:pStyle w:val="ListeParagraf"/>
                        <w:numPr>
                          <w:ilvl w:val="0"/>
                          <w:numId w:val="27"/>
                        </w:num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 xml:space="preserve">Erken öten horozun ……………… kesilir. </w:t>
                      </w:r>
                    </w:p>
                    <w:p w:rsidR="004663AC" w:rsidRDefault="004663AC" w:rsidP="004663AC">
                      <w:pPr>
                        <w:pStyle w:val="ListeParagraf"/>
                        <w:numPr>
                          <w:ilvl w:val="0"/>
                          <w:numId w:val="27"/>
                        </w:num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Laf ile …………….. gemisi yürümez.</w:t>
                      </w:r>
                    </w:p>
                    <w:p w:rsidR="004663AC" w:rsidRDefault="004663AC" w:rsidP="004663AC">
                      <w:pPr>
                        <w:pStyle w:val="ListeParagraf"/>
                        <w:numPr>
                          <w:ilvl w:val="0"/>
                          <w:numId w:val="27"/>
                        </w:num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Ne ……………… onu biçersin.</w:t>
                      </w:r>
                    </w:p>
                    <w:p w:rsidR="004663AC" w:rsidRDefault="004663AC" w:rsidP="004663AC">
                      <w:pPr>
                        <w:pStyle w:val="ListeParagraf"/>
                        <w:numPr>
                          <w:ilvl w:val="0"/>
                          <w:numId w:val="27"/>
                        </w:num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Oğlan dayıya, kız …………….. halaya çeker.</w:t>
                      </w:r>
                    </w:p>
                    <w:p w:rsidR="004663AC" w:rsidRDefault="00FF4A73" w:rsidP="004663AC">
                      <w:pPr>
                        <w:pStyle w:val="ListeParagraf"/>
                        <w:numPr>
                          <w:ilvl w:val="0"/>
                          <w:numId w:val="27"/>
                        </w:num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Öfkeyle kalkan zararla ………………. .</w:t>
                      </w:r>
                    </w:p>
                    <w:p w:rsidR="00FF4A73" w:rsidRPr="004663AC" w:rsidRDefault="00FF4A73" w:rsidP="004663AC">
                      <w:pPr>
                        <w:pStyle w:val="ListeParagraf"/>
                        <w:numPr>
                          <w:ilvl w:val="0"/>
                          <w:numId w:val="27"/>
                        </w:num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Sabır …………….. , meyvesi tatlıdır.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Futura Bk BT" w:hAnsi="Futura Bk BT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419735</wp:posOffset>
                </wp:positionV>
                <wp:extent cx="4219575" cy="590550"/>
                <wp:effectExtent l="9525" t="8890" r="19050" b="29210"/>
                <wp:wrapNone/>
                <wp:docPr id="10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9575" cy="590550"/>
                        </a:xfrm>
                        <a:prstGeom prst="downArrowCallout">
                          <a:avLst>
                            <a:gd name="adj1" fmla="val 36652"/>
                            <a:gd name="adj2" fmla="val 60899"/>
                            <a:gd name="adj3" fmla="val 12963"/>
                            <a:gd name="adj4" fmla="val 60185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 cmpd="sng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F4A73" w:rsidRPr="00FF4A73" w:rsidRDefault="00FF4A73">
                            <w:p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FF4A73"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acıdır</w:t>
                            </w:r>
                            <w:proofErr w:type="gramEnd"/>
                            <w:r w:rsidRPr="00FF4A73"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– çarşıya – peynir – halaya – oturur – başı - ekersen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AutoShape 159" o:spid="_x0000_s1036" type="#_x0000_t80" style="position:absolute;left:0;text-align:left;margin-left:28.05pt;margin-top:33.05pt;width:332.25pt;height:4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" adj="13000,8959,18800,10246" fillcolor="#feb686 [1940]" strokecolor="#feb686 [1940]" strokeweight="1pt">
                <v:fill color2="#fee6d6 [660]" angle="135" focus="50%" type="gradient"/>
                <v:shadow on="t" color="#983d00 [1604]" opacity=".5" offset="1pt"/>
                <v:textbox>
                  <w:txbxContent>
                    <w:p w:rsidR="00FF4A73" w:rsidRPr="00FF4A73" w:rsidRDefault="00FF4A73">
                      <w:p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 w:rsidRPr="00FF4A73">
                        <w:rPr>
                          <w:rFonts w:ascii="Futura Bk BT" w:hAnsi="Futura Bk BT"/>
                          <w:sz w:val="24"/>
                          <w:szCs w:val="24"/>
                        </w:rPr>
                        <w:t xml:space="preserve">acıdır – çarşıya – peynir – halaya – oturur – başı - ekersen </w:t>
                      </w:r>
                    </w:p>
                  </w:txbxContent>
                </v:textbox>
              </v:shape>
            </w:pict>
          </mc:Fallback>
        </mc:AlternateContent>
      </w:r>
      <w:r w:rsidR="004663AC">
        <w:rPr>
          <w:rFonts w:ascii="Futura Bk BT" w:hAnsi="Futura Bk BT"/>
          <w:sz w:val="24"/>
          <w:szCs w:val="24"/>
        </w:rPr>
        <w:t>Aşağıdaki atasözlerinde boş bırakılan yerleri uygun şekilde doldurunuz.</w:t>
      </w:r>
    </w:p>
    <w:p w:rsidR="00FF4A73" w:rsidRPr="00FF4A73" w:rsidRDefault="00FF4A73" w:rsidP="00FF4A73"/>
    <w:p w:rsidR="00FF4A73" w:rsidRPr="00FF4A73" w:rsidRDefault="00FF4A73" w:rsidP="00FF4A73"/>
    <w:p w:rsidR="00FF4A73" w:rsidRPr="00FF4A73" w:rsidRDefault="00FF4A73" w:rsidP="00FF4A73"/>
    <w:p w:rsidR="00FF4A73" w:rsidRPr="00FF4A73" w:rsidRDefault="00FF4A73" w:rsidP="00FF4A73"/>
    <w:p w:rsidR="00FF4A73" w:rsidRPr="00FF4A73" w:rsidRDefault="00FF4A73" w:rsidP="00FF4A73"/>
    <w:p w:rsidR="00FF4A73" w:rsidRPr="00FF4A73" w:rsidRDefault="00FF4A73" w:rsidP="00FF4A73"/>
    <w:p w:rsidR="00FF4A73" w:rsidRPr="00FF4A73" w:rsidRDefault="00FF4A73" w:rsidP="00FF4A73"/>
    <w:p w:rsidR="00FF4A73" w:rsidRPr="00FF4A73" w:rsidRDefault="00FF4A73" w:rsidP="00FF4A73"/>
    <w:p w:rsidR="00FF4A73" w:rsidRPr="00FF4A73" w:rsidRDefault="00FF4A73" w:rsidP="00FF4A73"/>
    <w:p w:rsidR="00FF4A73" w:rsidRPr="00FF4A73" w:rsidRDefault="00FF4A73" w:rsidP="00FF4A73"/>
    <w:p w:rsidR="00FF4A73" w:rsidRPr="00FF4A73" w:rsidRDefault="00FF4A73" w:rsidP="00FF4A73"/>
    <w:p w:rsidR="00FF4A73" w:rsidRDefault="00260807" w:rsidP="00FF4A73">
      <w:pPr>
        <w:pStyle w:val="ListeParagraf"/>
        <w:numPr>
          <w:ilvl w:val="0"/>
          <w:numId w:val="24"/>
        </w:num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611505</wp:posOffset>
                </wp:positionV>
                <wp:extent cx="5000625" cy="1771650"/>
                <wp:effectExtent l="19050" t="18415" r="19050" b="19685"/>
                <wp:wrapNone/>
                <wp:docPr id="9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0625" cy="177165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9309A" w:rsidRDefault="0049309A" w:rsidP="0049309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(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) Söyleyeni belli değildir.</w:t>
                            </w:r>
                          </w:p>
                          <w:p w:rsidR="0049309A" w:rsidRDefault="0049309A" w:rsidP="0049309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(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) Yaşanmışlıklara dayanarak söylenmiştir.</w:t>
                            </w:r>
                          </w:p>
                          <w:p w:rsidR="0049309A" w:rsidRDefault="0049309A" w:rsidP="0049309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(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) Kitaplara bakılarak söylenmiştir.</w:t>
                            </w:r>
                          </w:p>
                          <w:p w:rsidR="0049309A" w:rsidRPr="0049309A" w:rsidRDefault="0049309A" w:rsidP="0049309A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( </w:t>
                            </w:r>
                            <w:proofErr w:type="gramStart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 xml:space="preserve"> ) Dilden dile günümüze kadar ulaşmıştır.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161" o:spid="_x0000_s1037" type="#_x0000_t98" style="position:absolute;left:0;text-align:left;margin-left:.3pt;margin-top:48.15pt;width:393.75pt;height:13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" fillcolor="white [3201]" strokecolor="#7598d9 [3205]" strokeweight="2.5pt">
                <v:shadow color="#868686"/>
                <v:textbox>
                  <w:txbxContent>
                    <w:p w:rsidR="0049309A" w:rsidRDefault="0049309A" w:rsidP="0049309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( ….. ) Söyleyeni belli değildir.</w:t>
                      </w:r>
                    </w:p>
                    <w:p w:rsidR="0049309A" w:rsidRDefault="0049309A" w:rsidP="0049309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( ….. ) Yaşanmışlıklara dayanarak söylenmiştir.</w:t>
                      </w:r>
                    </w:p>
                    <w:p w:rsidR="0049309A" w:rsidRDefault="0049309A" w:rsidP="0049309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( ….. ) Kitaplara bakılarak söylenmiştir.</w:t>
                      </w:r>
                    </w:p>
                    <w:p w:rsidR="0049309A" w:rsidRPr="0049309A" w:rsidRDefault="0049309A" w:rsidP="0049309A">
                      <w:pPr>
                        <w:pStyle w:val="ListeParagraf"/>
                        <w:numPr>
                          <w:ilvl w:val="0"/>
                          <w:numId w:val="28"/>
                        </w:num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( ….. ) Dilden dile günümüze kadar ulaşmıştır.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125730</wp:posOffset>
                </wp:positionV>
                <wp:extent cx="3724275" cy="533400"/>
                <wp:effectExtent l="171450" t="8890" r="9525" b="10160"/>
                <wp:wrapNone/>
                <wp:docPr id="8" name="Auto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4275" cy="533400"/>
                        </a:xfrm>
                        <a:prstGeom prst="wedgeRoundRectCallout">
                          <a:avLst>
                            <a:gd name="adj1" fmla="val -53972"/>
                            <a:gd name="adj2" fmla="val -16787"/>
                            <a:gd name="adj3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F4A73" w:rsidRPr="0049309A" w:rsidRDefault="0049309A">
                            <w:p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Atasözleri ile ilgili olan doğru ifadelerin başına (</w:t>
                            </w:r>
                            <w:r w:rsidRPr="0049309A">
                              <w:rPr>
                                <w:rFonts w:ascii="Futura Bk BT" w:hAnsi="Futura Bk BT"/>
                                <w:color w:val="FF0000"/>
                                <w:sz w:val="24"/>
                                <w:szCs w:val="24"/>
                              </w:rPr>
                              <w:t>X</w:t>
                            </w: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) koyunuz.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60" o:spid="_x0000_s1038" type="#_x0000_t62" style="position:absolute;left:0;text-align:left;margin-left:79.8pt;margin-top:9.9pt;width:293.25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" adj="-858,7174" fillcolor="white [3201]" strokecolor="#aebad5 [3208]" strokeweight="1pt">
                <v:stroke dashstyle="dash"/>
                <v:shadow color="#868686"/>
                <v:textbox>
                  <w:txbxContent>
                    <w:p w:rsidR="00FF4A73" w:rsidRPr="0049309A" w:rsidRDefault="0049309A">
                      <w:p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Atasözleri ile ilgili olan doğru ifadelerin başına (</w:t>
                      </w:r>
                      <w:r w:rsidRPr="0049309A">
                        <w:rPr>
                          <w:rFonts w:ascii="Futura Bk BT" w:hAnsi="Futura Bk BT"/>
                          <w:color w:val="FF0000"/>
                          <w:sz w:val="24"/>
                          <w:szCs w:val="24"/>
                        </w:rPr>
                        <w:t>X</w:t>
                      </w: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) koyunuz.</w:t>
                      </w:r>
                    </w:p>
                  </w:txbxContent>
                </v:textbox>
              </v:shape>
            </w:pict>
          </mc:Fallback>
        </mc:AlternateContent>
      </w:r>
      <w:r w:rsidR="00FF4A73">
        <w:rPr>
          <w:noProof/>
          <w:lang w:eastAsia="tr-TR"/>
        </w:rPr>
        <w:drawing>
          <wp:inline distT="0" distB="0" distL="0" distR="0" wp14:anchorId="1B8BD9E9" wp14:editId="5F3388EC">
            <wp:extent cx="457200" cy="7143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positphotos_8972218-Cartoon-bad-boy-hooligan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464" cy="714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849" w:rsidRDefault="00315849" w:rsidP="00FF4A73"/>
    <w:p w:rsidR="00315849" w:rsidRDefault="00315849" w:rsidP="00315849"/>
    <w:p w:rsidR="007C4E5C" w:rsidRDefault="007C4E5C" w:rsidP="00315849">
      <w:pPr>
        <w:jc w:val="right"/>
      </w:pPr>
    </w:p>
    <w:p w:rsidR="00315849" w:rsidRPr="00315849" w:rsidRDefault="00260807" w:rsidP="00315849">
      <w:pPr>
        <w:pStyle w:val="ListeParagraf"/>
        <w:numPr>
          <w:ilvl w:val="0"/>
          <w:numId w:val="24"/>
        </w:numPr>
        <w:rPr>
          <w:rFonts w:ascii="Futura Bk BT" w:hAnsi="Futura Bk BT"/>
        </w:rPr>
      </w:pPr>
      <w:r>
        <w:rPr>
          <w:rFonts w:ascii="Futura Bk BT" w:hAnsi="Futura Bk BT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260985</wp:posOffset>
                </wp:positionH>
                <wp:positionV relativeFrom="paragraph">
                  <wp:posOffset>1080135</wp:posOffset>
                </wp:positionV>
                <wp:extent cx="5934075" cy="8686800"/>
                <wp:effectExtent l="19050" t="19050" r="28575" b="19050"/>
                <wp:wrapNone/>
                <wp:docPr id="7" name="Auto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4075" cy="868680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5A35" w:rsidRDefault="00265A35" w:rsidP="00265A35"/>
                          <w:p w:rsidR="00265A35" w:rsidRDefault="00265A35" w:rsidP="00265A35">
                            <w:pPr>
                              <w:pStyle w:val="ListeParagraf"/>
                              <w:numPr>
                                <w:ilvl w:val="0"/>
                                <w:numId w:val="31"/>
                              </w:numPr>
                              <w:jc w:val="center"/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Üzüm üzüme baka baka kararır.</w:t>
                            </w:r>
                          </w:p>
                          <w:p w:rsidR="00265A35" w:rsidRDefault="00265A35" w:rsidP="00265A35">
                            <w:pP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="003E6556"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……………………</w:t>
                            </w:r>
                            <w:proofErr w:type="gramEnd"/>
                          </w:p>
                          <w:p w:rsidR="003E6556" w:rsidRDefault="003E6556" w:rsidP="00265A35">
                            <w:pP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</w:p>
                          <w:p w:rsidR="00265A35" w:rsidRDefault="00265A35" w:rsidP="00265A35">
                            <w:pPr>
                              <w:pStyle w:val="ListeParagraf"/>
                              <w:numPr>
                                <w:ilvl w:val="0"/>
                                <w:numId w:val="31"/>
                              </w:numPr>
                              <w:jc w:val="center"/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Yalancının mumu yatsıya kadar yanar.</w:t>
                            </w:r>
                          </w:p>
                          <w:p w:rsidR="00265A35" w:rsidRDefault="00265A35" w:rsidP="00265A35">
                            <w:pP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="003E6556"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………………………………………</w:t>
                            </w:r>
                            <w:proofErr w:type="gramEnd"/>
                          </w:p>
                          <w:p w:rsidR="003E6556" w:rsidRDefault="003E6556" w:rsidP="00265A35">
                            <w:pP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</w:p>
                          <w:p w:rsidR="00265A35" w:rsidRDefault="00265A35" w:rsidP="00265A35">
                            <w:pPr>
                              <w:pStyle w:val="ListeParagraf"/>
                              <w:numPr>
                                <w:ilvl w:val="0"/>
                                <w:numId w:val="31"/>
                              </w:numPr>
                              <w:jc w:val="center"/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İnsan yedisinde ne ise yetmişinde de odur.</w:t>
                            </w:r>
                          </w:p>
                          <w:p w:rsidR="003E6556" w:rsidRDefault="00265A35" w:rsidP="00265A35">
                            <w:pP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265A35"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="003E6556"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……………………</w:t>
                            </w:r>
                            <w:proofErr w:type="gramEnd"/>
                          </w:p>
                          <w:p w:rsidR="003E6556" w:rsidRDefault="003E6556" w:rsidP="00265A35">
                            <w:pP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</w:p>
                          <w:p w:rsidR="00265A35" w:rsidRDefault="00265A35" w:rsidP="00265A35">
                            <w:pPr>
                              <w:pStyle w:val="ListeParagraf"/>
                              <w:numPr>
                                <w:ilvl w:val="0"/>
                                <w:numId w:val="31"/>
                              </w:numPr>
                              <w:jc w:val="center"/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El öpmeyle dudak aşınmaz.</w:t>
                            </w:r>
                            <w:r w:rsidR="001F0EA4"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F0EA4" w:rsidRPr="001F0EA4"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www.sorubak.com</w:t>
                            </w:r>
                            <w:bookmarkStart w:id="0" w:name="_GoBack"/>
                            <w:bookmarkEnd w:id="0"/>
                          </w:p>
                          <w:p w:rsidR="00265A35" w:rsidRPr="00265A35" w:rsidRDefault="00265A35" w:rsidP="00265A35">
                            <w:pPr>
                              <w:ind w:left="360"/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265A35"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265A35" w:rsidRPr="00265A35" w:rsidRDefault="00265A35" w:rsidP="00265A35">
                            <w:pP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</w:p>
                          <w:p w:rsidR="00265A35" w:rsidRPr="00265A35" w:rsidRDefault="00265A35" w:rsidP="00265A35">
                            <w:pPr>
                              <w:rPr>
                                <w:rFonts w:ascii="Futura Bk BT" w:hAnsi="Futura Bk BT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65" o:spid="_x0000_s1039" type="#_x0000_t21" style="position:absolute;left:0;text-align:left;margin-left:20.55pt;margin-top:85.05pt;width:467.25pt;height:68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" fillcolor="white [3201]" strokecolor="#7598d9 [3205]" strokeweight="2.5pt">
                <v:shadow color="#868686"/>
                <v:textbox>
                  <w:txbxContent>
                    <w:p w:rsidR="00265A35" w:rsidRDefault="00265A35" w:rsidP="00265A35"/>
                    <w:p w:rsidR="00265A35" w:rsidRDefault="00265A35" w:rsidP="00265A35">
                      <w:pPr>
                        <w:pStyle w:val="ListeParagraf"/>
                        <w:numPr>
                          <w:ilvl w:val="0"/>
                          <w:numId w:val="31"/>
                        </w:numPr>
                        <w:jc w:val="center"/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  <w:r>
                        <w:rPr>
                          <w:rFonts w:ascii="Futura Bk BT" w:hAnsi="Futura Bk BT"/>
                          <w:sz w:val="28"/>
                          <w:szCs w:val="28"/>
                        </w:rPr>
                        <w:t>Üzüm üzüme baka baka kararır.</w:t>
                      </w:r>
                    </w:p>
                    <w:p w:rsidR="00265A35" w:rsidRDefault="00265A35" w:rsidP="00265A35">
                      <w:pPr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="003E6556">
                        <w:rPr>
                          <w:rFonts w:ascii="Futura Bk BT" w:hAnsi="Futura Bk BT"/>
                          <w:sz w:val="28"/>
                          <w:szCs w:val="28"/>
                        </w:rPr>
                        <w:t>……………………</w:t>
                      </w:r>
                      <w:proofErr w:type="gramEnd"/>
                    </w:p>
                    <w:p w:rsidR="003E6556" w:rsidRDefault="003E6556" w:rsidP="00265A35">
                      <w:pPr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</w:p>
                    <w:p w:rsidR="00265A35" w:rsidRDefault="00265A35" w:rsidP="00265A35">
                      <w:pPr>
                        <w:pStyle w:val="ListeParagraf"/>
                        <w:numPr>
                          <w:ilvl w:val="0"/>
                          <w:numId w:val="31"/>
                        </w:numPr>
                        <w:jc w:val="center"/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  <w:r>
                        <w:rPr>
                          <w:rFonts w:ascii="Futura Bk BT" w:hAnsi="Futura Bk BT"/>
                          <w:sz w:val="28"/>
                          <w:szCs w:val="28"/>
                        </w:rPr>
                        <w:t>Yalancının mumu yatsıya kadar yanar.</w:t>
                      </w:r>
                    </w:p>
                    <w:p w:rsidR="00265A35" w:rsidRDefault="00265A35" w:rsidP="00265A35">
                      <w:pPr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Futura Bk BT" w:hAnsi="Futura Bk BT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="003E6556">
                        <w:rPr>
                          <w:rFonts w:ascii="Futura Bk BT" w:hAnsi="Futura Bk BT"/>
                          <w:sz w:val="28"/>
                          <w:szCs w:val="28"/>
                        </w:rPr>
                        <w:t>………………………………………</w:t>
                      </w:r>
                      <w:proofErr w:type="gramEnd"/>
                    </w:p>
                    <w:p w:rsidR="003E6556" w:rsidRDefault="003E6556" w:rsidP="00265A35">
                      <w:pPr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</w:p>
                    <w:p w:rsidR="00265A35" w:rsidRDefault="00265A35" w:rsidP="00265A35">
                      <w:pPr>
                        <w:pStyle w:val="ListeParagraf"/>
                        <w:numPr>
                          <w:ilvl w:val="0"/>
                          <w:numId w:val="31"/>
                        </w:numPr>
                        <w:jc w:val="center"/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  <w:r>
                        <w:rPr>
                          <w:rFonts w:ascii="Futura Bk BT" w:hAnsi="Futura Bk BT"/>
                          <w:sz w:val="28"/>
                          <w:szCs w:val="28"/>
                        </w:rPr>
                        <w:t>İnsan yedisinde ne ise yetmişinde de odur.</w:t>
                      </w:r>
                    </w:p>
                    <w:p w:rsidR="003E6556" w:rsidRDefault="00265A35" w:rsidP="00265A35">
                      <w:pPr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  <w:proofErr w:type="gramStart"/>
                      <w:r w:rsidRPr="00265A35">
                        <w:rPr>
                          <w:rFonts w:ascii="Futura Bk BT" w:hAnsi="Futura Bk BT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="003E6556">
                        <w:rPr>
                          <w:rFonts w:ascii="Futura Bk BT" w:hAnsi="Futura Bk BT"/>
                          <w:sz w:val="28"/>
                          <w:szCs w:val="28"/>
                        </w:rPr>
                        <w:t>……………………</w:t>
                      </w:r>
                      <w:proofErr w:type="gramEnd"/>
                    </w:p>
                    <w:p w:rsidR="003E6556" w:rsidRDefault="003E6556" w:rsidP="00265A35">
                      <w:pPr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</w:p>
                    <w:p w:rsidR="00265A35" w:rsidRDefault="00265A35" w:rsidP="00265A35">
                      <w:pPr>
                        <w:pStyle w:val="ListeParagraf"/>
                        <w:numPr>
                          <w:ilvl w:val="0"/>
                          <w:numId w:val="31"/>
                        </w:numPr>
                        <w:jc w:val="center"/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  <w:r>
                        <w:rPr>
                          <w:rFonts w:ascii="Futura Bk BT" w:hAnsi="Futura Bk BT"/>
                          <w:sz w:val="28"/>
                          <w:szCs w:val="28"/>
                        </w:rPr>
                        <w:t>El öpmeyle dudak aşınmaz.</w:t>
                      </w:r>
                      <w:r w:rsidR="001F0EA4">
                        <w:rPr>
                          <w:rFonts w:ascii="Futura Bk BT" w:hAnsi="Futura Bk BT"/>
                          <w:sz w:val="28"/>
                          <w:szCs w:val="28"/>
                        </w:rPr>
                        <w:t xml:space="preserve"> </w:t>
                      </w:r>
                      <w:r w:rsidR="001F0EA4" w:rsidRPr="001F0EA4">
                        <w:rPr>
                          <w:rFonts w:ascii="Futura Bk BT" w:hAnsi="Futura Bk BT"/>
                          <w:sz w:val="28"/>
                          <w:szCs w:val="28"/>
                        </w:rPr>
                        <w:t>www.sorubak.com</w:t>
                      </w:r>
                      <w:bookmarkStart w:id="1" w:name="_GoBack"/>
                      <w:bookmarkEnd w:id="1"/>
                    </w:p>
                    <w:p w:rsidR="00265A35" w:rsidRPr="00265A35" w:rsidRDefault="00265A35" w:rsidP="00265A35">
                      <w:pPr>
                        <w:ind w:left="360"/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  <w:proofErr w:type="gramStart"/>
                      <w:r w:rsidRPr="00265A35">
                        <w:rPr>
                          <w:rFonts w:ascii="Futura Bk BT" w:hAnsi="Futura Bk BT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265A35" w:rsidRPr="00265A35" w:rsidRDefault="00265A35" w:rsidP="00265A35">
                      <w:pPr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</w:p>
                    <w:p w:rsidR="00265A35" w:rsidRPr="00265A35" w:rsidRDefault="00265A35" w:rsidP="00265A35">
                      <w:pPr>
                        <w:rPr>
                          <w:rFonts w:ascii="Futura Bk BT" w:hAnsi="Futura Bk BT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Futura Bk BT" w:hAnsi="Futura Bk B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1337310</wp:posOffset>
                </wp:positionH>
                <wp:positionV relativeFrom="paragraph">
                  <wp:posOffset>41910</wp:posOffset>
                </wp:positionV>
                <wp:extent cx="4391025" cy="590550"/>
                <wp:effectExtent l="228600" t="9525" r="9525" b="9525"/>
                <wp:wrapNone/>
                <wp:docPr id="6" name="Auto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91025" cy="590550"/>
                        </a:xfrm>
                        <a:prstGeom prst="wedgeRoundRectCallout">
                          <a:avLst>
                            <a:gd name="adj1" fmla="val -54495"/>
                            <a:gd name="adj2" fmla="val -11292"/>
                            <a:gd name="adj3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15849" w:rsidRPr="00315849" w:rsidRDefault="00315849">
                            <w:pP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utura Bk BT" w:hAnsi="Futura Bk BT"/>
                                <w:sz w:val="24"/>
                                <w:szCs w:val="24"/>
                              </w:rPr>
                              <w:t>Aşağıda verilen atasözlerinin anlamlarını, büyüklerimizden ve atasözleri sözlüğünden yardım alarak bulunuz.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AutoShape 164" o:spid="_x0000_s1040" type="#_x0000_t62" style="position:absolute;left:0;text-align:left;margin-left:105.3pt;margin-top:3.3pt;width:345.75pt;height:4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" adj="-971,8361" fillcolor="white [3201]" strokecolor="#f5cd2d [3207]" strokeweight="1pt">
                <v:stroke dashstyle="dash"/>
                <v:shadow color="#868686"/>
                <v:textbox>
                  <w:txbxContent>
                    <w:p w:rsidR="00315849" w:rsidRPr="00315849" w:rsidRDefault="00315849">
                      <w:pPr>
                        <w:rPr>
                          <w:rFonts w:ascii="Futura Bk BT" w:hAnsi="Futura Bk BT"/>
                          <w:sz w:val="24"/>
                          <w:szCs w:val="24"/>
                        </w:rPr>
                      </w:pPr>
                      <w:r>
                        <w:rPr>
                          <w:rFonts w:ascii="Futura Bk BT" w:hAnsi="Futura Bk BT"/>
                          <w:sz w:val="24"/>
                          <w:szCs w:val="24"/>
                        </w:rPr>
                        <w:t>Aşağıda verilen atasözlerinin anlamlarını, büyüklerimizden ve atasözleri sözlüğünden yardım alarak bulunuz.</w:t>
                      </w:r>
                    </w:p>
                  </w:txbxContent>
                </v:textbox>
              </v:shape>
            </w:pict>
          </mc:Fallback>
        </mc:AlternateContent>
      </w:r>
      <w:r w:rsidR="00315849">
        <w:rPr>
          <w:rFonts w:ascii="Futura Bk BT" w:hAnsi="Futura Bk BT"/>
          <w:noProof/>
          <w:lang w:eastAsia="tr-TR"/>
        </w:rPr>
        <w:drawing>
          <wp:inline distT="0" distB="0" distL="0" distR="0">
            <wp:extent cx="590550" cy="799053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irl-48255_640[1]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59" cy="827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5849" w:rsidRPr="00315849">
      <w:headerReference w:type="default" r:id="rId14"/>
      <w:footerReference w:type="default" r:id="rId15"/>
      <w:pgSz w:w="11907" w:h="16839" w:code="1"/>
      <w:pgMar w:top="1134" w:right="1134" w:bottom="1134" w:left="1134" w:header="709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826" w:rsidRDefault="00D24826">
      <w:r>
        <w:separator/>
      </w:r>
    </w:p>
  </w:endnote>
  <w:endnote w:type="continuationSeparator" w:id="0">
    <w:p w:rsidR="00D24826" w:rsidRDefault="00D2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A63" w:rsidRDefault="00F0457B">
    <w:pPr>
      <w:pStyle w:val="Altbilgi"/>
    </w:pPr>
    <w:r>
      <w:ptab w:relativeTo="margin" w:alignment="right" w:leader="none"/>
    </w:r>
    <w:r>
      <w:fldChar w:fldCharType="begin"/>
    </w:r>
    <w:r>
      <w:instrText xml:space="preserve"> PAGE </w:instrText>
    </w:r>
    <w:r>
      <w:fldChar w:fldCharType="separate"/>
    </w:r>
    <w:r w:rsidR="001F0EA4">
      <w:rPr>
        <w:noProof/>
      </w:rPr>
      <w:t>2</w:t>
    </w:r>
    <w:r>
      <w:rPr>
        <w:noProof/>
      </w:rPr>
      <w:fldChar w:fldCharType="end"/>
    </w:r>
    <w:r>
      <w:t xml:space="preserve"> </w:t>
    </w:r>
    <w:r w:rsidR="00260807">
      <w:rPr>
        <w:noProof/>
        <w:lang w:eastAsia="tr-TR"/>
      </w:rPr>
      <mc:AlternateContent>
        <mc:Choice Requires="wps">
          <w:drawing>
            <wp:inline distT="0" distB="0" distL="0" distR="0">
              <wp:extent cx="91440" cy="91440"/>
              <wp:effectExtent l="20955" t="26670" r="20955" b="24765"/>
              <wp:docPr id="4" name="Oval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91440" cy="91440"/>
                      </a:xfrm>
                      <a:prstGeom prst="ellipse">
                        <a:avLst/>
                      </a:prstGeom>
                      <a:noFill/>
                      <a:ln w="38100" cmpd="dbl"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7D26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45791" dir="3378596" algn="ctr" rotWithShape="0">
                                <a:srgbClr val="1F2F3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oval w14:anchorId="7B392829" id="Oval 6" o:spid="_x0000_s1026" style="width:7.2pt;height:7.2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" filled="f" fillcolor="#ff7d26" strokecolor="#fe8637 [3204]" strokeweight="3pt">
              <v:stroke linestyle="thinThin"/>
              <v:shadow color="#1f2f3f" opacity=".5" offset=",3pt"/>
              <w10:anchorlock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826" w:rsidRDefault="00D24826">
      <w:r>
        <w:separator/>
      </w:r>
    </w:p>
  </w:footnote>
  <w:footnote w:type="continuationSeparator" w:id="0">
    <w:p w:rsidR="00D24826" w:rsidRDefault="00D2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A63" w:rsidRDefault="00F0457B">
    <w:pPr>
      <w:pStyle w:val="stbilgi"/>
    </w:pPr>
    <w:r>
      <w:ptab w:relativeTo="margin" w:alignment="right" w:leader="none"/>
    </w:r>
    <w:sdt>
      <w:sdtPr>
        <w:id w:val="80127134"/>
        <w:showingPlcHdr/>
        <w:dataBinding w:prefixMappings="xmlns:ns0='http://schemas.microsoft.com/office/2006/coverPageProps'" w:xpath="/ns0:CoverPageProperties[1]/ns0:PublishDate[1]" w:storeItemID="{55AF091B-3C7A-41E3-B477-F2FDAA23CFDA}"/>
        <w:date>
          <w:dateFormat w:val="d.M.yyyy"/>
          <w:lid w:val="tr-TR"/>
          <w:storeMappedDataAs w:val="dateTime"/>
          <w:calendar w:val="gregorian"/>
        </w:date>
      </w:sdtPr>
      <w:sdtEndPr/>
      <w:sdtContent>
        <w:r w:rsidR="00A13C1E">
          <w:t xml:space="preserve">     </w:t>
        </w:r>
      </w:sdtContent>
    </w:sdt>
    <w:r w:rsidR="00260807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mc:AlternateContent>
                <mc:Choice Requires="wp14">
                  <wp:positionH relativeFrom="page">
                    <wp14:pctPosHOffset>97000</wp14:pctPosHOffset>
                  </wp:positionH>
                </mc:Choice>
                <mc:Fallback>
                  <wp:positionH relativeFrom="page">
                    <wp:posOffset>7333615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-1000</wp14:pctPosVOffset>
                  </wp:positionV>
                </mc:Choice>
                <mc:Fallback>
                  <wp:positionV relativeFrom="page">
                    <wp:posOffset>-106680</wp:posOffset>
                  </wp:positionV>
                </mc:Fallback>
              </mc:AlternateContent>
              <wp:extent cx="0" cy="10885170"/>
              <wp:effectExtent l="6350" t="8255" r="12700" b="12700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88517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102000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7362BF9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0;margin-top:0;width:0;height:857.1pt;z-index:251660288;visibility:visible;mso-wrap-style:square;mso-width-percent:0;mso-height-percent:1020;mso-left-percent:970;mso-top-percent:-10;mso-wrap-distance-left:9pt;mso-wrap-distance-top:0;mso-wrap-distance-right:9pt;mso-wrap-distance-bottom:0;mso-position-horizontal-relative:page;mso-position-vertical-relative:page;mso-width-percent:0;mso-height-percent:1020;mso-left-percent:970;mso-top-percent:-10;mso-width-relative:right-margin-area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" strokecolor="#fe8637 [3204]" strokeweight="1pt"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8F2"/>
      </v:shape>
    </w:pict>
  </w:numPicBullet>
  <w:abstractNum w:abstractNumId="0" w15:restartNumberingAfterBreak="0">
    <w:nsid w:val="FFFFFF7C"/>
    <w:multiLevelType w:val="singleLevel"/>
    <w:tmpl w:val="3D9A87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5DC3F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A9096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7A6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94ABD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76B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8C30B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BE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56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D809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681B2E"/>
    <w:multiLevelType w:val="hybridMultilevel"/>
    <w:tmpl w:val="E9D08F3E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C3F09ED"/>
    <w:multiLevelType w:val="multilevel"/>
    <w:tmpl w:val="CD40BF9A"/>
    <w:styleLink w:val="MaddearetliListe"/>
    <w:lvl w:ilvl="0">
      <w:start w:val="1"/>
      <w:numFmt w:val="bullet"/>
      <w:pStyle w:val="Maddeareti1"/>
      <w:lvlText w:val=""/>
      <w:lvlJc w:val="left"/>
      <w:pPr>
        <w:ind w:left="245" w:hanging="245"/>
      </w:pPr>
      <w:rPr>
        <w:rFonts w:asciiTheme="minorHAnsi" w:eastAsiaTheme="minorEastAsia" w:hAnsi="Wingdings 2" w:cstheme="minorBidi" w:hint="default"/>
        <w:color w:val="FE8637" w:themeColor="accent1"/>
        <w:sz w:val="16"/>
        <w:szCs w:val="16"/>
      </w:rPr>
    </w:lvl>
    <w:lvl w:ilvl="1">
      <w:start w:val="1"/>
      <w:numFmt w:val="bullet"/>
      <w:pStyle w:val="Maddeareti2"/>
      <w:lvlText w:val=""/>
      <w:lvlJc w:val="left"/>
      <w:pPr>
        <w:ind w:left="490" w:hanging="245"/>
      </w:pPr>
      <w:rPr>
        <w:rFonts w:ascii="Symbol" w:hAnsi="Symbol" w:hint="default"/>
        <w:color w:val="FE8637" w:themeColor="accent1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 w:themeColor="accent1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 w:themeColor="accent1" w:themeShade="BF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 w:themeColor="accent1" w:themeShade="BF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 w:themeColor="accent6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 w:themeColor="accent6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 w:themeColor="accent6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 w:themeColor="accent6"/>
        <w:sz w:val="12"/>
      </w:rPr>
    </w:lvl>
  </w:abstractNum>
  <w:abstractNum w:abstractNumId="12" w15:restartNumberingAfterBreak="0">
    <w:nsid w:val="0F5E3D9E"/>
    <w:multiLevelType w:val="hybridMultilevel"/>
    <w:tmpl w:val="46EE8C3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7E3499"/>
    <w:multiLevelType w:val="multilevel"/>
    <w:tmpl w:val="85C08436"/>
    <w:styleLink w:val="NumaralListe"/>
    <w:lvl w:ilvl="0">
      <w:start w:val="1"/>
      <w:numFmt w:val="decimal"/>
      <w:lvlText w:val="%1)"/>
      <w:lvlJc w:val="left"/>
      <w:pPr>
        <w:ind w:left="288" w:hanging="288"/>
      </w:pPr>
      <w:rPr>
        <w:rFonts w:asciiTheme="minorHAnsi" w:eastAsiaTheme="minorEastAsia" w:cstheme="minorBidi" w:hint="default"/>
        <w:szCs w:val="20"/>
      </w:rPr>
    </w:lvl>
    <w:lvl w:ilvl="1">
      <w:start w:val="1"/>
      <w:numFmt w:val="lowerLetter"/>
      <w:lvlText w:val="%2)"/>
      <w:lvlJc w:val="left"/>
      <w:pPr>
        <w:ind w:left="576" w:hanging="288"/>
      </w:pPr>
      <w:rPr>
        <w:rFonts w:hint="default"/>
        <w:color w:val="575F6D" w:themeColor="text2"/>
      </w:rPr>
    </w:lvl>
    <w:lvl w:ilvl="2">
      <w:start w:val="1"/>
      <w:numFmt w:val="lowerRoman"/>
      <w:lvlText w:val="%3)"/>
      <w:lvlJc w:val="left"/>
      <w:pPr>
        <w:ind w:left="864" w:hanging="288"/>
      </w:pPr>
      <w:rPr>
        <w:rFonts w:hint="default"/>
        <w:color w:val="575F6D" w:themeColor="text2"/>
      </w:rPr>
    </w:lvl>
    <w:lvl w:ilvl="3">
      <w:start w:val="1"/>
      <w:numFmt w:val="decimal"/>
      <w:lvlText w:val="(%4)"/>
      <w:lvlJc w:val="left"/>
      <w:pPr>
        <w:ind w:left="1152" w:hanging="288"/>
      </w:pPr>
      <w:rPr>
        <w:rFonts w:hint="default"/>
        <w:color w:val="575F6D" w:themeColor="text2"/>
      </w:rPr>
    </w:lvl>
    <w:lvl w:ilvl="4">
      <w:start w:val="1"/>
      <w:numFmt w:val="lowerLetter"/>
      <w:lvlText w:val="(%5)"/>
      <w:lvlJc w:val="left"/>
      <w:pPr>
        <w:ind w:left="1440" w:hanging="288"/>
      </w:pPr>
      <w:rPr>
        <w:rFonts w:hint="default"/>
        <w:color w:val="575F6D" w:themeColor="text2"/>
      </w:rPr>
    </w:lvl>
    <w:lvl w:ilvl="5">
      <w:start w:val="1"/>
      <w:numFmt w:val="lowerRoman"/>
      <w:lvlText w:val="(%6)"/>
      <w:lvlJc w:val="left"/>
      <w:pPr>
        <w:ind w:left="1728" w:hanging="288"/>
      </w:pPr>
      <w:rPr>
        <w:rFonts w:hint="default"/>
        <w:color w:val="575F6D" w:themeColor="text2"/>
      </w:rPr>
    </w:lvl>
    <w:lvl w:ilvl="6">
      <w:start w:val="1"/>
      <w:numFmt w:val="decimal"/>
      <w:lvlText w:val="%7."/>
      <w:lvlJc w:val="left"/>
      <w:pPr>
        <w:ind w:left="2016" w:hanging="288"/>
      </w:pPr>
      <w:rPr>
        <w:rFonts w:hint="default"/>
        <w:color w:val="575F6D" w:themeColor="text2"/>
      </w:rPr>
    </w:lvl>
    <w:lvl w:ilvl="7">
      <w:start w:val="1"/>
      <w:numFmt w:val="lowerLetter"/>
      <w:lvlText w:val="%8."/>
      <w:lvlJc w:val="left"/>
      <w:pPr>
        <w:ind w:left="2304" w:hanging="288"/>
      </w:pPr>
      <w:rPr>
        <w:rFonts w:hint="default"/>
        <w:color w:val="575F6D" w:themeColor="text2"/>
      </w:rPr>
    </w:lvl>
    <w:lvl w:ilvl="8">
      <w:start w:val="1"/>
      <w:numFmt w:val="lowerRoman"/>
      <w:lvlText w:val="%9."/>
      <w:lvlJc w:val="left"/>
      <w:pPr>
        <w:ind w:left="2592" w:hanging="288"/>
      </w:pPr>
      <w:rPr>
        <w:rFonts w:hint="default"/>
        <w:color w:val="575F6D" w:themeColor="text2"/>
      </w:rPr>
    </w:lvl>
  </w:abstractNum>
  <w:abstractNum w:abstractNumId="14" w15:restartNumberingAfterBreak="0">
    <w:nsid w:val="213A668B"/>
    <w:multiLevelType w:val="hybridMultilevel"/>
    <w:tmpl w:val="403A7C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039C4"/>
    <w:multiLevelType w:val="hybridMultilevel"/>
    <w:tmpl w:val="82B023A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157945"/>
    <w:multiLevelType w:val="hybridMultilevel"/>
    <w:tmpl w:val="466889FC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1B2C33"/>
    <w:multiLevelType w:val="hybridMultilevel"/>
    <w:tmpl w:val="B8B200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151A1"/>
    <w:multiLevelType w:val="hybridMultilevel"/>
    <w:tmpl w:val="CF269DA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30A8B"/>
    <w:multiLevelType w:val="hybridMultilevel"/>
    <w:tmpl w:val="07CED1D4"/>
    <w:lvl w:ilvl="0" w:tplc="3DEABB0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E8637" w:themeColor="accent1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A652F33"/>
    <w:multiLevelType w:val="hybridMultilevel"/>
    <w:tmpl w:val="FEE2D80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3"/>
  </w:num>
  <w:num w:numId="20">
    <w:abstractNumId w:val="11"/>
  </w:num>
  <w:num w:numId="21">
    <w:abstractNumId w:val="11"/>
  </w:num>
  <w:num w:numId="22">
    <w:abstractNumId w:val="11"/>
  </w:num>
  <w:num w:numId="23">
    <w:abstractNumId w:val="13"/>
  </w:num>
  <w:num w:numId="24">
    <w:abstractNumId w:val="18"/>
  </w:num>
  <w:num w:numId="25">
    <w:abstractNumId w:val="14"/>
  </w:num>
  <w:num w:numId="26">
    <w:abstractNumId w:val="10"/>
  </w:num>
  <w:num w:numId="27">
    <w:abstractNumId w:val="15"/>
  </w:num>
  <w:num w:numId="28">
    <w:abstractNumId w:val="20"/>
  </w:num>
  <w:num w:numId="29">
    <w:abstractNumId w:val="17"/>
  </w:num>
  <w:num w:numId="30">
    <w:abstractNumId w:val="16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defaultTabStop w:val="709"/>
  <w:hyphenationZone w:val="420"/>
  <w:drawingGridHorizontalSpacing w:val="100"/>
  <w:displayHorizontalDrawingGridEvery w:val="2"/>
  <w:characterSpacingControl w:val="doNotCompress"/>
  <w:hdrShapeDefaults>
    <o:shapedefaults v:ext="edit" spidmax="2049" style="mso-height-percent:900" fillcolor="white">
      <v:fill color="white"/>
      <o:colormru v:ext="edit" colors="#40a6be,#b4dce6,#98cfdc,#ff7d26,#ff9d5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5C"/>
    <w:rsid w:val="001F0EA4"/>
    <w:rsid w:val="00260807"/>
    <w:rsid w:val="00265A35"/>
    <w:rsid w:val="00315849"/>
    <w:rsid w:val="003E6556"/>
    <w:rsid w:val="004663AC"/>
    <w:rsid w:val="0049309A"/>
    <w:rsid w:val="0065594A"/>
    <w:rsid w:val="007762DF"/>
    <w:rsid w:val="007C4E5C"/>
    <w:rsid w:val="00A13C1E"/>
    <w:rsid w:val="00D24826"/>
    <w:rsid w:val="00E07982"/>
    <w:rsid w:val="00F0457B"/>
    <w:rsid w:val="00FA0A63"/>
    <w:rsid w:val="00FC4966"/>
    <w:rsid w:val="00FF4A73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900" fillcolor="white">
      <v:fill color="white"/>
      <o:colormru v:ext="edit" colors="#40a6be,#b4dce6,#98cfdc,#ff7d26,#ff9d5b"/>
    </o:shapedefaults>
    <o:shapelayout v:ext="edit">
      <o:idmap v:ext="edit" data="1"/>
    </o:shapelayout>
  </w:shapeDefaults>
  <w:doNotEmbedSmartTags/>
  <w:decimalSymbol w:val=","/>
  <w:listSeparator w:val=";"/>
  <w15:docId w15:val="{085DD85E-88DD-41AC-97DE-283F489F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5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qFormat="1"/>
    <w:lsdException w:name="Hyperlink" w:semiHidden="1" w:unhideWhenUsed="1"/>
    <w:lsdException w:name="FollowedHyperlink" w:semiHidden="1" w:unhideWhenUsed="1"/>
    <w:lsdException w:name="Strong" w:uiPriority="8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9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 w:cstheme="minorBidi"/>
      <w:color w:val="414751" w:themeColor="text2" w:themeShade="BF"/>
      <w:sz w:val="20"/>
      <w:szCs w:val="20"/>
      <w:lang w:val="tr-TR"/>
    </w:rPr>
  </w:style>
  <w:style w:type="paragraph" w:styleId="Balk1">
    <w:name w:val="heading 1"/>
    <w:basedOn w:val="Normal"/>
    <w:next w:val="Normal"/>
    <w:link w:val="Balk1Char"/>
    <w:uiPriority w:val="9"/>
    <w:semiHidden/>
    <w:unhideWhenUsed/>
    <w:pPr>
      <w:spacing w:before="360" w:after="40"/>
      <w:outlineLvl w:val="0"/>
    </w:pPr>
    <w:rPr>
      <w:rFonts w:asciiTheme="majorHAnsi" w:eastAsiaTheme="majorEastAsia" w:hAnsiTheme="majorHAnsi" w:cstheme="majorBidi"/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pPr>
      <w:spacing w:after="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pPr>
      <w:spacing w:after="0"/>
      <w:outlineLvl w:val="2"/>
    </w:pPr>
    <w:rPr>
      <w:rFonts w:asciiTheme="majorHAnsi" w:eastAsiaTheme="majorEastAsia" w:hAnsiTheme="majorHAnsi" w:cstheme="majorBidi"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pPr>
      <w:spacing w:after="0"/>
      <w:outlineLvl w:val="3"/>
    </w:pPr>
    <w:rPr>
      <w:rFonts w:asciiTheme="majorHAnsi" w:eastAsiaTheme="majorEastAsia" w:hAnsiTheme="majorHAnsi" w:cstheme="majorBidi"/>
      <w:color w:val="E65B01" w:themeColor="accent1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pPr>
      <w:spacing w:after="0"/>
      <w:outlineLvl w:val="4"/>
    </w:pPr>
    <w:rPr>
      <w:i/>
      <w:iCs/>
      <w:color w:val="E65B01" w:themeColor="accent1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pPr>
      <w:spacing w:after="0"/>
      <w:outlineLvl w:val="5"/>
    </w:pPr>
    <w:rPr>
      <w:b/>
      <w:bCs/>
      <w:color w:val="E65B01" w:themeColor="accent1" w:themeShade="B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pPr>
      <w:spacing w:after="0"/>
      <w:outlineLvl w:val="6"/>
    </w:pPr>
    <w:rPr>
      <w:b/>
      <w:bCs/>
      <w:i/>
      <w:iCs/>
      <w:color w:val="E65B01" w:themeColor="accent1" w:themeShade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pPr>
      <w:spacing w:after="0"/>
      <w:outlineLvl w:val="7"/>
    </w:pPr>
    <w:rPr>
      <w:b/>
      <w:bCs/>
      <w:color w:val="3667C3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pPr>
      <w:spacing w:after="0"/>
      <w:outlineLvl w:val="8"/>
    </w:pPr>
    <w:rPr>
      <w:b/>
      <w:bCs/>
      <w:i/>
      <w:iCs/>
      <w:color w:val="3667C3" w:themeColor="accent2" w:themeShade="BF"/>
      <w:sz w:val="18"/>
      <w:szCs w:val="1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1"/>
    <w:pPr>
      <w:spacing w:after="0" w:line="240" w:lineRule="auto"/>
    </w:pPr>
    <w:rPr>
      <w:rFonts w:eastAsiaTheme="minorEastAsia" w:cstheme="minorBidi"/>
      <w:lang w:val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Girinti">
    <w:name w:val="Normal Indent"/>
    <w:basedOn w:val="Normal"/>
    <w:uiPriority w:val="99"/>
    <w:unhideWhenUsed/>
    <w:pPr>
      <w:ind w:left="720"/>
    </w:pPr>
  </w:style>
  <w:style w:type="character" w:styleId="KitapBal">
    <w:name w:val="Book Title"/>
    <w:basedOn w:val="VarsaylanParagrafYazTipi"/>
    <w:uiPriority w:val="33"/>
    <w:qFormat/>
    <w:rPr>
      <w:rFonts w:eastAsiaTheme="minorEastAsia" w:cstheme="minorBidi"/>
      <w:bCs w:val="0"/>
      <w:iCs w:val="0"/>
      <w:smallCaps/>
      <w:color w:val="000000"/>
      <w:spacing w:val="10"/>
      <w:szCs w:val="20"/>
      <w:lang w:val="tr-TR"/>
    </w:rPr>
  </w:style>
  <w:style w:type="numbering" w:customStyle="1" w:styleId="MaddearetliListe">
    <w:name w:val="Madde İşaretli Liste"/>
    <w:uiPriority w:val="99"/>
    <w:pPr>
      <w:numPr>
        <w:numId w:val="2"/>
      </w:numPr>
    </w:pPr>
  </w:style>
  <w:style w:type="paragraph" w:customStyle="1" w:styleId="GnderenAdresi">
    <w:name w:val="Gönderen Adresi"/>
    <w:basedOn w:val="Normal"/>
    <w:uiPriority w:val="2"/>
    <w:qFormat/>
    <w:rPr>
      <w:color w:val="FFFFFF" w:themeColor="background1"/>
      <w:spacing w:val="20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Pr>
      <w:color w:val="414751" w:themeColor="text2" w:themeShade="BF"/>
      <w:sz w:val="20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Pr>
      <w:color w:val="414751" w:themeColor="text2" w:themeShade="BF"/>
      <w:sz w:val="20"/>
    </w:rPr>
  </w:style>
  <w:style w:type="paragraph" w:styleId="Selamlama">
    <w:name w:val="Salutation"/>
    <w:basedOn w:val="NormalGirinti"/>
    <w:next w:val="Normal"/>
    <w:link w:val="SelamlamaChar"/>
    <w:uiPriority w:val="4"/>
    <w:unhideWhenUsed/>
    <w:qFormat/>
    <w:pPr>
      <w:ind w:left="0"/>
    </w:pPr>
    <w:rPr>
      <w:b/>
      <w:bCs/>
    </w:rPr>
  </w:style>
  <w:style w:type="character" w:customStyle="1" w:styleId="SelamlamaChar">
    <w:name w:val="Selamlama Char"/>
    <w:basedOn w:val="VarsaylanParagrafYazTipi"/>
    <w:link w:val="Selamlama"/>
    <w:uiPriority w:val="4"/>
    <w:rPr>
      <w:b/>
      <w:bCs/>
      <w:color w:val="414751" w:themeColor="text2" w:themeShade="BF"/>
      <w:sz w:val="20"/>
    </w:rPr>
  </w:style>
  <w:style w:type="paragraph" w:customStyle="1" w:styleId="Konu">
    <w:name w:val="Konu"/>
    <w:basedOn w:val="NormalGirinti"/>
    <w:uiPriority w:val="7"/>
    <w:qFormat/>
    <w:pPr>
      <w:ind w:left="0"/>
    </w:pPr>
    <w:rPr>
      <w:b/>
      <w:bCs/>
      <w:color w:val="FE8637" w:themeColor="accent1"/>
    </w:rPr>
  </w:style>
  <w:style w:type="paragraph" w:customStyle="1" w:styleId="AlcAdresi">
    <w:name w:val="Alıcı Adresi"/>
    <w:basedOn w:val="AralkYok"/>
    <w:uiPriority w:val="3"/>
    <w:qFormat/>
    <w:pPr>
      <w:spacing w:after="480"/>
      <w:contextualSpacing/>
    </w:pPr>
    <w:rPr>
      <w:rFonts w:asciiTheme="majorHAnsi" w:eastAsiaTheme="majorEastAsia" w:hAnsiTheme="majorHAnsi" w:cstheme="majorBidi"/>
    </w:rPr>
  </w:style>
  <w:style w:type="paragraph" w:styleId="Kapan">
    <w:name w:val="Closing"/>
    <w:basedOn w:val="AralkYok"/>
    <w:link w:val="KapanChar"/>
    <w:uiPriority w:val="5"/>
    <w:unhideWhenUsed/>
    <w:qFormat/>
    <w:pPr>
      <w:spacing w:before="960" w:after="960"/>
      <w:ind w:right="2520"/>
    </w:pPr>
  </w:style>
  <w:style w:type="character" w:customStyle="1" w:styleId="KapanChar">
    <w:name w:val="Kapanış Char"/>
    <w:basedOn w:val="VarsaylanParagrafYazTipi"/>
    <w:link w:val="Kapan"/>
    <w:uiPriority w:val="5"/>
    <w:rPr>
      <w:rFonts w:eastAsiaTheme="minorEastAsia" w:cstheme="minorBidi"/>
      <w:color w:val="414751" w:themeColor="text2" w:themeShade="BF"/>
      <w:sz w:val="20"/>
      <w:szCs w:val="20"/>
      <w:lang w:val="tr-TR"/>
    </w:rPr>
  </w:style>
  <w:style w:type="character" w:styleId="Gl">
    <w:name w:val="Strong"/>
    <w:basedOn w:val="VarsaylanParagrafYazTipi"/>
    <w:uiPriority w:val="8"/>
    <w:qFormat/>
    <w:rPr>
      <w:b/>
      <w:bCs/>
    </w:rPr>
  </w:style>
  <w:style w:type="paragraph" w:styleId="ResimYazs">
    <w:name w:val="caption"/>
    <w:basedOn w:val="Normal"/>
    <w:next w:val="Normal"/>
    <w:uiPriority w:val="99"/>
    <w:semiHidden/>
    <w:pPr>
      <w:spacing w:line="240" w:lineRule="auto"/>
      <w:jc w:val="right"/>
    </w:pPr>
    <w:rPr>
      <w:b/>
      <w:bCs/>
      <w:color w:val="E65B01" w:themeColor="accent1" w:themeShade="BF"/>
      <w:sz w:val="16"/>
      <w:szCs w:val="16"/>
    </w:rPr>
  </w:style>
  <w:style w:type="character" w:styleId="Vurgu">
    <w:name w:val="Emphasis"/>
    <w:uiPriority w:val="20"/>
    <w:qFormat/>
    <w:rPr>
      <w:rFonts w:eastAsiaTheme="minorEastAsia" w:cstheme="minorBidi"/>
      <w:b/>
      <w:bCs/>
      <w:i/>
      <w:iCs/>
      <w:color w:val="2B2F36" w:themeColor="text2" w:themeShade="80"/>
      <w:spacing w:val="10"/>
      <w:sz w:val="18"/>
      <w:szCs w:val="18"/>
      <w:lang w:val="tr-TR"/>
    </w:rPr>
  </w:style>
  <w:style w:type="character" w:customStyle="1" w:styleId="Balk1Char">
    <w:name w:val="Başlık 1 Char"/>
    <w:basedOn w:val="VarsaylanParagrafYazTipi"/>
    <w:link w:val="Balk1"/>
    <w:uiPriority w:val="9"/>
    <w:semiHidden/>
    <w:rPr>
      <w:rFonts w:asciiTheme="majorHAnsi" w:eastAsiaTheme="majorEastAsia" w:hAnsiTheme="majorHAnsi" w:cstheme="majorBidi"/>
      <w:smallCaps/>
      <w:color w:val="414751" w:themeColor="text2" w:themeShade="BF"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Pr>
      <w:rFonts w:asciiTheme="majorHAnsi" w:eastAsiaTheme="majorEastAsia" w:hAnsiTheme="majorHAnsi" w:cstheme="majorBidi"/>
      <w:color w:val="414751" w:themeColor="text2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ajorHAnsi" w:eastAsiaTheme="majorEastAsia" w:hAnsiTheme="majorHAnsi" w:cstheme="majorBidi"/>
      <w:color w:val="414751" w:themeColor="text2" w:themeShade="BF"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Pr>
      <w:rFonts w:asciiTheme="majorHAnsi" w:eastAsiaTheme="majorEastAsia" w:hAnsiTheme="majorHAnsi" w:cstheme="majorBidi"/>
      <w:color w:val="E65B0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Pr>
      <w:i/>
      <w:iCs/>
      <w:color w:val="E65B0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Pr>
      <w:b/>
      <w:bCs/>
      <w:color w:val="E65B01" w:themeColor="accent1" w:themeShade="BF"/>
      <w:sz w:val="20"/>
    </w:rPr>
  </w:style>
  <w:style w:type="character" w:customStyle="1" w:styleId="Balk7Char">
    <w:name w:val="Başlık 7 Char"/>
    <w:basedOn w:val="VarsaylanParagrafYazTipi"/>
    <w:link w:val="Balk7"/>
    <w:uiPriority w:val="9"/>
    <w:semiHidden/>
    <w:rPr>
      <w:b/>
      <w:bCs/>
      <w:i/>
      <w:iCs/>
      <w:color w:val="E65B01" w:themeColor="accent1" w:themeShade="BF"/>
      <w:sz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Pr>
      <w:b/>
      <w:bCs/>
      <w:color w:val="3667C3" w:themeColor="accent2" w:themeShade="BF"/>
      <w:sz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Pr>
      <w:b/>
      <w:bCs/>
      <w:i/>
      <w:iCs/>
      <w:color w:val="3667C3" w:themeColor="accent2" w:themeShade="BF"/>
      <w:sz w:val="18"/>
      <w:szCs w:val="18"/>
    </w:rPr>
  </w:style>
  <w:style w:type="character" w:styleId="GlVurgulama">
    <w:name w:val="Intense Emphasis"/>
    <w:basedOn w:val="VarsaylanParagrafYazTipi"/>
    <w:uiPriority w:val="21"/>
    <w:qFormat/>
    <w:rPr>
      <w:i/>
      <w:iCs/>
      <w:caps/>
      <w:color w:val="E65B01" w:themeColor="accent1" w:themeShade="BF"/>
      <w:spacing w:val="10"/>
      <w:sz w:val="18"/>
      <w:szCs w:val="18"/>
    </w:rPr>
  </w:style>
  <w:style w:type="paragraph" w:styleId="Alnt">
    <w:name w:val="Quote"/>
    <w:basedOn w:val="Normal"/>
    <w:link w:val="AlntChar"/>
    <w:uiPriority w:val="29"/>
    <w:qFormat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14751" w:themeColor="text2" w:themeShade="BF"/>
      <w:sz w:val="20"/>
    </w:rPr>
  </w:style>
  <w:style w:type="paragraph" w:styleId="GlAlnt">
    <w:name w:val="Intense Quote"/>
    <w:basedOn w:val="Alnt"/>
    <w:link w:val="GlAlntChar"/>
    <w:uiPriority w:val="30"/>
    <w:qFormat/>
    <w:pPr>
      <w:pBdr>
        <w:bottom w:val="double" w:sz="4" w:space="4" w:color="FE8637" w:themeColor="accent1"/>
      </w:pBdr>
      <w:spacing w:line="300" w:lineRule="auto"/>
      <w:ind w:left="936" w:right="936"/>
    </w:pPr>
    <w:rPr>
      <w:i w:val="0"/>
      <w:color w:val="E65B0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color w:val="E65B01" w:themeColor="accent1" w:themeShade="BF"/>
      <w:sz w:val="20"/>
    </w:rPr>
  </w:style>
  <w:style w:type="character" w:styleId="GlBavuru">
    <w:name w:val="Intense Reference"/>
    <w:basedOn w:val="VarsaylanParagrafYazTipi"/>
    <w:uiPriority w:val="32"/>
    <w:qFormat/>
    <w:rPr>
      <w:b/>
      <w:bCs/>
      <w:caps/>
      <w:color w:val="3667C3" w:themeColor="accent2" w:themeShade="BF"/>
      <w:spacing w:val="5"/>
      <w:sz w:val="18"/>
      <w:szCs w:val="18"/>
    </w:rPr>
  </w:style>
  <w:style w:type="numbering" w:customStyle="1" w:styleId="NumaralListe">
    <w:name w:val="Numaralı Liste"/>
    <w:uiPriority w:val="99"/>
    <w:pPr>
      <w:numPr>
        <w:numId w:val="3"/>
      </w:numPr>
    </w:pPr>
  </w:style>
  <w:style w:type="paragraph" w:styleId="Altyaz">
    <w:name w:val="Subtitle"/>
    <w:basedOn w:val="Normal"/>
    <w:link w:val="AltyazChar"/>
    <w:uiPriority w:val="11"/>
    <w:rPr>
      <w:i/>
      <w:iCs/>
      <w:color w:val="575F6D" w:themeColor="text2"/>
      <w:spacing w:val="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Pr>
      <w:i/>
      <w:iCs/>
      <w:color w:val="575F6D" w:themeColor="text2"/>
      <w:spacing w:val="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Pr>
      <w:i/>
      <w:iCs/>
      <w:color w:val="E65B01" w:themeColor="accent1" w:themeShade="BF"/>
    </w:rPr>
  </w:style>
  <w:style w:type="character" w:styleId="HafifBavuru">
    <w:name w:val="Subtle Reference"/>
    <w:basedOn w:val="VarsaylanParagrafYazTipi"/>
    <w:uiPriority w:val="31"/>
    <w:qFormat/>
    <w:rPr>
      <w:b/>
      <w:bCs/>
      <w:i/>
      <w:iCs/>
      <w:color w:val="3667C3" w:themeColor="accent2" w:themeShade="BF"/>
    </w:rPr>
  </w:style>
  <w:style w:type="paragraph" w:styleId="KonuBal">
    <w:name w:val="Title"/>
    <w:basedOn w:val="Normal"/>
    <w:link w:val="KonuBalChar"/>
    <w:uiPriority w:val="10"/>
    <w:rPr>
      <w:rFonts w:asciiTheme="majorHAnsi" w:eastAsiaTheme="majorEastAsia" w:hAnsiTheme="majorHAnsi" w:cstheme="majorBidi"/>
      <w:smallCaps/>
      <w:color w:val="FE8637" w:themeColor="accent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Theme="majorHAnsi" w:eastAsiaTheme="majorEastAsia" w:hAnsiTheme="majorHAnsi" w:cstheme="majorBidi"/>
      <w:smallCaps/>
      <w:color w:val="FE8637" w:themeColor="accent1"/>
      <w:spacing w:val="10"/>
      <w:sz w:val="48"/>
      <w:szCs w:val="48"/>
    </w:rPr>
  </w:style>
  <w:style w:type="paragraph" w:styleId="AralkYok">
    <w:name w:val="No Spacing"/>
    <w:uiPriority w:val="1"/>
    <w:unhideWhenUsed/>
    <w:qFormat/>
    <w:pPr>
      <w:spacing w:after="0" w:line="240" w:lineRule="auto"/>
    </w:pPr>
    <w:rPr>
      <w:rFonts w:eastAsiaTheme="minorEastAsia" w:cstheme="minorBidi"/>
      <w:color w:val="414751" w:themeColor="text2" w:themeShade="BF"/>
      <w:sz w:val="20"/>
      <w:szCs w:val="20"/>
      <w:lang w:val="tr-TR"/>
    </w:rPr>
  </w:style>
  <w:style w:type="paragraph" w:customStyle="1" w:styleId="Yanubuk">
    <w:name w:val="Yan Çubuk"/>
    <w:basedOn w:val="Normal"/>
    <w:uiPriority w:val="2"/>
    <w:semiHidden/>
    <w:unhideWhenUsed/>
    <w:pPr>
      <w:spacing w:line="300" w:lineRule="auto"/>
    </w:pPr>
    <w:rPr>
      <w:b/>
      <w:bCs/>
      <w:color w:val="E65B01" w:themeColor="accent1" w:themeShade="BF"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pPr>
      <w:spacing w:after="0" w:line="240" w:lineRule="auto"/>
    </w:pPr>
    <w:rPr>
      <w:rFonts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eastAsiaTheme="minorEastAsia" w:hAnsi="Tahoma" w:cstheme="minorBidi"/>
      <w:color w:val="414751" w:themeColor="text2" w:themeShade="BF"/>
      <w:sz w:val="16"/>
      <w:szCs w:val="16"/>
      <w:lang w:val="tr-TR"/>
    </w:rPr>
  </w:style>
  <w:style w:type="character" w:styleId="YerTutucuMetni">
    <w:name w:val="Placeholder Text"/>
    <w:basedOn w:val="VarsaylanParagrafYazTipi"/>
    <w:uiPriority w:val="99"/>
    <w:unhideWhenUsed/>
    <w:rPr>
      <w:color w:val="808080"/>
    </w:rPr>
  </w:style>
  <w:style w:type="paragraph" w:customStyle="1" w:styleId="GndereninAdresi">
    <w:name w:val="Gönderenin Adresi"/>
    <w:basedOn w:val="Normal"/>
    <w:uiPriority w:val="2"/>
    <w:qFormat/>
    <w:rPr>
      <w:color w:val="FFFFFF" w:themeColor="background1"/>
      <w:spacing w:val="20"/>
    </w:rPr>
  </w:style>
  <w:style w:type="paragraph" w:styleId="Tarih">
    <w:name w:val="Date"/>
    <w:basedOn w:val="Normal"/>
    <w:next w:val="Normal"/>
    <w:link w:val="TarihChar"/>
    <w:uiPriority w:val="99"/>
    <w:unhideWhenUsed/>
    <w:rPr>
      <w:b/>
      <w:bCs/>
      <w:color w:val="FE8637" w:themeColor="accent1"/>
    </w:rPr>
  </w:style>
  <w:style w:type="character" w:customStyle="1" w:styleId="TarihChar">
    <w:name w:val="Tarih Char"/>
    <w:basedOn w:val="VarsaylanParagrafYazTipi"/>
    <w:link w:val="Tarih"/>
    <w:uiPriority w:val="99"/>
    <w:rPr>
      <w:rFonts w:eastAsiaTheme="minorEastAsia" w:cstheme="minorBidi"/>
      <w:b/>
      <w:bCs/>
      <w:color w:val="FE8637" w:themeColor="accent1"/>
      <w:sz w:val="20"/>
      <w:szCs w:val="20"/>
      <w:lang w:val="tr-TR"/>
    </w:rPr>
  </w:style>
  <w:style w:type="paragraph" w:styleId="mza">
    <w:name w:val="Signature"/>
    <w:basedOn w:val="Kapan"/>
    <w:link w:val="mzaChar"/>
    <w:uiPriority w:val="99"/>
    <w:unhideWhenUsed/>
    <w:pPr>
      <w:spacing w:before="0" w:after="0"/>
      <w:contextualSpacing/>
    </w:pPr>
  </w:style>
  <w:style w:type="character" w:customStyle="1" w:styleId="mzaChar">
    <w:name w:val="İmza Char"/>
    <w:basedOn w:val="VarsaylanParagrafYazTipi"/>
    <w:link w:val="mza"/>
    <w:uiPriority w:val="99"/>
    <w:rPr>
      <w:color w:val="414751" w:themeColor="text2" w:themeShade="BF"/>
      <w:sz w:val="20"/>
    </w:rPr>
  </w:style>
  <w:style w:type="paragraph" w:customStyle="1" w:styleId="AlcAd">
    <w:name w:val="Alıcı Adı"/>
    <w:basedOn w:val="Normal"/>
    <w:uiPriority w:val="3"/>
    <w:qFormat/>
    <w:pPr>
      <w:spacing w:before="480" w:after="0" w:line="240" w:lineRule="auto"/>
      <w:contextualSpacing/>
    </w:pPr>
    <w:rPr>
      <w:b/>
      <w:bCs/>
    </w:rPr>
  </w:style>
  <w:style w:type="paragraph" w:styleId="ListeParagraf">
    <w:name w:val="List Paragraph"/>
    <w:basedOn w:val="Normal"/>
    <w:uiPriority w:val="39"/>
    <w:unhideWhenUsed/>
    <w:qFormat/>
    <w:pPr>
      <w:ind w:left="720"/>
    </w:pPr>
  </w:style>
  <w:style w:type="paragraph" w:customStyle="1" w:styleId="Maddeareti1">
    <w:name w:val="Madde İşareti 1"/>
    <w:basedOn w:val="ListeParagraf"/>
    <w:uiPriority w:val="37"/>
    <w:qFormat/>
    <w:pPr>
      <w:numPr>
        <w:numId w:val="22"/>
      </w:numPr>
      <w:spacing w:after="0"/>
      <w:contextualSpacing/>
    </w:pPr>
    <w:rPr>
      <w:color w:val="auto"/>
    </w:rPr>
  </w:style>
  <w:style w:type="paragraph" w:customStyle="1" w:styleId="Maddeareti2">
    <w:name w:val="Madde İşareti 2"/>
    <w:basedOn w:val="ListeParagraf"/>
    <w:uiPriority w:val="37"/>
    <w:qFormat/>
    <w:pPr>
      <w:numPr>
        <w:ilvl w:val="1"/>
        <w:numId w:val="22"/>
      </w:numPr>
      <w:contextualSpacing/>
    </w:pPr>
    <w:rPr>
      <w:color w:val="auto"/>
    </w:rPr>
  </w:style>
  <w:style w:type="paragraph" w:customStyle="1" w:styleId="irketAd">
    <w:name w:val="Şirket Adı"/>
    <w:basedOn w:val="Normal"/>
    <w:uiPriority w:val="4"/>
    <w:qFormat/>
    <w:rPr>
      <w:color w:val="FFFFFF" w:themeColor="background1"/>
      <w:spacing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0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YSEL\AppData\Roaming\Microsoft\&#350;ablonlar\Mektup%20(Cumba%20tasar&#305;m&#30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244ED597EBD49E2AF6DC2FAC2D8662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1E48944-5CD6-49F4-A0C2-915B07340C4F}"/>
      </w:docPartPr>
      <w:docPartBody>
        <w:p w:rsidR="002D47FE" w:rsidRDefault="009A14F4">
          <w:pPr>
            <w:pStyle w:val="9244ED597EBD49E2AF6DC2FAC2D86624"/>
          </w:pPr>
          <w:r>
            <w:rPr>
              <w:rFonts w:asciiTheme="majorHAnsi" w:eastAsiaTheme="majorEastAsia" w:hAnsiTheme="majorHAnsi" w:cstheme="majorBidi"/>
              <w:caps/>
              <w:sz w:val="44"/>
              <w:szCs w:val="44"/>
            </w:rPr>
            <w:t>[Gönderen şirket adını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E02"/>
    <w:rsid w:val="001D12DE"/>
    <w:rsid w:val="00231047"/>
    <w:rsid w:val="0025579B"/>
    <w:rsid w:val="002A3E02"/>
    <w:rsid w:val="002D47FE"/>
    <w:rsid w:val="009A14F4"/>
    <w:rsid w:val="00F1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8D4CDD4F5DF74248A2B99DB89E2D64B8">
    <w:name w:val="8D4CDD4F5DF74248A2B99DB89E2D64B8"/>
  </w:style>
  <w:style w:type="paragraph" w:customStyle="1" w:styleId="F0D4F84CC60B48F3B9D9DE0D44E28B21">
    <w:name w:val="F0D4F84CC60B48F3B9D9DE0D44E28B21"/>
  </w:style>
  <w:style w:type="character" w:styleId="YerTutucuMetni">
    <w:name w:val="Placeholder Text"/>
    <w:basedOn w:val="VarsaylanParagrafYazTipi"/>
    <w:uiPriority w:val="99"/>
    <w:unhideWhenUsed/>
    <w:rPr>
      <w:rFonts w:eastAsiaTheme="minorEastAsia" w:cstheme="minorBidi"/>
      <w:bCs w:val="0"/>
      <w:iCs w:val="0"/>
      <w:color w:val="808080"/>
      <w:szCs w:val="20"/>
      <w:lang w:val="tr-TR"/>
    </w:rPr>
  </w:style>
  <w:style w:type="paragraph" w:customStyle="1" w:styleId="367360B7FFE946C3A194B889F3DCDB30">
    <w:name w:val="367360B7FFE946C3A194B889F3DCDB30"/>
  </w:style>
  <w:style w:type="paragraph" w:customStyle="1" w:styleId="168A2987C90741B78D5B6212A2DE59EA">
    <w:name w:val="168A2987C90741B78D5B6212A2DE59EA"/>
  </w:style>
  <w:style w:type="paragraph" w:customStyle="1" w:styleId="BDC11B75E45B4E478611DC29D73B84EB">
    <w:name w:val="BDC11B75E45B4E478611DC29D73B84EB"/>
  </w:style>
  <w:style w:type="paragraph" w:customStyle="1" w:styleId="3F5CD4C4554B4CD39EE8AFD10EE605DF">
    <w:name w:val="3F5CD4C4554B4CD39EE8AFD10EE605DF"/>
  </w:style>
  <w:style w:type="paragraph" w:customStyle="1" w:styleId="C52DB59AB1A344078EC9767BDB047BDD">
    <w:name w:val="C52DB59AB1A344078EC9767BDB047BDD"/>
  </w:style>
  <w:style w:type="paragraph" w:customStyle="1" w:styleId="56CF94844821456F974ACF6967D9A499">
    <w:name w:val="56CF94844821456F974ACF6967D9A499"/>
  </w:style>
  <w:style w:type="paragraph" w:customStyle="1" w:styleId="2F7AA07BC9584D86AA9C2551AA9454C3">
    <w:name w:val="2F7AA07BC9584D86AA9C2551AA9454C3"/>
  </w:style>
  <w:style w:type="paragraph" w:customStyle="1" w:styleId="9244ED597EBD49E2AF6DC2FAC2D86624">
    <w:name w:val="9244ED597EBD49E2AF6DC2FAC2D86624"/>
  </w:style>
  <w:style w:type="paragraph" w:customStyle="1" w:styleId="BDCCA73306A040C2958CA7A901A0C1A4">
    <w:name w:val="BDCCA73306A040C2958CA7A901A0C1A4"/>
  </w:style>
  <w:style w:type="paragraph" w:customStyle="1" w:styleId="040ED9C7D1DF4361992C24AAA84571F3">
    <w:name w:val="040ED9C7D1DF4361992C24AAA84571F3"/>
  </w:style>
  <w:style w:type="paragraph" w:customStyle="1" w:styleId="570C968F93B04AA1A34741351E820642">
    <w:name w:val="570C968F93B04AA1A34741351E820642"/>
  </w:style>
  <w:style w:type="paragraph" w:customStyle="1" w:styleId="DC31BB547B4A4E2C9B4BCC477F78C341">
    <w:name w:val="DC31BB547B4A4E2C9B4BCC477F78C341"/>
    <w:rsid w:val="002A3E02"/>
  </w:style>
  <w:style w:type="paragraph" w:customStyle="1" w:styleId="14793B010ACB4D90AAD08E023AC74E5F">
    <w:name w:val="14793B010ACB4D90AAD08E023AC74E5F"/>
    <w:rsid w:val="002A3E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riel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riel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riel">
      <a:fillStyleLst>
        <a:solidFill>
          <a:schemeClr val="phClr"/>
        </a:solidFill>
        <a:gradFill rotWithShape="1">
          <a:gsLst>
            <a:gs pos="0">
              <a:schemeClr val="phClr">
                <a:tint val="39000"/>
                <a:satMod val="260000"/>
              </a:schemeClr>
            </a:gs>
            <a:gs pos="30000">
              <a:schemeClr val="phClr">
                <a:tint val="39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>
            <a:fillToRect l="30000" t="155000" r="150000" b="75000"/>
          </a:path>
        </a:gradFill>
        <a:gradFill rotWithShape="1">
          <a:gsLst>
            <a:gs pos="0">
              <a:schemeClr val="phClr">
                <a:shade val="63000"/>
                <a:satMod val="170000"/>
              </a:schemeClr>
            </a:gs>
            <a:gs pos="30000">
              <a:schemeClr val="phClr">
                <a:shade val="58000"/>
                <a:satMod val="170000"/>
              </a:schemeClr>
            </a:gs>
            <a:gs pos="75000">
              <a:schemeClr val="phClr">
                <a:shade val="31000"/>
                <a:satMod val="170000"/>
              </a:schemeClr>
            </a:gs>
            <a:gs pos="100000">
              <a:schemeClr val="phClr">
                <a:shade val="15000"/>
                <a:satMod val="170000"/>
              </a:schemeClr>
            </a:gs>
          </a:gsLst>
          <a:path path="circle">
            <a:fillToRect l="30000" t="155000" r="150000" b="75000"/>
          </a:path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</a:effectStyle>
        <a:effectStyle>
          <a:effectLst>
            <a:outerShdw blurRad="50800" dist="20000" dir="5400000" rotWithShape="0">
              <a:srgbClr val="000000">
                <a:alpha val="42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0"/>
            </a:lightRig>
          </a:scene3d>
          <a:sp3d>
            <a:bevelT w="47625" h="69850"/>
            <a:contourClr>
              <a:schemeClr val="lt1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tns:customPropertyEditors xmlns:tns="http://schemas.microsoft.com/office/2006/customDocumentInformationPanel">
  <tns:showOnOpen/>
  <tns:defaultPropertyEditorNamespace/>
</tns:customPropertyEdito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1817F-4479-49AC-8CBB-53DFA2B0A7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0A9728-912F-4813-AD0A-EFB96BFA9368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1928DF6D-CCEE-4145-A43E-EF750989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Mektup (Cumba tasarımı)</Template>
  <TotalTime>68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(Oriel theme)</vt:lpstr>
      <vt:lpstr/>
    </vt:vector>
  </TitlesOfParts>
  <Company>MUZAFFERETTİN GAZİ LKOKULU 3/A SINIFI</Company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VEYSEL</dc:creator>
  <cp:keywords>www.sorubak.com</cp:keywords>
  <dc:description>www.sorubak.com</dc:description>
  <cp:lastModifiedBy>doğan</cp:lastModifiedBy>
  <cp:revision>9</cp:revision>
  <dcterms:created xsi:type="dcterms:W3CDTF">2016-02-12T14:09:00Z</dcterms:created>
  <dcterms:modified xsi:type="dcterms:W3CDTF">2016-02-15T21:26:00Z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TC101927489990</vt:lpwstr>
  </property>
</Properties>
</file>