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7B2" w:rsidRDefault="00A178FE" w:rsidP="00972CB0">
      <w:pPr>
        <w:spacing w:line="360" w:lineRule="auto"/>
        <w:rPr>
          <w:noProof/>
          <w:spacing w:val="0"/>
          <w:lang w:eastAsia="tr-TR"/>
        </w:rPr>
      </w:pPr>
      <w:r w:rsidRPr="00A178FE">
        <w:rPr>
          <w:noProof/>
          <w:color w:val="00B050"/>
          <w:spacing w:val="0"/>
          <w:lang w:eastAsia="tr-TR"/>
        </w:rPr>
        <w:t>Adı Soyadı: ……………</w:t>
      </w:r>
      <w:r w:rsidR="00F521DF" w:rsidRPr="00A178FE">
        <w:rPr>
          <w:noProof/>
          <w:color w:val="00B050"/>
          <w:spacing w:val="0"/>
          <w:lang w:eastAsia="tr-TR"/>
        </w:rPr>
        <w:t>…………………</w:t>
      </w:r>
      <w:r w:rsidR="00094B90" w:rsidRPr="00A178FE">
        <w:rPr>
          <w:noProof/>
          <w:color w:val="00B050"/>
          <w:spacing w:val="0"/>
          <w:lang w:eastAsia="tr-TR"/>
        </w:rPr>
        <w:t>..................</w:t>
      </w:r>
      <w:r w:rsidR="00F521DF" w:rsidRPr="00A178FE">
        <w:rPr>
          <w:noProof/>
          <w:color w:val="00B050"/>
          <w:spacing w:val="0"/>
          <w:lang w:eastAsia="tr-TR"/>
        </w:rPr>
        <w:t>…………</w:t>
      </w:r>
      <w:r w:rsidR="00F521DF" w:rsidRPr="00A178FE">
        <w:rPr>
          <w:noProof/>
          <w:spacing w:val="0"/>
          <w:lang w:eastAsia="tr-TR"/>
        </w:rPr>
        <w:t xml:space="preserve"> </w:t>
      </w:r>
      <w:r w:rsidR="00972CB0">
        <w:rPr>
          <w:noProof/>
          <w:spacing w:val="0"/>
          <w:lang w:eastAsia="tr-TR"/>
        </w:rPr>
        <w:t xml:space="preserve">                       </w:t>
      </w:r>
      <w:r w:rsidR="00F521DF" w:rsidRPr="00A178FE">
        <w:rPr>
          <w:noProof/>
          <w:spacing w:val="0"/>
          <w:lang w:eastAsia="tr-TR"/>
        </w:rPr>
        <w:t>Sınıf: ……</w:t>
      </w:r>
      <w:r w:rsidR="00F521DF" w:rsidRPr="00A178FE">
        <w:rPr>
          <w:noProof/>
          <w:spacing w:val="0"/>
          <w:lang w:eastAsia="tr-TR"/>
        </w:rPr>
        <w:tab/>
        <w:t>No: ……</w:t>
      </w:r>
      <w:r w:rsidR="00687C00" w:rsidRPr="00A178FE">
        <w:rPr>
          <w:noProof/>
          <w:spacing w:val="0"/>
          <w:lang w:eastAsia="tr-TR"/>
        </w:rPr>
        <w:t xml:space="preserve"> </w:t>
      </w:r>
    </w:p>
    <w:p w:rsidR="00F521DF" w:rsidRPr="00286225" w:rsidRDefault="00052A57" w:rsidP="008157B2">
      <w:pPr>
        <w:spacing w:line="360" w:lineRule="auto"/>
        <w:jc w:val="center"/>
        <w:rPr>
          <w:noProof/>
          <w:spacing w:val="0"/>
          <w:sz w:val="20"/>
          <w:lang w:eastAsia="tr-TR"/>
        </w:rPr>
      </w:pPr>
      <w:r w:rsidRPr="00A178FE">
        <w:rPr>
          <w:noProof/>
          <w:spacing w:val="0"/>
          <w:lang w:eastAsia="tr-TR"/>
        </w:rPr>
        <w:t xml:space="preserve"> </w:t>
      </w:r>
      <w:r w:rsidRPr="00441BA3">
        <w:rPr>
          <w:b/>
          <w:noProof/>
          <w:color w:val="FF0000"/>
          <w:spacing w:val="0"/>
          <w:sz w:val="22"/>
          <w:lang w:eastAsia="tr-TR"/>
        </w:rPr>
        <w:t>Cuma Hikayesi - Cuma Hikayesi - Cuma Hikayesi</w:t>
      </w:r>
    </w:p>
    <w:p w:rsidR="00650567" w:rsidRDefault="00893D16" w:rsidP="00650567">
      <w:pPr>
        <w:tabs>
          <w:tab w:val="left" w:pos="7875"/>
        </w:tabs>
        <w:spacing w:line="240" w:lineRule="auto"/>
        <w:jc w:val="center"/>
        <w:rPr>
          <w:noProof/>
          <w:color w:val="0070C0"/>
          <w:spacing w:val="0"/>
          <w:sz w:val="32"/>
          <w:lang w:eastAsia="tr-TR"/>
        </w:rPr>
      </w:pPr>
      <w:r>
        <w:rPr>
          <w:noProof/>
          <w:color w:val="0070C0"/>
          <w:spacing w:val="0"/>
          <w:sz w:val="32"/>
          <w:lang w:eastAsia="tr-TR"/>
        </w:rPr>
        <w:t>Tutumluluk ve Para Biriktirme</w:t>
      </w:r>
      <w:hyperlink r:id="rId7" w:history="1"/>
      <w:r w:rsidR="007831A7">
        <w:rPr>
          <w:rStyle w:val="Kpr"/>
          <w:rFonts w:ascii="Times New Roman" w:hAnsi="Times New Roman" w:cs="Times New Roman"/>
          <w:szCs w:val="24"/>
        </w:rPr>
        <w:t xml:space="preserve"> </w:t>
      </w:r>
      <w:hyperlink r:id="rId8" w:history="1">
        <w:r w:rsidR="007831A7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893D16" w:rsidRDefault="00893D16" w:rsidP="00650567">
      <w:pPr>
        <w:tabs>
          <w:tab w:val="left" w:pos="7875"/>
        </w:tabs>
        <w:spacing w:line="240" w:lineRule="auto"/>
        <w:jc w:val="center"/>
        <w:rPr>
          <w:noProof/>
          <w:color w:val="0070C0"/>
          <w:spacing w:val="0"/>
          <w:sz w:val="32"/>
          <w:lang w:eastAsia="tr-TR"/>
        </w:rPr>
      </w:pPr>
      <w:r>
        <w:rPr>
          <w:noProof/>
          <w:color w:val="0070C0"/>
          <w:spacing w:val="0"/>
          <w:sz w:val="32"/>
          <w:lang w:eastAsia="tr-TR"/>
        </w:rPr>
        <w:drawing>
          <wp:inline distT="0" distB="0" distL="0" distR="0">
            <wp:extent cx="6093538" cy="3990975"/>
            <wp:effectExtent l="19050" t="0" r="2462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46" cy="3992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D16" w:rsidRDefault="00893D16" w:rsidP="00650567">
      <w:pPr>
        <w:tabs>
          <w:tab w:val="left" w:pos="7875"/>
        </w:tabs>
        <w:spacing w:line="240" w:lineRule="auto"/>
        <w:jc w:val="center"/>
        <w:rPr>
          <w:noProof/>
          <w:color w:val="0070C0"/>
          <w:spacing w:val="0"/>
          <w:sz w:val="32"/>
          <w:lang w:eastAsia="tr-TR"/>
        </w:rPr>
      </w:pPr>
      <w:r>
        <w:rPr>
          <w:noProof/>
          <w:color w:val="0070C0"/>
          <w:spacing w:val="0"/>
          <w:sz w:val="32"/>
          <w:lang w:eastAsia="tr-TR"/>
        </w:rPr>
        <w:drawing>
          <wp:inline distT="0" distB="0" distL="0" distR="0">
            <wp:extent cx="6164974" cy="4893247"/>
            <wp:effectExtent l="19050" t="0" r="7226" b="0"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197" cy="4893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D16" w:rsidRPr="00005DB6" w:rsidRDefault="00005DB6" w:rsidP="00005DB6">
      <w:pPr>
        <w:tabs>
          <w:tab w:val="left" w:pos="7875"/>
        </w:tabs>
        <w:spacing w:line="240" w:lineRule="auto"/>
        <w:rPr>
          <w:b/>
          <w:noProof/>
          <w:color w:val="00B050"/>
          <w:spacing w:val="0"/>
          <w:lang w:eastAsia="tr-TR"/>
        </w:rPr>
      </w:pPr>
      <w:r w:rsidRPr="00005DB6">
        <w:rPr>
          <w:b/>
          <w:noProof/>
          <w:color w:val="0070C0"/>
          <w:spacing w:val="0"/>
          <w:lang w:eastAsia="tr-TR"/>
        </w:rPr>
        <w:lastRenderedPageBreak/>
        <w:t xml:space="preserve">Ödev: </w:t>
      </w:r>
      <w:r w:rsidRPr="00005DB6">
        <w:rPr>
          <w:b/>
          <w:noProof/>
          <w:color w:val="00B050"/>
          <w:spacing w:val="0"/>
          <w:lang w:eastAsia="tr-TR"/>
        </w:rPr>
        <w:t>Türkçe defterine bu metinle ilgili 7 tane soru aklından yaz ve cevapla.</w:t>
      </w:r>
    </w:p>
    <w:p w:rsidR="0077646A" w:rsidRDefault="00893D16" w:rsidP="00650567">
      <w:pPr>
        <w:tabs>
          <w:tab w:val="left" w:pos="7875"/>
        </w:tabs>
        <w:spacing w:line="240" w:lineRule="auto"/>
        <w:jc w:val="center"/>
        <w:rPr>
          <w:noProof/>
          <w:spacing w:val="0"/>
          <w:lang w:eastAsia="tr-TR"/>
        </w:rPr>
      </w:pPr>
      <w:r>
        <w:rPr>
          <w:noProof/>
          <w:spacing w:val="0"/>
          <w:lang w:eastAsia="tr-TR"/>
        </w:rPr>
        <w:drawing>
          <wp:inline distT="0" distB="0" distL="0" distR="0">
            <wp:extent cx="6660515" cy="4690405"/>
            <wp:effectExtent l="19050" t="0" r="6985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469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567" w:rsidRDefault="00650567" w:rsidP="00650567">
      <w:pPr>
        <w:tabs>
          <w:tab w:val="left" w:pos="7875"/>
        </w:tabs>
        <w:spacing w:line="240" w:lineRule="auto"/>
        <w:jc w:val="center"/>
        <w:rPr>
          <w:noProof/>
          <w:spacing w:val="0"/>
          <w:lang w:eastAsia="tr-TR"/>
        </w:rPr>
      </w:pPr>
    </w:p>
    <w:p w:rsidR="00C777FF" w:rsidRDefault="00C777FF" w:rsidP="00650567">
      <w:pPr>
        <w:tabs>
          <w:tab w:val="left" w:pos="7875"/>
        </w:tabs>
        <w:spacing w:line="240" w:lineRule="auto"/>
        <w:jc w:val="center"/>
        <w:rPr>
          <w:rFonts w:ascii="Calibri" w:hAnsi="Calibri"/>
          <w:b/>
          <w:noProof/>
          <w:color w:val="FF0000"/>
          <w:spacing w:val="0"/>
          <w:lang w:eastAsia="tr-TR"/>
        </w:rPr>
      </w:pPr>
      <w:r w:rsidRPr="00723C07">
        <w:rPr>
          <w:rFonts w:ascii="Calibri" w:hAnsi="Calibri"/>
          <w:b/>
          <w:noProof/>
          <w:color w:val="FF0000"/>
          <w:spacing w:val="0"/>
          <w:lang w:eastAsia="tr-TR"/>
        </w:rPr>
        <w:t xml:space="preserve">YUKARIDAKİ METNİN SINAVI </w:t>
      </w:r>
      <w:r w:rsidRPr="00723C07">
        <w:rPr>
          <w:rFonts w:ascii="Calibri" w:hAnsi="Calibri"/>
          <w:b/>
          <w:noProof/>
          <w:color w:val="FF0000"/>
          <w:spacing w:val="0"/>
          <w:u w:val="single"/>
          <w:lang w:eastAsia="tr-TR"/>
        </w:rPr>
        <w:t>PAZARTESİ</w:t>
      </w:r>
      <w:r w:rsidRPr="00723C07">
        <w:rPr>
          <w:rFonts w:ascii="Calibri" w:hAnsi="Calibri"/>
          <w:b/>
          <w:noProof/>
          <w:color w:val="FF0000"/>
          <w:spacing w:val="0"/>
          <w:lang w:eastAsia="tr-TR"/>
        </w:rPr>
        <w:t xml:space="preserve"> GÜNÜ YAPILACAKTIR.</w:t>
      </w:r>
    </w:p>
    <w:p w:rsidR="00C777FF" w:rsidRDefault="00C777FF" w:rsidP="00650567">
      <w:pPr>
        <w:tabs>
          <w:tab w:val="left" w:pos="7875"/>
        </w:tabs>
        <w:spacing w:line="240" w:lineRule="auto"/>
        <w:jc w:val="center"/>
        <w:rPr>
          <w:rFonts w:ascii="Calibri" w:hAnsi="Calibri"/>
          <w:b/>
          <w:noProof/>
          <w:color w:val="FF0000"/>
          <w:spacing w:val="0"/>
          <w:lang w:eastAsia="tr-TR"/>
        </w:rPr>
      </w:pPr>
    </w:p>
    <w:p w:rsidR="008157B2" w:rsidRDefault="009E6404" w:rsidP="00650567">
      <w:pPr>
        <w:tabs>
          <w:tab w:val="left" w:pos="7875"/>
        </w:tabs>
        <w:spacing w:line="240" w:lineRule="auto"/>
        <w:jc w:val="center"/>
        <w:rPr>
          <w:noProof/>
          <w:spacing w:val="0"/>
          <w:lang w:eastAsia="tr-TR"/>
        </w:rPr>
      </w:pPr>
      <w:r>
        <w:rPr>
          <w:noProof/>
          <w:spacing w:val="0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05.5pt;height:40.5pt" strokecolor="blue" strokeweight="1.5pt">
            <v:shadow color="#868686"/>
            <v:textpath style="font-family:&quot;Verdana&quot;;font-weight:bold;v-text-kern:t" trim="t" fitpath="t" string="Benim öğrencilerim, can öğrencilerimmmmm."/>
          </v:shape>
        </w:pict>
      </w:r>
    </w:p>
    <w:p w:rsidR="00972CB0" w:rsidRDefault="00972CB0" w:rsidP="00A3036A">
      <w:pPr>
        <w:spacing w:line="240" w:lineRule="auto"/>
        <w:jc w:val="center"/>
        <w:rPr>
          <w:rFonts w:ascii="Calibri" w:hAnsi="Calibri"/>
          <w:b/>
          <w:noProof/>
          <w:color w:val="FF0000"/>
          <w:spacing w:val="0"/>
          <w:lang w:eastAsia="tr-TR"/>
        </w:rPr>
      </w:pPr>
    </w:p>
    <w:p w:rsidR="00A3036A" w:rsidRDefault="00650567" w:rsidP="00A3036A">
      <w:pPr>
        <w:spacing w:line="240" w:lineRule="auto"/>
        <w:jc w:val="center"/>
        <w:rPr>
          <w:rFonts w:ascii="Calibri" w:hAnsi="Calibri"/>
          <w:b/>
          <w:noProof/>
          <w:color w:val="FF0000"/>
          <w:spacing w:val="0"/>
          <w:lang w:eastAsia="tr-TR"/>
        </w:rPr>
      </w:pPr>
      <w:r>
        <w:rPr>
          <w:rFonts w:ascii="Calibri" w:hAnsi="Calibri"/>
          <w:b/>
          <w:noProof/>
          <w:color w:val="FF0000"/>
          <w:spacing w:val="0"/>
          <w:lang w:eastAsia="tr-TR"/>
        </w:rPr>
        <w:br/>
      </w:r>
      <w:r w:rsidR="009E6404">
        <w:rPr>
          <w:rFonts w:ascii="Calibri" w:hAnsi="Calibri"/>
          <w:b/>
          <w:noProof/>
          <w:color w:val="FF0000"/>
          <w:spacing w:val="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75.7pt;margin-top:12.5pt;width:169.5pt;height:68.25pt;z-index:251660288;mso-position-horizontal-relative:text;mso-position-vertical-relative:text" strokecolor="#7030a0">
            <v:textbox style="mso-next-textbox:#_x0000_s1033">
              <w:txbxContent>
                <w:p w:rsidR="00A3036A" w:rsidRDefault="00A3036A" w:rsidP="00A3036A">
                  <w:pPr>
                    <w:spacing w:line="720" w:lineRule="auto"/>
                    <w:rPr>
                      <w:spacing w:val="0"/>
                      <w:sz w:val="22"/>
                    </w:rPr>
                  </w:pPr>
                  <w:r>
                    <w:rPr>
                      <w:rFonts w:ascii="Century Gothic" w:hAnsi="Century Gothic"/>
                      <w:color w:val="FF0000"/>
                      <w:spacing w:val="0"/>
                      <w:sz w:val="22"/>
                    </w:rPr>
                    <w:t xml:space="preserve">Kişi: </w:t>
                  </w:r>
                  <w:r>
                    <w:rPr>
                      <w:spacing w:val="0"/>
                      <w:sz w:val="22"/>
                    </w:rPr>
                    <w:t xml:space="preserve"> ……………………</w:t>
                  </w:r>
                  <w:r w:rsidR="002377D5">
                    <w:rPr>
                      <w:spacing w:val="0"/>
                      <w:sz w:val="22"/>
                    </w:rPr>
                    <w:t>…..</w:t>
                  </w:r>
                  <w:r>
                    <w:rPr>
                      <w:spacing w:val="0"/>
                      <w:sz w:val="22"/>
                    </w:rPr>
                    <w:t>…………</w:t>
                  </w:r>
                </w:p>
                <w:p w:rsidR="00A3036A" w:rsidRDefault="00A3036A" w:rsidP="00A3036A">
                  <w:pPr>
                    <w:spacing w:line="720" w:lineRule="auto"/>
                  </w:pPr>
                  <w:r>
                    <w:rPr>
                      <w:spacing w:val="0"/>
                      <w:sz w:val="22"/>
                    </w:rPr>
                    <w:t>……………………………………………</w:t>
                  </w:r>
                </w:p>
              </w:txbxContent>
            </v:textbox>
          </v:shape>
        </w:pict>
      </w:r>
    </w:p>
    <w:p w:rsidR="00A3036A" w:rsidRDefault="009E6404" w:rsidP="00A3036A">
      <w:pPr>
        <w:spacing w:line="240" w:lineRule="auto"/>
        <w:jc w:val="center"/>
        <w:rPr>
          <w:rFonts w:ascii="Calibri" w:hAnsi="Calibri"/>
          <w:b/>
          <w:noProof/>
          <w:color w:val="FF0000"/>
          <w:spacing w:val="0"/>
          <w:lang w:eastAsia="tr-TR"/>
        </w:rPr>
      </w:pPr>
      <w:r>
        <w:rPr>
          <w:rFonts w:ascii="Calibri" w:hAnsi="Calibri"/>
          <w:b/>
          <w:noProof/>
          <w:color w:val="FF0000"/>
          <w:spacing w:val="0"/>
          <w:lang w:eastAsia="tr-TR"/>
        </w:rPr>
        <w:pict>
          <v:shape id="_x0000_s1032" type="#_x0000_t202" style="position:absolute;left:0;text-align:left;margin-left:-8.8pt;margin-top:10.2pt;width:169.5pt;height:68.25pt;z-index:251659264" strokecolor="red" strokeweight="1.5pt">
            <v:textbox style="mso-next-textbox:#_x0000_s1032">
              <w:txbxContent>
                <w:p w:rsidR="00A3036A" w:rsidRDefault="00A3036A" w:rsidP="00A3036A">
                  <w:pPr>
                    <w:spacing w:line="720" w:lineRule="auto"/>
                    <w:rPr>
                      <w:spacing w:val="0"/>
                      <w:sz w:val="22"/>
                    </w:rPr>
                  </w:pPr>
                  <w:r w:rsidRPr="000B46C4">
                    <w:rPr>
                      <w:rFonts w:ascii="Century Gothic" w:hAnsi="Century Gothic"/>
                      <w:color w:val="FF0000"/>
                      <w:spacing w:val="0"/>
                      <w:sz w:val="22"/>
                    </w:rPr>
                    <w:t>Olay:</w:t>
                  </w:r>
                  <w:r>
                    <w:rPr>
                      <w:spacing w:val="0"/>
                      <w:sz w:val="22"/>
                    </w:rPr>
                    <w:t xml:space="preserve"> ………………………</w:t>
                  </w:r>
                  <w:r w:rsidR="002377D5">
                    <w:rPr>
                      <w:spacing w:val="0"/>
                      <w:sz w:val="22"/>
                    </w:rPr>
                    <w:t>…</w:t>
                  </w:r>
                  <w:r>
                    <w:rPr>
                      <w:spacing w:val="0"/>
                      <w:sz w:val="22"/>
                    </w:rPr>
                    <w:t>………</w:t>
                  </w:r>
                </w:p>
                <w:p w:rsidR="00A3036A" w:rsidRDefault="00A3036A" w:rsidP="00A3036A">
                  <w:pPr>
                    <w:spacing w:line="720" w:lineRule="auto"/>
                  </w:pPr>
                  <w:r>
                    <w:rPr>
                      <w:spacing w:val="0"/>
                      <w:sz w:val="22"/>
                    </w:rPr>
                    <w:t>……………………………………………</w:t>
                  </w:r>
                </w:p>
              </w:txbxContent>
            </v:textbox>
          </v:shape>
        </w:pict>
      </w:r>
    </w:p>
    <w:p w:rsidR="00A3036A" w:rsidRDefault="009E6404" w:rsidP="00A3036A">
      <w:pPr>
        <w:spacing w:line="240" w:lineRule="auto"/>
        <w:jc w:val="center"/>
        <w:rPr>
          <w:rFonts w:ascii="Calibri" w:hAnsi="Calibri"/>
          <w:b/>
          <w:noProof/>
          <w:color w:val="FF0000"/>
          <w:spacing w:val="0"/>
          <w:lang w:eastAsia="tr-TR"/>
        </w:rPr>
      </w:pPr>
      <w:r>
        <w:rPr>
          <w:rFonts w:ascii="Calibri" w:hAnsi="Calibri"/>
          <w:b/>
          <w:noProof/>
          <w:color w:val="FF0000"/>
          <w:spacing w:val="0"/>
          <w:lang w:eastAsia="tr-TR"/>
        </w:rPr>
        <w:pict>
          <v:shape id="_x0000_s1034" type="#_x0000_t202" style="position:absolute;left:0;text-align:left;margin-left:362.35pt;margin-top:9.05pt;width:169.5pt;height:68.25pt;z-index:251661312" strokecolor="#e36c0a [2409]">
            <v:stroke dashstyle="dash"/>
            <v:textbox style="mso-next-textbox:#_x0000_s1034">
              <w:txbxContent>
                <w:p w:rsidR="00A3036A" w:rsidRDefault="00A3036A" w:rsidP="00A3036A">
                  <w:pPr>
                    <w:spacing w:line="720" w:lineRule="auto"/>
                    <w:rPr>
                      <w:spacing w:val="0"/>
                      <w:sz w:val="22"/>
                    </w:rPr>
                  </w:pPr>
                  <w:r w:rsidRPr="00A3036A">
                    <w:rPr>
                      <w:rFonts w:ascii="Century Gothic" w:hAnsi="Century Gothic"/>
                      <w:b/>
                      <w:color w:val="00B050"/>
                      <w:spacing w:val="0"/>
                      <w:sz w:val="22"/>
                    </w:rPr>
                    <w:t>Yer:</w:t>
                  </w:r>
                  <w:r>
                    <w:rPr>
                      <w:rFonts w:ascii="Century Gothic" w:hAnsi="Century Gothic"/>
                      <w:color w:val="FF0000"/>
                      <w:spacing w:val="0"/>
                      <w:sz w:val="22"/>
                    </w:rPr>
                    <w:t xml:space="preserve"> </w:t>
                  </w:r>
                  <w:r>
                    <w:rPr>
                      <w:spacing w:val="0"/>
                      <w:sz w:val="22"/>
                    </w:rPr>
                    <w:t xml:space="preserve"> …………</w:t>
                  </w:r>
                  <w:r w:rsidR="002377D5">
                    <w:rPr>
                      <w:spacing w:val="0"/>
                      <w:sz w:val="22"/>
                    </w:rPr>
                    <w:t>….</w:t>
                  </w:r>
                  <w:r>
                    <w:rPr>
                      <w:spacing w:val="0"/>
                      <w:sz w:val="22"/>
                    </w:rPr>
                    <w:t>……………………</w:t>
                  </w:r>
                </w:p>
                <w:p w:rsidR="00A3036A" w:rsidRDefault="00A3036A" w:rsidP="00A3036A">
                  <w:pPr>
                    <w:spacing w:line="720" w:lineRule="auto"/>
                  </w:pPr>
                  <w:r>
                    <w:rPr>
                      <w:spacing w:val="0"/>
                      <w:sz w:val="22"/>
                    </w:rPr>
                    <w:t>……………………………………………</w:t>
                  </w:r>
                </w:p>
              </w:txbxContent>
            </v:textbox>
          </v:shape>
        </w:pict>
      </w:r>
    </w:p>
    <w:p w:rsidR="00A3036A" w:rsidRDefault="00A3036A" w:rsidP="00A3036A">
      <w:pPr>
        <w:spacing w:line="240" w:lineRule="auto"/>
        <w:jc w:val="center"/>
        <w:rPr>
          <w:rFonts w:ascii="Calibri" w:hAnsi="Calibri"/>
          <w:b/>
          <w:noProof/>
          <w:color w:val="FF0000"/>
          <w:spacing w:val="0"/>
          <w:lang w:eastAsia="tr-TR"/>
        </w:rPr>
      </w:pPr>
    </w:p>
    <w:p w:rsidR="00A3036A" w:rsidRDefault="00A3036A" w:rsidP="00A3036A">
      <w:pPr>
        <w:spacing w:line="240" w:lineRule="auto"/>
        <w:jc w:val="center"/>
        <w:rPr>
          <w:rFonts w:ascii="Calibri" w:hAnsi="Calibri"/>
          <w:b/>
          <w:noProof/>
          <w:color w:val="FF0000"/>
          <w:spacing w:val="0"/>
          <w:lang w:eastAsia="tr-TR"/>
        </w:rPr>
      </w:pPr>
    </w:p>
    <w:p w:rsidR="00A3036A" w:rsidRDefault="00A3036A" w:rsidP="00A3036A">
      <w:pPr>
        <w:spacing w:line="240" w:lineRule="auto"/>
        <w:rPr>
          <w:rFonts w:ascii="Calibri" w:hAnsi="Calibri"/>
          <w:b/>
          <w:noProof/>
          <w:color w:val="FF0000"/>
          <w:spacing w:val="0"/>
          <w:lang w:eastAsia="tr-TR"/>
        </w:rPr>
      </w:pPr>
    </w:p>
    <w:p w:rsidR="00972CB0" w:rsidRDefault="00972CB0" w:rsidP="00A3036A">
      <w:pPr>
        <w:spacing w:line="240" w:lineRule="auto"/>
        <w:rPr>
          <w:rFonts w:ascii="Calibri" w:hAnsi="Calibri"/>
          <w:b/>
          <w:noProof/>
          <w:color w:val="FF0000"/>
          <w:spacing w:val="0"/>
          <w:lang w:eastAsia="tr-TR"/>
        </w:rPr>
      </w:pPr>
    </w:p>
    <w:p w:rsidR="00A3036A" w:rsidRDefault="009E6404" w:rsidP="00A3036A">
      <w:pPr>
        <w:spacing w:line="240" w:lineRule="auto"/>
        <w:rPr>
          <w:rFonts w:ascii="Calibri" w:hAnsi="Calibri"/>
          <w:b/>
          <w:noProof/>
          <w:color w:val="FF0000"/>
          <w:spacing w:val="0"/>
          <w:lang w:eastAsia="tr-TR"/>
        </w:rPr>
      </w:pPr>
      <w:r>
        <w:rPr>
          <w:rFonts w:ascii="Calibri" w:hAnsi="Calibri"/>
          <w:b/>
          <w:noProof/>
          <w:color w:val="FF0000"/>
          <w:spacing w:val="0"/>
          <w:lang w:eastAsia="tr-TR"/>
        </w:rPr>
        <w:pict>
          <v:shape id="_x0000_s1035" type="#_x0000_t202" style="position:absolute;margin-left:166.7pt;margin-top:13.45pt;width:172.5pt;height:33pt;z-index:251662336" strokecolor="#00b0f0" strokeweight="2.25pt">
            <v:textbox style="mso-next-textbox:#_x0000_s1035">
              <w:txbxContent>
                <w:p w:rsidR="00A3036A" w:rsidRPr="00893D16" w:rsidRDefault="00893D16" w:rsidP="00A3036A">
                  <w:pPr>
                    <w:spacing w:line="720" w:lineRule="auto"/>
                    <w:jc w:val="center"/>
                    <w:rPr>
                      <w:b/>
                      <w:color w:val="0070C0"/>
                      <w:sz w:val="40"/>
                    </w:rPr>
                  </w:pPr>
                  <w:r w:rsidRPr="00893D16">
                    <w:rPr>
                      <w:rFonts w:ascii="Century Gothic" w:hAnsi="Century Gothic"/>
                      <w:b/>
                      <w:color w:val="0070C0"/>
                      <w:spacing w:val="0"/>
                      <w:sz w:val="36"/>
                    </w:rPr>
                    <w:t>HARİTA</w:t>
                  </w:r>
                </w:p>
              </w:txbxContent>
            </v:textbox>
          </v:shape>
        </w:pict>
      </w:r>
    </w:p>
    <w:p w:rsidR="00A3036A" w:rsidRDefault="00A3036A" w:rsidP="00A3036A">
      <w:pPr>
        <w:spacing w:line="240" w:lineRule="auto"/>
        <w:rPr>
          <w:rFonts w:ascii="Calibri" w:hAnsi="Calibri"/>
          <w:b/>
          <w:noProof/>
          <w:color w:val="FF0000"/>
          <w:spacing w:val="0"/>
          <w:lang w:eastAsia="tr-TR"/>
        </w:rPr>
      </w:pPr>
    </w:p>
    <w:p w:rsidR="00972CB0" w:rsidRDefault="00972CB0" w:rsidP="00A3036A">
      <w:pPr>
        <w:spacing w:line="240" w:lineRule="auto"/>
        <w:rPr>
          <w:rFonts w:ascii="Calibri" w:hAnsi="Calibri"/>
          <w:b/>
          <w:noProof/>
          <w:color w:val="FF0000"/>
          <w:spacing w:val="0"/>
          <w:lang w:eastAsia="tr-TR"/>
        </w:rPr>
      </w:pPr>
    </w:p>
    <w:p w:rsidR="00A3036A" w:rsidRDefault="00A3036A" w:rsidP="00A3036A">
      <w:pPr>
        <w:spacing w:line="240" w:lineRule="auto"/>
        <w:rPr>
          <w:rFonts w:ascii="Calibri" w:hAnsi="Calibri"/>
          <w:b/>
          <w:noProof/>
          <w:color w:val="FF0000"/>
          <w:spacing w:val="0"/>
          <w:lang w:eastAsia="tr-TR"/>
        </w:rPr>
      </w:pPr>
    </w:p>
    <w:p w:rsidR="00A3036A" w:rsidRDefault="00A3036A" w:rsidP="00A3036A">
      <w:pPr>
        <w:spacing w:line="240" w:lineRule="auto"/>
        <w:rPr>
          <w:rFonts w:ascii="Calibri" w:hAnsi="Calibri"/>
          <w:b/>
          <w:noProof/>
          <w:color w:val="FF0000"/>
          <w:spacing w:val="0"/>
          <w:lang w:eastAsia="tr-TR"/>
        </w:rPr>
      </w:pPr>
    </w:p>
    <w:p w:rsidR="00A3036A" w:rsidRDefault="009E6404" w:rsidP="00A3036A">
      <w:pPr>
        <w:spacing w:line="240" w:lineRule="auto"/>
        <w:rPr>
          <w:rFonts w:ascii="Calibri" w:hAnsi="Calibri"/>
          <w:b/>
          <w:noProof/>
          <w:color w:val="FF0000"/>
          <w:spacing w:val="0"/>
          <w:lang w:eastAsia="tr-TR"/>
        </w:rPr>
      </w:pPr>
      <w:r>
        <w:rPr>
          <w:rFonts w:ascii="Calibri" w:hAnsi="Calibri"/>
          <w:b/>
          <w:noProof/>
          <w:color w:val="FF0000"/>
          <w:spacing w:val="0"/>
          <w:lang w:eastAsia="tr-TR"/>
        </w:rPr>
        <w:pict>
          <v:shape id="_x0000_s1037" type="#_x0000_t202" style="position:absolute;margin-left:199.7pt;margin-top:8.5pt;width:308.25pt;height:99.65pt;z-index:251664384" strokecolor="#31849b [2408]">
            <v:textbox>
              <w:txbxContent>
                <w:p w:rsidR="00A3036A" w:rsidRDefault="00A3036A" w:rsidP="00893D16">
                  <w:pPr>
                    <w:spacing w:line="600" w:lineRule="auto"/>
                    <w:rPr>
                      <w:spacing w:val="0"/>
                      <w:sz w:val="22"/>
                    </w:rPr>
                  </w:pPr>
                  <w:r w:rsidRPr="00B06ED1">
                    <w:rPr>
                      <w:rFonts w:ascii="Century Gothic" w:hAnsi="Century Gothic"/>
                      <w:b/>
                      <w:i/>
                      <w:color w:val="00B0F0"/>
                      <w:spacing w:val="0"/>
                      <w:sz w:val="22"/>
                    </w:rPr>
                    <w:t>Ana fikir:</w:t>
                  </w:r>
                  <w:r>
                    <w:rPr>
                      <w:rFonts w:ascii="Century Gothic" w:hAnsi="Century Gothic"/>
                      <w:color w:val="FF0000"/>
                      <w:spacing w:val="0"/>
                      <w:sz w:val="22"/>
                    </w:rPr>
                    <w:t xml:space="preserve"> </w:t>
                  </w:r>
                  <w:r>
                    <w:rPr>
                      <w:spacing w:val="0"/>
                      <w:sz w:val="22"/>
                    </w:rPr>
                    <w:t xml:space="preserve"> ………………………………………………………………….</w:t>
                  </w:r>
                </w:p>
                <w:p w:rsidR="00893D16" w:rsidRDefault="00A3036A" w:rsidP="00893D16">
                  <w:pPr>
                    <w:spacing w:line="600" w:lineRule="auto"/>
                    <w:rPr>
                      <w:spacing w:val="0"/>
                      <w:sz w:val="22"/>
                    </w:rPr>
                  </w:pPr>
                  <w:r>
                    <w:rPr>
                      <w:spacing w:val="0"/>
                      <w:sz w:val="22"/>
                    </w:rPr>
                    <w:t>…………………………………………………………………………………..</w:t>
                  </w:r>
                </w:p>
                <w:p w:rsidR="00893D16" w:rsidRPr="00893D16" w:rsidRDefault="00893D16" w:rsidP="00A3036A">
                  <w:pPr>
                    <w:spacing w:line="720" w:lineRule="auto"/>
                    <w:rPr>
                      <w:color w:val="0070C0"/>
                      <w:spacing w:val="0"/>
                      <w:sz w:val="20"/>
                    </w:rPr>
                  </w:pPr>
                  <w:r w:rsidRPr="00893D16">
                    <w:rPr>
                      <w:color w:val="0070C0"/>
                      <w:spacing w:val="0"/>
                      <w:sz w:val="20"/>
                    </w:rPr>
                    <w:t>Öğrenciler, ana fikri genelde yazmıyorlar. Yazmalılar.</w:t>
                  </w:r>
                </w:p>
              </w:txbxContent>
            </v:textbox>
          </v:shape>
        </w:pict>
      </w:r>
      <w:r>
        <w:rPr>
          <w:rFonts w:ascii="Calibri" w:hAnsi="Calibri"/>
          <w:b/>
          <w:noProof/>
          <w:color w:val="FF0000"/>
          <w:spacing w:val="0"/>
          <w:lang w:eastAsia="tr-TR"/>
        </w:rPr>
        <w:pict>
          <v:shape id="_x0000_s1036" type="#_x0000_t202" style="position:absolute;margin-left:-2.8pt;margin-top:8.5pt;width:169.5pt;height:68.25pt;z-index:251663360" strokecolor="#0070c0">
            <v:textbox style="mso-next-textbox:#_x0000_s1036">
              <w:txbxContent>
                <w:p w:rsidR="00A3036A" w:rsidRDefault="00A3036A" w:rsidP="00A3036A">
                  <w:pPr>
                    <w:spacing w:line="720" w:lineRule="auto"/>
                    <w:rPr>
                      <w:spacing w:val="0"/>
                      <w:sz w:val="22"/>
                    </w:rPr>
                  </w:pPr>
                  <w:r>
                    <w:rPr>
                      <w:rFonts w:ascii="Century Gothic" w:hAnsi="Century Gothic"/>
                      <w:color w:val="FF0000"/>
                      <w:spacing w:val="0"/>
                      <w:sz w:val="22"/>
                    </w:rPr>
                    <w:t xml:space="preserve">Zaman: </w:t>
                  </w:r>
                  <w:r>
                    <w:rPr>
                      <w:spacing w:val="0"/>
                      <w:sz w:val="22"/>
                    </w:rPr>
                    <w:t xml:space="preserve"> ……………………</w:t>
                  </w:r>
                  <w:r w:rsidR="002377D5">
                    <w:rPr>
                      <w:spacing w:val="0"/>
                      <w:sz w:val="22"/>
                    </w:rPr>
                    <w:t>…….</w:t>
                  </w:r>
                  <w:r>
                    <w:rPr>
                      <w:spacing w:val="0"/>
                      <w:sz w:val="22"/>
                    </w:rPr>
                    <w:t>…</w:t>
                  </w:r>
                </w:p>
                <w:p w:rsidR="00A3036A" w:rsidRDefault="00A3036A" w:rsidP="00A3036A">
                  <w:pPr>
                    <w:spacing w:line="720" w:lineRule="auto"/>
                  </w:pPr>
                  <w:r>
                    <w:rPr>
                      <w:spacing w:val="0"/>
                      <w:sz w:val="22"/>
                    </w:rPr>
                    <w:t>……………………………………………</w:t>
                  </w:r>
                </w:p>
              </w:txbxContent>
            </v:textbox>
          </v:shape>
        </w:pict>
      </w:r>
    </w:p>
    <w:p w:rsidR="00A3036A" w:rsidRDefault="00A3036A" w:rsidP="00A3036A">
      <w:pPr>
        <w:spacing w:line="240" w:lineRule="auto"/>
        <w:rPr>
          <w:rFonts w:ascii="Calibri" w:hAnsi="Calibri"/>
          <w:b/>
          <w:noProof/>
          <w:color w:val="FF0000"/>
          <w:spacing w:val="0"/>
          <w:lang w:eastAsia="tr-TR"/>
        </w:rPr>
      </w:pPr>
    </w:p>
    <w:p w:rsidR="00A3036A" w:rsidRDefault="00A3036A" w:rsidP="00A3036A">
      <w:pPr>
        <w:spacing w:line="240" w:lineRule="auto"/>
        <w:rPr>
          <w:rFonts w:ascii="Calibri" w:hAnsi="Calibri"/>
          <w:b/>
          <w:noProof/>
          <w:color w:val="FF0000"/>
          <w:spacing w:val="0"/>
          <w:lang w:eastAsia="tr-TR"/>
        </w:rPr>
      </w:pPr>
    </w:p>
    <w:p w:rsidR="00A3036A" w:rsidRDefault="00A3036A" w:rsidP="00A3036A">
      <w:pPr>
        <w:spacing w:line="240" w:lineRule="auto"/>
        <w:rPr>
          <w:rFonts w:ascii="Calibri" w:hAnsi="Calibri"/>
          <w:b/>
          <w:noProof/>
          <w:color w:val="FF0000"/>
          <w:spacing w:val="0"/>
          <w:lang w:eastAsia="tr-TR"/>
        </w:rPr>
      </w:pPr>
    </w:p>
    <w:p w:rsidR="00A3036A" w:rsidRDefault="00A3036A" w:rsidP="00A3036A">
      <w:pPr>
        <w:spacing w:line="240" w:lineRule="auto"/>
        <w:rPr>
          <w:rFonts w:ascii="Calibri" w:hAnsi="Calibri"/>
          <w:b/>
          <w:noProof/>
          <w:color w:val="FF0000"/>
          <w:spacing w:val="0"/>
          <w:lang w:eastAsia="tr-TR"/>
        </w:rPr>
      </w:pPr>
    </w:p>
    <w:p w:rsidR="00A3036A" w:rsidRDefault="00A3036A" w:rsidP="00A3036A">
      <w:pPr>
        <w:spacing w:line="240" w:lineRule="auto"/>
        <w:rPr>
          <w:rFonts w:ascii="Calibri" w:hAnsi="Calibri"/>
          <w:b/>
          <w:noProof/>
          <w:color w:val="FF0000"/>
          <w:spacing w:val="0"/>
          <w:lang w:eastAsia="tr-TR"/>
        </w:rPr>
      </w:pPr>
    </w:p>
    <w:p w:rsidR="00A3036A" w:rsidRDefault="00A3036A" w:rsidP="00A3036A">
      <w:pPr>
        <w:spacing w:line="240" w:lineRule="auto"/>
        <w:rPr>
          <w:rFonts w:ascii="Calibri" w:hAnsi="Calibri"/>
          <w:b/>
          <w:noProof/>
          <w:color w:val="FF0000"/>
          <w:spacing w:val="0"/>
          <w:lang w:eastAsia="tr-TR"/>
        </w:rPr>
      </w:pPr>
    </w:p>
    <w:p w:rsidR="0069093B" w:rsidRDefault="0069093B" w:rsidP="001953A6">
      <w:pPr>
        <w:spacing w:line="360" w:lineRule="auto"/>
        <w:jc w:val="center"/>
        <w:rPr>
          <w:rFonts w:ascii="Century Gothic" w:hAnsi="Century Gothic"/>
          <w:b/>
          <w:spacing w:val="0"/>
          <w:sz w:val="18"/>
        </w:rPr>
      </w:pPr>
    </w:p>
    <w:p w:rsidR="007153D4" w:rsidRDefault="00972CB0" w:rsidP="001953A6">
      <w:pPr>
        <w:spacing w:line="360" w:lineRule="auto"/>
        <w:jc w:val="center"/>
        <w:rPr>
          <w:rFonts w:ascii="Century Gothic" w:hAnsi="Century Gothic"/>
          <w:b/>
          <w:spacing w:val="0"/>
          <w:sz w:val="18"/>
        </w:rPr>
      </w:pPr>
      <w:r>
        <w:rPr>
          <w:rFonts w:ascii="Century Gothic" w:hAnsi="Century Gothic"/>
          <w:b/>
          <w:noProof/>
          <w:spacing w:val="0"/>
          <w:sz w:val="18"/>
          <w:lang w:eastAsia="tr-TR"/>
        </w:rPr>
        <w:drawing>
          <wp:inline distT="0" distB="0" distL="0" distR="0">
            <wp:extent cx="5923280" cy="3686175"/>
            <wp:effectExtent l="19050" t="0" r="127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258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280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CB0" w:rsidRDefault="00972CB0" w:rsidP="00267CFA">
      <w:pPr>
        <w:spacing w:line="360" w:lineRule="auto"/>
        <w:rPr>
          <w:rFonts w:ascii="Century Gothic" w:hAnsi="Century Gothic"/>
          <w:b/>
          <w:spacing w:val="0"/>
          <w:sz w:val="18"/>
        </w:rPr>
      </w:pPr>
      <w:r>
        <w:rPr>
          <w:rFonts w:ascii="Century Gothic" w:hAnsi="Century Gothic"/>
          <w:b/>
          <w:spacing w:val="0"/>
          <w:sz w:val="18"/>
        </w:rPr>
        <w:t>*-*-*-*-*</w:t>
      </w:r>
    </w:p>
    <w:p w:rsidR="002377D5" w:rsidRDefault="00972CB0" w:rsidP="00267CFA">
      <w:pPr>
        <w:spacing w:line="360" w:lineRule="auto"/>
        <w:rPr>
          <w:rFonts w:ascii="Century Gothic" w:hAnsi="Century Gothic"/>
          <w:b/>
          <w:spacing w:val="0"/>
          <w:sz w:val="18"/>
        </w:rPr>
      </w:pPr>
      <w:r>
        <w:rPr>
          <w:rFonts w:ascii="Century Gothic" w:hAnsi="Century Gothic"/>
          <w:b/>
          <w:noProof/>
          <w:spacing w:val="0"/>
          <w:sz w:val="18"/>
          <w:lang w:eastAsia="tr-TR"/>
        </w:rPr>
        <w:drawing>
          <wp:inline distT="0" distB="0" distL="0" distR="0">
            <wp:extent cx="6660515" cy="3314700"/>
            <wp:effectExtent l="19050" t="0" r="698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109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CB0" w:rsidRDefault="00972CB0" w:rsidP="00267CFA">
      <w:pPr>
        <w:spacing w:line="360" w:lineRule="auto"/>
        <w:rPr>
          <w:rFonts w:ascii="Century Gothic" w:hAnsi="Century Gothic"/>
          <w:b/>
          <w:spacing w:val="0"/>
          <w:sz w:val="18"/>
        </w:rPr>
      </w:pPr>
      <w:r>
        <w:rPr>
          <w:rFonts w:ascii="Century Gothic" w:hAnsi="Century Gothic"/>
          <w:b/>
          <w:spacing w:val="0"/>
          <w:sz w:val="18"/>
        </w:rPr>
        <w:t>*-----------------*</w:t>
      </w:r>
    </w:p>
    <w:p w:rsidR="002377D5" w:rsidRDefault="00972CB0" w:rsidP="00267CFA">
      <w:pPr>
        <w:spacing w:line="360" w:lineRule="auto"/>
        <w:rPr>
          <w:rFonts w:ascii="Century Gothic" w:hAnsi="Century Gothic"/>
          <w:b/>
          <w:spacing w:val="0"/>
          <w:sz w:val="18"/>
        </w:rPr>
      </w:pPr>
      <w:r>
        <w:rPr>
          <w:rFonts w:ascii="Century Gothic" w:hAnsi="Century Gothic"/>
          <w:b/>
          <w:noProof/>
          <w:spacing w:val="0"/>
          <w:sz w:val="18"/>
          <w:lang w:eastAsia="tr-TR"/>
        </w:rPr>
        <w:lastRenderedPageBreak/>
        <w:drawing>
          <wp:inline distT="0" distB="0" distL="0" distR="0">
            <wp:extent cx="6660515" cy="2286534"/>
            <wp:effectExtent l="19050" t="0" r="698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261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2286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225" w:rsidRDefault="00267CFA" w:rsidP="00267CFA">
      <w:pPr>
        <w:spacing w:line="360" w:lineRule="auto"/>
        <w:rPr>
          <w:rFonts w:ascii="Century Gothic" w:hAnsi="Century Gothic"/>
          <w:color w:val="0070C0"/>
          <w:spacing w:val="0"/>
          <w:sz w:val="18"/>
        </w:rPr>
      </w:pPr>
      <w:r w:rsidRPr="00286225">
        <w:rPr>
          <w:rFonts w:ascii="Century Gothic" w:hAnsi="Century Gothic"/>
          <w:b/>
          <w:spacing w:val="0"/>
          <w:sz w:val="18"/>
        </w:rPr>
        <w:t>Adı Soyadı: …………………………………………</w:t>
      </w:r>
      <w:r w:rsidR="0062573D">
        <w:rPr>
          <w:rFonts w:ascii="Century Gothic" w:hAnsi="Century Gothic"/>
          <w:b/>
          <w:spacing w:val="0"/>
          <w:sz w:val="18"/>
        </w:rPr>
        <w:t>..................</w:t>
      </w:r>
      <w:r w:rsidR="00D83914" w:rsidRPr="00286225">
        <w:rPr>
          <w:rFonts w:ascii="Century Gothic" w:hAnsi="Century Gothic"/>
          <w:b/>
          <w:spacing w:val="0"/>
          <w:sz w:val="18"/>
        </w:rPr>
        <w:t xml:space="preserve"> </w:t>
      </w:r>
      <w:r w:rsidR="0062573D">
        <w:rPr>
          <w:rFonts w:ascii="Century Gothic" w:hAnsi="Century Gothic"/>
          <w:b/>
          <w:spacing w:val="0"/>
          <w:sz w:val="18"/>
        </w:rPr>
        <w:t xml:space="preserve">    </w:t>
      </w:r>
      <w:r w:rsidR="00FC5378">
        <w:rPr>
          <w:rFonts w:ascii="Century Gothic" w:hAnsi="Century Gothic"/>
          <w:b/>
          <w:spacing w:val="0"/>
          <w:sz w:val="18"/>
        </w:rPr>
        <w:t xml:space="preserve">     </w:t>
      </w:r>
      <w:r w:rsidR="00FC5378" w:rsidRPr="00FC5378">
        <w:rPr>
          <w:rFonts w:ascii="Century Gothic" w:hAnsi="Century Gothic"/>
          <w:b/>
          <w:spacing w:val="0"/>
        </w:rPr>
        <w:t>……………….</w:t>
      </w:r>
      <w:r w:rsidR="0062573D" w:rsidRPr="00FC5378">
        <w:rPr>
          <w:rFonts w:ascii="Century Gothic" w:hAnsi="Century Gothic"/>
          <w:b/>
          <w:spacing w:val="0"/>
        </w:rPr>
        <w:t xml:space="preserve">   </w:t>
      </w:r>
      <w:r w:rsidR="0062573D">
        <w:rPr>
          <w:rFonts w:ascii="Century Gothic" w:hAnsi="Century Gothic"/>
          <w:b/>
          <w:spacing w:val="0"/>
          <w:sz w:val="18"/>
        </w:rPr>
        <w:t xml:space="preserve">  </w:t>
      </w:r>
      <w:r w:rsidR="00D83914" w:rsidRPr="00286225">
        <w:rPr>
          <w:rFonts w:ascii="Century Gothic" w:hAnsi="Century Gothic"/>
          <w:b/>
          <w:spacing w:val="0"/>
          <w:sz w:val="18"/>
        </w:rPr>
        <w:t xml:space="preserve">    </w:t>
      </w:r>
      <w:r w:rsidRPr="00286225">
        <w:rPr>
          <w:rFonts w:ascii="Century Gothic" w:hAnsi="Century Gothic"/>
          <w:color w:val="0070C0"/>
          <w:spacing w:val="0"/>
          <w:sz w:val="18"/>
        </w:rPr>
        <w:t>D: …… Y: ……  B: ….. Puan: ………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4"/>
        <w:gridCol w:w="5315"/>
      </w:tblGrid>
      <w:tr w:rsidR="00DD6D29" w:rsidTr="0062573D">
        <w:tc>
          <w:tcPr>
            <w:tcW w:w="10629" w:type="dxa"/>
            <w:gridSpan w:val="2"/>
            <w:tcBorders>
              <w:top w:val="single" w:sz="12" w:space="0" w:color="00B050"/>
              <w:left w:val="single" w:sz="12" w:space="0" w:color="00B050"/>
              <w:right w:val="single" w:sz="12" w:space="0" w:color="00B050"/>
            </w:tcBorders>
          </w:tcPr>
          <w:p w:rsidR="00E36FE9" w:rsidRDefault="00E36FE9" w:rsidP="00E36FE9">
            <w:pPr>
              <w:spacing w:line="240" w:lineRule="auto"/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</w:pPr>
          </w:p>
          <w:p w:rsidR="00DD6D29" w:rsidRDefault="00DD6D29" w:rsidP="00E36FE9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1.</w:t>
            </w:r>
            <w:r w:rsidR="00090E5A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="00893D16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Tutumluluk nedir</w:t>
            </w:r>
            <w:r w:rsidR="00B06ED1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?</w:t>
            </w:r>
            <w:r w:rsidR="00090E5A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…………………………………</w:t>
            </w:r>
            <w:r w:rsidR="00811D24">
              <w:rPr>
                <w:rFonts w:ascii="Century Gothic" w:hAnsi="Century Gothic"/>
                <w:spacing w:val="0"/>
                <w:sz w:val="22"/>
                <w:szCs w:val="22"/>
              </w:rPr>
              <w:t>……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</w:t>
            </w:r>
            <w:r w:rsidR="00893D16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…………………………..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</w:t>
            </w:r>
          </w:p>
          <w:p w:rsidR="00893D16" w:rsidRDefault="00893D16" w:rsidP="00E36FE9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………………………………………………………………………………………………………………………..</w:t>
            </w:r>
          </w:p>
          <w:p w:rsidR="00DD6D29" w:rsidRPr="00E36FE9" w:rsidRDefault="00DD6D29" w:rsidP="00E36FE9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2.</w:t>
            </w:r>
            <w:r w:rsidR="00090E5A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="00893D16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Elbise ve ayakkabılarımızı nasıl kullanmalıyız?</w:t>
            </w:r>
            <w:r w:rsidRPr="00E36FE9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="00B06ED1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</w:t>
            </w:r>
            <w:r w:rsidR="00811D24">
              <w:rPr>
                <w:rFonts w:ascii="Century Gothic" w:hAnsi="Century Gothic"/>
                <w:spacing w:val="0"/>
                <w:sz w:val="22"/>
                <w:szCs w:val="22"/>
              </w:rPr>
              <w:t>.…..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</w:t>
            </w:r>
          </w:p>
          <w:p w:rsidR="00811D24" w:rsidRPr="00E36FE9" w:rsidRDefault="00811D24" w:rsidP="00811D24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3.</w:t>
            </w:r>
            <w:r w:rsidR="007D5357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 xml:space="preserve"> </w:t>
            </w:r>
            <w:r w:rsidR="00893D16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 xml:space="preserve">Elektriği, suyu ve gıdayı ne kadar kullanmalıyız?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</w:t>
            </w:r>
            <w:r w:rsidR="00893D16">
              <w:rPr>
                <w:rFonts w:ascii="Century Gothic" w:hAnsi="Century Gothic"/>
                <w:spacing w:val="0"/>
                <w:sz w:val="22"/>
                <w:szCs w:val="22"/>
              </w:rPr>
              <w:t>……..…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</w:t>
            </w:r>
          </w:p>
          <w:p w:rsidR="00811D24" w:rsidRDefault="00811D24" w:rsidP="00811D24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 xml:space="preserve">4. </w:t>
            </w:r>
            <w:r w:rsidR="00893D16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Elektrik, su ve ekmek tüm insanların neyidir?</w:t>
            </w:r>
            <w:r w:rsidR="008D51D5">
              <w:rPr>
                <w:rFonts w:ascii="Century Gothic" w:hAnsi="Century Gothic"/>
                <w:b/>
                <w:color w:val="4A442A" w:themeColor="background2" w:themeShade="40"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</w:t>
            </w:r>
            <w:r>
              <w:rPr>
                <w:rFonts w:ascii="Century Gothic" w:hAnsi="Century Gothic"/>
                <w:spacing w:val="0"/>
                <w:sz w:val="22"/>
                <w:szCs w:val="22"/>
              </w:rPr>
              <w:t>…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</w:t>
            </w:r>
            <w:r>
              <w:rPr>
                <w:rFonts w:ascii="Century Gothic" w:hAnsi="Century Gothic"/>
                <w:spacing w:val="0"/>
                <w:sz w:val="22"/>
                <w:szCs w:val="22"/>
              </w:rPr>
              <w:t>.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</w:t>
            </w:r>
          </w:p>
          <w:p w:rsidR="00811D24" w:rsidRPr="00E36FE9" w:rsidRDefault="00811D24" w:rsidP="00811D24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5</w:t>
            </w: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.</w:t>
            </w:r>
            <w:r w:rsidR="007D5357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 xml:space="preserve"> </w:t>
            </w:r>
            <w:r w:rsidR="00893D16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Okulda, evde, işyerinde neden kaçınmalıyız?</w:t>
            </w:r>
            <w:r w:rsidR="008D51D5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……………………………………</w:t>
            </w:r>
            <w:r>
              <w:rPr>
                <w:rFonts w:ascii="Century Gothic" w:hAnsi="Century Gothic"/>
                <w:spacing w:val="0"/>
                <w:sz w:val="22"/>
                <w:szCs w:val="22"/>
              </w:rPr>
              <w:t>..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</w:t>
            </w:r>
          </w:p>
          <w:p w:rsidR="00811D24" w:rsidRDefault="00811D24" w:rsidP="00811D24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6</w:t>
            </w: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 xml:space="preserve">. </w:t>
            </w:r>
            <w:r w:rsidR="00105A88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Üretimde kullanılan her şeye ne diyoruz?</w:t>
            </w:r>
            <w:r w:rsidRPr="00E36FE9">
              <w:rPr>
                <w:rFonts w:ascii="Century Gothic" w:hAnsi="Century Gothic"/>
                <w:b/>
                <w:color w:val="4A442A" w:themeColor="background2" w:themeShade="40"/>
                <w:spacing w:val="0"/>
                <w:sz w:val="22"/>
                <w:szCs w:val="22"/>
              </w:rPr>
              <w:t xml:space="preserve">  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</w:t>
            </w:r>
            <w:r>
              <w:rPr>
                <w:rFonts w:ascii="Century Gothic" w:hAnsi="Century Gothic"/>
                <w:spacing w:val="0"/>
                <w:sz w:val="22"/>
                <w:szCs w:val="22"/>
              </w:rPr>
              <w:t>…</w:t>
            </w:r>
            <w:r w:rsidR="00105A88">
              <w:rPr>
                <w:rFonts w:ascii="Century Gothic" w:hAnsi="Century Gothic"/>
                <w:spacing w:val="0"/>
                <w:sz w:val="22"/>
                <w:szCs w:val="22"/>
              </w:rPr>
              <w:t>……………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</w:t>
            </w:r>
          </w:p>
          <w:p w:rsidR="008D6E8D" w:rsidRDefault="008D6E8D" w:rsidP="008D6E8D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7</w:t>
            </w: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.</w:t>
            </w:r>
            <w:r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="00105A88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Eşyaları tutumlu kullanmazsak ne yapmış oluruz?</w:t>
            </w:r>
            <w:r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………………………………………………</w:t>
            </w:r>
          </w:p>
          <w:p w:rsidR="008D6E8D" w:rsidRDefault="008D6E8D" w:rsidP="008D6E8D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8</w:t>
            </w: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.</w:t>
            </w:r>
            <w:r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="00105A88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Çağdaş insanlar neye önem verirler?</w:t>
            </w:r>
            <w:r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</w:t>
            </w:r>
            <w:r w:rsidR="00105A88">
              <w:rPr>
                <w:rFonts w:ascii="Century Gothic" w:hAnsi="Century Gothic"/>
                <w:spacing w:val="0"/>
                <w:sz w:val="22"/>
                <w:szCs w:val="22"/>
              </w:rPr>
              <w:t>…………….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…………………………………</w:t>
            </w:r>
          </w:p>
          <w:p w:rsidR="00DD6D29" w:rsidRPr="008D6E8D" w:rsidRDefault="008D6E8D" w:rsidP="00105A88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9</w:t>
            </w: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.</w:t>
            </w:r>
            <w:r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="00105A88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Sen tutumlu bir insan mısın?</w:t>
            </w:r>
            <w:r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</w:t>
            </w:r>
            <w:r w:rsidR="00105A88">
              <w:rPr>
                <w:rFonts w:ascii="Century Gothic" w:hAnsi="Century Gothic"/>
                <w:spacing w:val="0"/>
                <w:sz w:val="22"/>
                <w:szCs w:val="22"/>
              </w:rPr>
              <w:t>…………………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</w:t>
            </w:r>
          </w:p>
        </w:tc>
      </w:tr>
      <w:tr w:rsidR="00E36FE9" w:rsidTr="0062573D">
        <w:tc>
          <w:tcPr>
            <w:tcW w:w="531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:rsidR="00E36FE9" w:rsidRPr="00E36FE9" w:rsidRDefault="008D6E8D" w:rsidP="00811D24">
            <w:pPr>
              <w:spacing w:line="360" w:lineRule="auto"/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10</w:t>
            </w:r>
            <w:r w:rsidR="00E36FE9"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.</w:t>
            </w:r>
            <w:r w:rsidR="00135EED">
              <w:rPr>
                <w:rFonts w:ascii="Century Gothic" w:hAnsi="Century Gothic"/>
                <w:b/>
                <w:color w:val="31849B" w:themeColor="accent5" w:themeShade="BF"/>
                <w:spacing w:val="0"/>
                <w:sz w:val="22"/>
                <w:szCs w:val="22"/>
              </w:rPr>
              <w:t xml:space="preserve"> </w:t>
            </w:r>
            <w:r w:rsidR="00105A88">
              <w:rPr>
                <w:rFonts w:ascii="Century Gothic" w:hAnsi="Century Gothic"/>
                <w:b/>
                <w:color w:val="31849B" w:themeColor="accent5" w:themeShade="BF"/>
                <w:spacing w:val="0"/>
                <w:szCs w:val="22"/>
              </w:rPr>
              <w:t>Tutumlu insanlar sınıfında,</w:t>
            </w:r>
            <w:r w:rsidRPr="008D6E8D">
              <w:rPr>
                <w:rFonts w:ascii="Century Gothic" w:hAnsi="Century Gothic"/>
                <w:b/>
                <w:color w:val="31849B" w:themeColor="accent5" w:themeShade="BF"/>
                <w:spacing w:val="0"/>
                <w:szCs w:val="22"/>
              </w:rPr>
              <w:t xml:space="preserve"> </w:t>
            </w:r>
            <w:r w:rsidR="00105A88">
              <w:rPr>
                <w:rFonts w:ascii="Century Gothic" w:hAnsi="Century Gothic"/>
                <w:b/>
                <w:color w:val="31849B" w:themeColor="accent5" w:themeShade="BF"/>
                <w:spacing w:val="0"/>
                <w:szCs w:val="22"/>
              </w:rPr>
              <w:t>evinde ve okulunda tasarruflu davranırlar. Açık kalan musluk ve lambaları kapatırlar.</w:t>
            </w:r>
          </w:p>
          <w:p w:rsidR="00E36FE9" w:rsidRDefault="00E36FE9" w:rsidP="00811D24">
            <w:pPr>
              <w:spacing w:line="36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Cevap: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………kelime sayısı var.</w:t>
            </w:r>
          </w:p>
          <w:p w:rsidR="005C3C5B" w:rsidRPr="00E36FE9" w:rsidRDefault="005C3C5B" w:rsidP="00811D24">
            <w:pPr>
              <w:spacing w:line="36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</w:p>
          <w:p w:rsidR="00094B90" w:rsidRPr="00E36FE9" w:rsidRDefault="008D6E8D" w:rsidP="00811D24">
            <w:pPr>
              <w:spacing w:line="360" w:lineRule="auto"/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11</w:t>
            </w:r>
            <w:r w:rsidR="00094B90"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.</w:t>
            </w:r>
            <w:r w:rsidR="00F25712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 xml:space="preserve"> </w:t>
            </w:r>
            <w:r w:rsidR="00105A88">
              <w:rPr>
                <w:rFonts w:ascii="Century Gothic" w:hAnsi="Century Gothic"/>
                <w:b/>
                <w:color w:val="FF0000"/>
                <w:spacing w:val="0"/>
                <w:sz w:val="26"/>
                <w:szCs w:val="26"/>
              </w:rPr>
              <w:t>Güzel okuyan kelebeklerim. Ve okuduğunu anlayan kelebeklerim.</w:t>
            </w:r>
          </w:p>
          <w:p w:rsidR="00094B90" w:rsidRDefault="00094B90" w:rsidP="00811D24">
            <w:pPr>
              <w:spacing w:line="36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………hece sayısı</w:t>
            </w:r>
          </w:p>
          <w:p w:rsidR="00811D24" w:rsidRDefault="00811D24" w:rsidP="00811D24">
            <w:pPr>
              <w:spacing w:line="360" w:lineRule="auto"/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</w:pPr>
          </w:p>
          <w:p w:rsidR="00135EED" w:rsidRDefault="00C90F30" w:rsidP="00135EED">
            <w:pPr>
              <w:spacing w:line="360" w:lineRule="auto"/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lastRenderedPageBreak/>
              <w:t>1</w:t>
            </w:r>
            <w:r w:rsidR="008D6E8D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2.</w:t>
            </w:r>
            <w:r w:rsidR="00135EED"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 </w:t>
            </w:r>
            <w:r w:rsidR="00135EED">
              <w:rPr>
                <w:rFonts w:ascii="Century Gothic" w:hAnsi="Century Gothic"/>
                <w:b/>
                <w:color w:val="4F6228" w:themeColor="accent3" w:themeShade="80"/>
                <w:spacing w:val="0"/>
                <w:sz w:val="22"/>
                <w:szCs w:val="22"/>
              </w:rPr>
              <w:t>Sözlük sırasına göre yazalım.</w:t>
            </w:r>
          </w:p>
          <w:p w:rsidR="00135EED" w:rsidRDefault="00135EED" w:rsidP="00135EED">
            <w:pPr>
              <w:spacing w:line="360" w:lineRule="auto"/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a)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 w:rsidR="00E604EB" w:rsidRPr="00972CB0">
              <w:rPr>
                <w:rFonts w:ascii="Century Gothic" w:hAnsi="Century Gothic"/>
                <w:b/>
                <w:color w:val="0070C0"/>
                <w:spacing w:val="0"/>
                <w:sz w:val="28"/>
                <w:szCs w:val="22"/>
              </w:rPr>
              <w:t>kilim, Cemil, yorgan</w:t>
            </w:r>
          </w:p>
          <w:p w:rsidR="00135EED" w:rsidRDefault="00135EED" w:rsidP="00135EED">
            <w:pPr>
              <w:spacing w:line="360" w:lineRule="auto"/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……………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...................................................</w:t>
            </w:r>
          </w:p>
          <w:p w:rsidR="00135EED" w:rsidRDefault="00135EED" w:rsidP="00135EED">
            <w:pPr>
              <w:spacing w:line="360" w:lineRule="auto"/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b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)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 xml:space="preserve"> </w:t>
            </w:r>
            <w:r w:rsidR="00E604EB" w:rsidRPr="00972CB0">
              <w:rPr>
                <w:rFonts w:ascii="Century Gothic" w:hAnsi="Century Gothic"/>
                <w:b/>
                <w:color w:val="0070C0"/>
                <w:spacing w:val="0"/>
                <w:sz w:val="28"/>
                <w:szCs w:val="22"/>
              </w:rPr>
              <w:t>Pınar, Manisa, Zonguldak</w:t>
            </w:r>
          </w:p>
          <w:p w:rsidR="00E36FE9" w:rsidRDefault="00135EED" w:rsidP="00135EED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...................................................</w:t>
            </w:r>
          </w:p>
          <w:p w:rsidR="00135EED" w:rsidRDefault="00135EED" w:rsidP="00135EED">
            <w:pPr>
              <w:rPr>
                <w:rFonts w:ascii="Arial" w:hAnsi="Arial" w:cs="Arial"/>
                <w:b/>
                <w:color w:val="FF0000"/>
                <w:spacing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B050"/>
                <w:spacing w:val="0"/>
                <w:sz w:val="22"/>
                <w:szCs w:val="22"/>
              </w:rPr>
              <w:t>1</w:t>
            </w:r>
            <w:r w:rsidR="008D6E8D">
              <w:rPr>
                <w:rFonts w:ascii="Arial" w:hAnsi="Arial" w:cs="Arial"/>
                <w:b/>
                <w:color w:val="00B050"/>
                <w:spacing w:val="0"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color w:val="00B050"/>
                <w:spacing w:val="0"/>
                <w:sz w:val="22"/>
                <w:szCs w:val="22"/>
              </w:rPr>
              <w:t>.</w:t>
            </w:r>
            <w:r w:rsidRPr="00E36FE9">
              <w:rPr>
                <w:rFonts w:ascii="Arial" w:hAnsi="Arial" w:cs="Arial"/>
                <w:b/>
                <w:color w:val="00B050"/>
                <w:spacing w:val="0"/>
                <w:sz w:val="22"/>
                <w:szCs w:val="22"/>
              </w:rPr>
              <w:t xml:space="preserve"> </w:t>
            </w:r>
            <w:r w:rsidR="00E604EB">
              <w:rPr>
                <w:rFonts w:ascii="Arial" w:hAnsi="Arial" w:cs="Arial"/>
                <w:b/>
                <w:color w:val="FF0000"/>
                <w:spacing w:val="0"/>
                <w:sz w:val="22"/>
                <w:szCs w:val="22"/>
              </w:rPr>
              <w:t>Zıt</w:t>
            </w:r>
            <w:r w:rsidRPr="00E36FE9">
              <w:rPr>
                <w:rFonts w:ascii="Arial" w:hAnsi="Arial" w:cs="Arial"/>
                <w:b/>
                <w:color w:val="FF0000"/>
                <w:spacing w:val="0"/>
                <w:sz w:val="22"/>
                <w:szCs w:val="22"/>
              </w:rPr>
              <w:t xml:space="preserve"> anlamlarını yazınız.</w:t>
            </w:r>
          </w:p>
          <w:p w:rsidR="00135EED" w:rsidRDefault="00135EED" w:rsidP="00135EED">
            <w:pPr>
              <w:rPr>
                <w:rFonts w:ascii="Arial" w:hAnsi="Arial" w:cs="Arial"/>
                <w:b/>
                <w:spacing w:val="0"/>
                <w:sz w:val="22"/>
                <w:szCs w:val="22"/>
              </w:rPr>
            </w:pP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a)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 w:rsidR="00E604EB"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>doğru</w:t>
            </w:r>
            <w:r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 xml:space="preserve">: 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……………   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 c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 w:rsidR="00E604EB">
              <w:rPr>
                <w:rFonts w:ascii="Arial" w:hAnsi="Arial" w:cs="Arial"/>
                <w:b/>
                <w:color w:val="00B0F0"/>
                <w:spacing w:val="0"/>
                <w:sz w:val="22"/>
                <w:szCs w:val="22"/>
              </w:rPr>
              <w:t>çirkin</w:t>
            </w:r>
            <w:r w:rsidRPr="00E36FE9">
              <w:rPr>
                <w:rFonts w:ascii="Arial" w:hAnsi="Arial" w:cs="Arial"/>
                <w:b/>
                <w:color w:val="00B0F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……………  </w:t>
            </w:r>
          </w:p>
          <w:p w:rsidR="00135EED" w:rsidRPr="00135EED" w:rsidRDefault="00135EED" w:rsidP="00E604EB">
            <w:pPr>
              <w:rPr>
                <w:rFonts w:ascii="Century Gothic" w:hAnsi="Century Gothic"/>
                <w:b/>
                <w:color w:val="00B050"/>
                <w:spacing w:val="0"/>
                <w:sz w:val="20"/>
              </w:rPr>
            </w:pP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b)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 w:rsidR="00E604EB"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>aşağı</w:t>
            </w:r>
            <w:r w:rsidRPr="00E36FE9"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……………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    d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 w:rsidR="00E604EB"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>in</w:t>
            </w:r>
            <w:r w:rsidRPr="00E36FE9"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……………</w:t>
            </w:r>
            <w:r w:rsidRPr="00286225">
              <w:rPr>
                <w:rFonts w:ascii="Century Gothic" w:hAnsi="Century Gothic"/>
                <w:b/>
                <w:color w:val="00B050"/>
                <w:spacing w:val="0"/>
                <w:sz w:val="20"/>
              </w:rPr>
              <w:t xml:space="preserve"> </w:t>
            </w:r>
          </w:p>
        </w:tc>
        <w:tc>
          <w:tcPr>
            <w:tcW w:w="531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:rsidR="00372940" w:rsidRDefault="00094B90" w:rsidP="00811D24">
            <w:pPr>
              <w:spacing w:line="360" w:lineRule="auto"/>
              <w:rPr>
                <w:rFonts w:ascii="Century Gothic" w:hAnsi="Century Gothic"/>
                <w:b/>
                <w:color w:val="4F6228" w:themeColor="accent3" w:themeShade="80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lastRenderedPageBreak/>
              <w:t>1</w:t>
            </w:r>
            <w:r w:rsidR="00E604EB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4</w:t>
            </w:r>
            <w:r w:rsidR="005A2C54" w:rsidRPr="0062573D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.</w:t>
            </w:r>
            <w:r w:rsidR="005A2C54"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 </w:t>
            </w:r>
            <w:r w:rsidR="005A2C54" w:rsidRPr="0062573D">
              <w:rPr>
                <w:rFonts w:ascii="Century Gothic" w:hAnsi="Century Gothic"/>
                <w:b/>
                <w:color w:val="4F6228" w:themeColor="accent3" w:themeShade="80"/>
                <w:spacing w:val="0"/>
                <w:sz w:val="22"/>
                <w:szCs w:val="22"/>
              </w:rPr>
              <w:t>Kelimeleri cümlede kullan.</w:t>
            </w:r>
            <w:r w:rsidR="00372940">
              <w:rPr>
                <w:rFonts w:ascii="Century Gothic" w:hAnsi="Century Gothic"/>
                <w:b/>
                <w:color w:val="4F6228" w:themeColor="accent3" w:themeShade="80"/>
                <w:spacing w:val="0"/>
                <w:sz w:val="22"/>
                <w:szCs w:val="22"/>
              </w:rPr>
              <w:t xml:space="preserve"> </w:t>
            </w:r>
          </w:p>
          <w:p w:rsidR="00E36FE9" w:rsidRPr="00372940" w:rsidRDefault="00372940" w:rsidP="00811D24">
            <w:pPr>
              <w:spacing w:line="360" w:lineRule="auto"/>
              <w:rPr>
                <w:rFonts w:ascii="Century Gothic" w:hAnsi="Century Gothic"/>
                <w:i/>
                <w:color w:val="0070C0"/>
                <w:spacing w:val="0"/>
                <w:sz w:val="20"/>
                <w:szCs w:val="22"/>
              </w:rPr>
            </w:pPr>
            <w:r w:rsidRPr="00372940">
              <w:rPr>
                <w:rFonts w:ascii="Century Gothic" w:hAnsi="Century Gothic"/>
                <w:b/>
                <w:i/>
                <w:color w:val="4F6228" w:themeColor="accent3" w:themeShade="80"/>
                <w:spacing w:val="0"/>
                <w:sz w:val="20"/>
                <w:szCs w:val="22"/>
              </w:rPr>
              <w:t xml:space="preserve">( </w:t>
            </w:r>
            <w:r w:rsidR="005C3C5B">
              <w:rPr>
                <w:rFonts w:ascii="Century Gothic" w:hAnsi="Century Gothic"/>
                <w:b/>
                <w:i/>
                <w:color w:val="4F6228" w:themeColor="accent3" w:themeShade="80"/>
                <w:spacing w:val="0"/>
                <w:sz w:val="20"/>
                <w:szCs w:val="22"/>
              </w:rPr>
              <w:t xml:space="preserve">En az </w:t>
            </w:r>
            <w:r w:rsidRPr="00372940">
              <w:rPr>
                <w:rFonts w:ascii="Century Gothic" w:hAnsi="Century Gothic"/>
                <w:b/>
                <w:i/>
                <w:color w:val="4F6228" w:themeColor="accent3" w:themeShade="80"/>
                <w:spacing w:val="0"/>
                <w:sz w:val="20"/>
                <w:szCs w:val="22"/>
              </w:rPr>
              <w:t>4</w:t>
            </w:r>
            <w:r w:rsidR="00242CCD">
              <w:rPr>
                <w:rFonts w:ascii="Century Gothic" w:hAnsi="Century Gothic"/>
                <w:b/>
                <w:i/>
                <w:color w:val="4F6228" w:themeColor="accent3" w:themeShade="80"/>
                <w:spacing w:val="0"/>
                <w:sz w:val="20"/>
                <w:szCs w:val="22"/>
              </w:rPr>
              <w:t>-5</w:t>
            </w:r>
            <w:r w:rsidR="005C3C5B">
              <w:rPr>
                <w:rFonts w:ascii="Century Gothic" w:hAnsi="Century Gothic"/>
                <w:b/>
                <w:i/>
                <w:color w:val="4F6228" w:themeColor="accent3" w:themeShade="80"/>
                <w:spacing w:val="0"/>
                <w:sz w:val="20"/>
                <w:szCs w:val="22"/>
              </w:rPr>
              <w:t xml:space="preserve"> kelimelik cümleler olmalı</w:t>
            </w:r>
            <w:r w:rsidRPr="00372940">
              <w:rPr>
                <w:rFonts w:ascii="Century Gothic" w:hAnsi="Century Gothic"/>
                <w:b/>
                <w:i/>
                <w:color w:val="4F6228" w:themeColor="accent3" w:themeShade="80"/>
                <w:spacing w:val="0"/>
                <w:sz w:val="20"/>
                <w:szCs w:val="22"/>
              </w:rPr>
              <w:t>)</w:t>
            </w:r>
          </w:p>
          <w:p w:rsidR="005A2C54" w:rsidRPr="005A2C54" w:rsidRDefault="005A2C54" w:rsidP="00D4177B">
            <w:pPr>
              <w:spacing w:line="600" w:lineRule="auto"/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</w:pPr>
            <w:r w:rsidRPr="005A2C54">
              <w:rPr>
                <w:rFonts w:ascii="Century Gothic" w:hAnsi="Century Gothic"/>
                <w:b/>
                <w:spacing w:val="0"/>
                <w:sz w:val="22"/>
                <w:szCs w:val="22"/>
              </w:rPr>
              <w:t>a)</w:t>
            </w:r>
            <w:r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 </w:t>
            </w:r>
            <w:r w:rsidR="00E604EB"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>tasarruf</w:t>
            </w:r>
            <w:r w:rsidR="005C3C5B"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>:</w:t>
            </w:r>
            <w:r w:rsidRPr="005A2C54"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  <w:t>..............................</w:t>
            </w:r>
            <w:r w:rsidR="00014824"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  <w:t>......</w:t>
            </w:r>
            <w:r w:rsidRPr="005A2C54"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  <w:t>.........................</w:t>
            </w:r>
          </w:p>
          <w:p w:rsidR="005A2C54" w:rsidRPr="005A2C54" w:rsidRDefault="005A2C54" w:rsidP="00D4177B">
            <w:pPr>
              <w:spacing w:line="600" w:lineRule="auto"/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</w:pPr>
            <w:r w:rsidRPr="005A2C54"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  <w:t>.................................................................................</w:t>
            </w:r>
          </w:p>
          <w:p w:rsidR="005A2C54" w:rsidRPr="005A2C54" w:rsidRDefault="005A2C54" w:rsidP="00D4177B">
            <w:pPr>
              <w:spacing w:line="600" w:lineRule="auto"/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</w:pPr>
            <w:r w:rsidRPr="005A2C54">
              <w:rPr>
                <w:rFonts w:ascii="Century Gothic" w:hAnsi="Century Gothic"/>
                <w:b/>
                <w:spacing w:val="0"/>
                <w:sz w:val="22"/>
                <w:szCs w:val="22"/>
              </w:rPr>
              <w:t>b)</w:t>
            </w:r>
            <w:r w:rsidR="00135EED"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 </w:t>
            </w:r>
            <w:r w:rsidR="00E604EB"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>israf</w:t>
            </w:r>
            <w:r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: </w:t>
            </w:r>
            <w:r w:rsidRPr="005A2C54"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  <w:t>...................................................................</w:t>
            </w:r>
          </w:p>
          <w:p w:rsidR="005A2C54" w:rsidRPr="005A2C54" w:rsidRDefault="005A2C54" w:rsidP="00D4177B">
            <w:pPr>
              <w:spacing w:line="600" w:lineRule="auto"/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</w:pPr>
            <w:r w:rsidRPr="005A2C54"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  <w:t>.................................................................................</w:t>
            </w:r>
          </w:p>
          <w:p w:rsidR="0062573D" w:rsidRDefault="0062573D" w:rsidP="00811D24">
            <w:pPr>
              <w:spacing w:line="360" w:lineRule="auto"/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</w:pPr>
            <w:r w:rsidRPr="0062573D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1</w:t>
            </w:r>
            <w:r w:rsidR="00E604EB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5</w:t>
            </w:r>
            <w:r w:rsidRPr="0062573D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.</w:t>
            </w:r>
            <w:r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/>
                <w:b/>
                <w:color w:val="4F6228" w:themeColor="accent3" w:themeShade="80"/>
                <w:spacing w:val="0"/>
                <w:sz w:val="22"/>
                <w:szCs w:val="22"/>
              </w:rPr>
              <w:t>Sözlük sırasına göre yazalım.</w:t>
            </w:r>
          </w:p>
          <w:p w:rsidR="0062573D" w:rsidRDefault="0062573D" w:rsidP="00D4177B">
            <w:pPr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lastRenderedPageBreak/>
              <w:t>a)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 w:rsidR="00E604EB" w:rsidRPr="00972CB0">
              <w:rPr>
                <w:rFonts w:ascii="Century Gothic" w:hAnsi="Century Gothic"/>
                <w:b/>
                <w:color w:val="0070C0"/>
                <w:spacing w:val="0"/>
                <w:sz w:val="28"/>
                <w:szCs w:val="22"/>
              </w:rPr>
              <w:t>mısır, Mersin, mama</w:t>
            </w:r>
          </w:p>
          <w:p w:rsidR="0062573D" w:rsidRDefault="0062573D" w:rsidP="00D4177B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……………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...................................................</w:t>
            </w:r>
          </w:p>
          <w:p w:rsidR="0062573D" w:rsidRDefault="0062573D" w:rsidP="00D4177B">
            <w:pPr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b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)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 w:rsidR="00E604EB" w:rsidRPr="00972CB0">
              <w:rPr>
                <w:rFonts w:ascii="Century Gothic" w:hAnsi="Century Gothic"/>
                <w:b/>
                <w:color w:val="0070C0"/>
                <w:spacing w:val="0"/>
                <w:sz w:val="28"/>
                <w:szCs w:val="22"/>
              </w:rPr>
              <w:t>kile, kilo, kilim</w:t>
            </w:r>
          </w:p>
          <w:p w:rsidR="005A2C54" w:rsidRDefault="00811D24" w:rsidP="00D4177B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</w:t>
            </w:r>
            <w:r w:rsidR="0062573D"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</w:t>
            </w:r>
            <w:r w:rsidR="0062573D">
              <w:rPr>
                <w:rFonts w:ascii="Century Gothic" w:hAnsi="Century Gothic"/>
                <w:b/>
                <w:spacing w:val="0"/>
                <w:sz w:val="22"/>
                <w:szCs w:val="22"/>
              </w:rPr>
              <w:t>..................................................</w:t>
            </w:r>
            <w:r w:rsidR="00D4177B">
              <w:rPr>
                <w:rFonts w:ascii="Century Gothic" w:hAnsi="Century Gothic"/>
                <w:b/>
                <w:spacing w:val="0"/>
                <w:sz w:val="22"/>
                <w:szCs w:val="22"/>
              </w:rPr>
              <w:t>....</w:t>
            </w:r>
            <w:r w:rsidR="0062573D">
              <w:rPr>
                <w:rFonts w:ascii="Century Gothic" w:hAnsi="Century Gothic"/>
                <w:b/>
                <w:spacing w:val="0"/>
                <w:sz w:val="22"/>
                <w:szCs w:val="22"/>
              </w:rPr>
              <w:t>.</w:t>
            </w:r>
          </w:p>
          <w:p w:rsidR="00E604EB" w:rsidRDefault="00E604EB" w:rsidP="00E604EB">
            <w:pPr>
              <w:rPr>
                <w:rFonts w:ascii="Arial" w:hAnsi="Arial" w:cs="Arial"/>
                <w:b/>
                <w:color w:val="FF0000"/>
                <w:spacing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B050"/>
                <w:spacing w:val="0"/>
                <w:sz w:val="22"/>
                <w:szCs w:val="22"/>
              </w:rPr>
              <w:t>16.</w:t>
            </w:r>
            <w:r w:rsidRPr="00E36FE9">
              <w:rPr>
                <w:rFonts w:ascii="Arial" w:hAnsi="Arial" w:cs="Arial"/>
                <w:b/>
                <w:color w:val="00B050"/>
                <w:spacing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pacing w:val="0"/>
                <w:sz w:val="22"/>
                <w:szCs w:val="22"/>
              </w:rPr>
              <w:t xml:space="preserve">Eş </w:t>
            </w:r>
            <w:r w:rsidRPr="00E36FE9">
              <w:rPr>
                <w:rFonts w:ascii="Arial" w:hAnsi="Arial" w:cs="Arial"/>
                <w:b/>
                <w:color w:val="FF0000"/>
                <w:spacing w:val="0"/>
                <w:sz w:val="22"/>
                <w:szCs w:val="22"/>
              </w:rPr>
              <w:t>anlamlarını yazınız.</w:t>
            </w:r>
          </w:p>
          <w:p w:rsidR="00E604EB" w:rsidRDefault="00E604EB" w:rsidP="00E604EB">
            <w:pPr>
              <w:rPr>
                <w:rFonts w:ascii="Arial" w:hAnsi="Arial" w:cs="Arial"/>
                <w:b/>
                <w:spacing w:val="0"/>
                <w:sz w:val="22"/>
                <w:szCs w:val="22"/>
              </w:rPr>
            </w:pP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a)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 xml:space="preserve">beyaz: 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……………   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 c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B0F0"/>
                <w:spacing w:val="0"/>
                <w:sz w:val="22"/>
                <w:szCs w:val="22"/>
              </w:rPr>
              <w:t>siyah</w:t>
            </w:r>
            <w:r w:rsidRPr="00E36FE9">
              <w:rPr>
                <w:rFonts w:ascii="Arial" w:hAnsi="Arial" w:cs="Arial"/>
                <w:b/>
                <w:color w:val="00B0F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……………  </w:t>
            </w:r>
          </w:p>
          <w:p w:rsidR="00BB01C9" w:rsidRPr="0062573D" w:rsidRDefault="00E604EB" w:rsidP="00E604EB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b)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>öğretmen</w:t>
            </w:r>
            <w:r w:rsidRPr="00E36FE9"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……………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>d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>teyyare</w:t>
            </w:r>
            <w:r w:rsidRPr="00E36FE9"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……………</w:t>
            </w:r>
          </w:p>
        </w:tc>
      </w:tr>
    </w:tbl>
    <w:p w:rsidR="00D4177B" w:rsidRDefault="00D4177B" w:rsidP="00F610FF">
      <w:pPr>
        <w:spacing w:line="360" w:lineRule="auto"/>
        <w:jc w:val="center"/>
        <w:rPr>
          <w:rFonts w:ascii="Century Gothic" w:hAnsi="Century Gothic"/>
          <w:b/>
          <w:i/>
          <w:color w:val="0070C0"/>
          <w:spacing w:val="0"/>
          <w:sz w:val="20"/>
        </w:rPr>
      </w:pPr>
    </w:p>
    <w:sectPr w:rsidR="00D4177B" w:rsidSect="00972CB0">
      <w:headerReference w:type="default" r:id="rId15"/>
      <w:footerReference w:type="default" r:id="rId16"/>
      <w:pgSz w:w="11906" w:h="16838"/>
      <w:pgMar w:top="568" w:right="566" w:bottom="426" w:left="851" w:header="284" w:footer="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404" w:rsidRDefault="009E6404" w:rsidP="00DC0386">
      <w:pPr>
        <w:spacing w:line="240" w:lineRule="auto"/>
      </w:pPr>
      <w:r>
        <w:separator/>
      </w:r>
    </w:p>
  </w:endnote>
  <w:endnote w:type="continuationSeparator" w:id="0">
    <w:p w:rsidR="009E6404" w:rsidRDefault="009E6404" w:rsidP="00DC03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CB0" w:rsidRPr="00972CB0" w:rsidRDefault="00972CB0" w:rsidP="00972CB0">
    <w:pPr>
      <w:pStyle w:val="Altbilgi"/>
      <w:jc w:val="center"/>
      <w:rPr>
        <w:sz w:val="20"/>
      </w:rPr>
    </w:pPr>
    <w:r w:rsidRPr="00972CB0">
      <w:rPr>
        <w:sz w:val="20"/>
      </w:rPr>
      <w:t>Düzgün ve Doğru Yapacağız, Adam Gibi Müslüman Olacağız.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404" w:rsidRDefault="009E6404" w:rsidP="00DC0386">
      <w:pPr>
        <w:spacing w:line="240" w:lineRule="auto"/>
      </w:pPr>
      <w:r>
        <w:separator/>
      </w:r>
    </w:p>
  </w:footnote>
  <w:footnote w:type="continuationSeparator" w:id="0">
    <w:p w:rsidR="009E6404" w:rsidRDefault="009E6404" w:rsidP="00DC03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AC2" w:rsidRPr="007831A7" w:rsidRDefault="007831A7" w:rsidP="007831A7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NotTrackMoves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B3681"/>
    <w:rsid w:val="00005DB6"/>
    <w:rsid w:val="00014824"/>
    <w:rsid w:val="00025161"/>
    <w:rsid w:val="00037492"/>
    <w:rsid w:val="000471FE"/>
    <w:rsid w:val="0004751C"/>
    <w:rsid w:val="00052A57"/>
    <w:rsid w:val="00055EFA"/>
    <w:rsid w:val="0007022D"/>
    <w:rsid w:val="00086C76"/>
    <w:rsid w:val="00090E5A"/>
    <w:rsid w:val="00093BE3"/>
    <w:rsid w:val="00094B90"/>
    <w:rsid w:val="000A3F0C"/>
    <w:rsid w:val="000A4D3A"/>
    <w:rsid w:val="000B46C4"/>
    <w:rsid w:val="000D4DB2"/>
    <w:rsid w:val="000F5F13"/>
    <w:rsid w:val="00103B1B"/>
    <w:rsid w:val="00105A88"/>
    <w:rsid w:val="0010627D"/>
    <w:rsid w:val="001329B8"/>
    <w:rsid w:val="001343E1"/>
    <w:rsid w:val="00135EED"/>
    <w:rsid w:val="001368BE"/>
    <w:rsid w:val="00160336"/>
    <w:rsid w:val="001767DD"/>
    <w:rsid w:val="00183AD5"/>
    <w:rsid w:val="001953A6"/>
    <w:rsid w:val="001961A2"/>
    <w:rsid w:val="001A5E98"/>
    <w:rsid w:val="001D07D7"/>
    <w:rsid w:val="001E4783"/>
    <w:rsid w:val="001E71B8"/>
    <w:rsid w:val="001F7BBE"/>
    <w:rsid w:val="00205FE2"/>
    <w:rsid w:val="0020622D"/>
    <w:rsid w:val="002377D5"/>
    <w:rsid w:val="002405BF"/>
    <w:rsid w:val="00242CCD"/>
    <w:rsid w:val="00247368"/>
    <w:rsid w:val="002669E1"/>
    <w:rsid w:val="00267CFA"/>
    <w:rsid w:val="00276D64"/>
    <w:rsid w:val="002860F2"/>
    <w:rsid w:val="00286225"/>
    <w:rsid w:val="002D26E6"/>
    <w:rsid w:val="002D275F"/>
    <w:rsid w:val="002D7019"/>
    <w:rsid w:val="002E0192"/>
    <w:rsid w:val="00311BC0"/>
    <w:rsid w:val="00320829"/>
    <w:rsid w:val="00331E37"/>
    <w:rsid w:val="00351517"/>
    <w:rsid w:val="00356058"/>
    <w:rsid w:val="00362AA1"/>
    <w:rsid w:val="003706C7"/>
    <w:rsid w:val="00372940"/>
    <w:rsid w:val="003A74CF"/>
    <w:rsid w:val="003B5681"/>
    <w:rsid w:val="003C652A"/>
    <w:rsid w:val="003E4636"/>
    <w:rsid w:val="003E51C3"/>
    <w:rsid w:val="003E545D"/>
    <w:rsid w:val="003E6876"/>
    <w:rsid w:val="003E7DE9"/>
    <w:rsid w:val="00441BA3"/>
    <w:rsid w:val="004422F9"/>
    <w:rsid w:val="00445522"/>
    <w:rsid w:val="00480F87"/>
    <w:rsid w:val="00486EBD"/>
    <w:rsid w:val="004936B8"/>
    <w:rsid w:val="004B3681"/>
    <w:rsid w:val="004C52CF"/>
    <w:rsid w:val="005047BB"/>
    <w:rsid w:val="005157CF"/>
    <w:rsid w:val="0052712C"/>
    <w:rsid w:val="00560EF8"/>
    <w:rsid w:val="0057189E"/>
    <w:rsid w:val="00593FDD"/>
    <w:rsid w:val="00594E30"/>
    <w:rsid w:val="005A2583"/>
    <w:rsid w:val="005A2C54"/>
    <w:rsid w:val="005B775B"/>
    <w:rsid w:val="005C3C5B"/>
    <w:rsid w:val="005D7F5B"/>
    <w:rsid w:val="005E0D0A"/>
    <w:rsid w:val="005F281B"/>
    <w:rsid w:val="005F5C87"/>
    <w:rsid w:val="00604242"/>
    <w:rsid w:val="00611074"/>
    <w:rsid w:val="00622A4E"/>
    <w:rsid w:val="0062573D"/>
    <w:rsid w:val="00642C4B"/>
    <w:rsid w:val="00650567"/>
    <w:rsid w:val="006549B1"/>
    <w:rsid w:val="00671003"/>
    <w:rsid w:val="006737E1"/>
    <w:rsid w:val="00687C00"/>
    <w:rsid w:val="0069093B"/>
    <w:rsid w:val="006A720C"/>
    <w:rsid w:val="006B1A6B"/>
    <w:rsid w:val="006B4BCE"/>
    <w:rsid w:val="006E225D"/>
    <w:rsid w:val="006E3B48"/>
    <w:rsid w:val="006F02C9"/>
    <w:rsid w:val="007035CE"/>
    <w:rsid w:val="007153D4"/>
    <w:rsid w:val="00723C07"/>
    <w:rsid w:val="00744F87"/>
    <w:rsid w:val="00745B8A"/>
    <w:rsid w:val="00770AFF"/>
    <w:rsid w:val="0077646A"/>
    <w:rsid w:val="007831A7"/>
    <w:rsid w:val="007A67F7"/>
    <w:rsid w:val="007C1C84"/>
    <w:rsid w:val="007C4892"/>
    <w:rsid w:val="007D117B"/>
    <w:rsid w:val="007D2FBD"/>
    <w:rsid w:val="007D5357"/>
    <w:rsid w:val="007D6D29"/>
    <w:rsid w:val="007F1FAB"/>
    <w:rsid w:val="00810E08"/>
    <w:rsid w:val="00811D24"/>
    <w:rsid w:val="008157B2"/>
    <w:rsid w:val="00817393"/>
    <w:rsid w:val="00827E73"/>
    <w:rsid w:val="008477A8"/>
    <w:rsid w:val="00893D16"/>
    <w:rsid w:val="0089693A"/>
    <w:rsid w:val="008D51D5"/>
    <w:rsid w:val="008D6E8D"/>
    <w:rsid w:val="008F466B"/>
    <w:rsid w:val="00941280"/>
    <w:rsid w:val="0094315B"/>
    <w:rsid w:val="0096158A"/>
    <w:rsid w:val="0097164C"/>
    <w:rsid w:val="00972CB0"/>
    <w:rsid w:val="00977B82"/>
    <w:rsid w:val="009955F3"/>
    <w:rsid w:val="009A20E2"/>
    <w:rsid w:val="009A24E8"/>
    <w:rsid w:val="009B3848"/>
    <w:rsid w:val="009E6404"/>
    <w:rsid w:val="009F15A2"/>
    <w:rsid w:val="00A0638E"/>
    <w:rsid w:val="00A178FE"/>
    <w:rsid w:val="00A17E99"/>
    <w:rsid w:val="00A3036A"/>
    <w:rsid w:val="00A53D07"/>
    <w:rsid w:val="00A54977"/>
    <w:rsid w:val="00A57EF6"/>
    <w:rsid w:val="00A66C7E"/>
    <w:rsid w:val="00A857E9"/>
    <w:rsid w:val="00A91944"/>
    <w:rsid w:val="00AA4B8D"/>
    <w:rsid w:val="00AB1277"/>
    <w:rsid w:val="00AD0FDC"/>
    <w:rsid w:val="00AF65EC"/>
    <w:rsid w:val="00B05490"/>
    <w:rsid w:val="00B06ED1"/>
    <w:rsid w:val="00B1408E"/>
    <w:rsid w:val="00B560F8"/>
    <w:rsid w:val="00B66206"/>
    <w:rsid w:val="00B95A2B"/>
    <w:rsid w:val="00B97A23"/>
    <w:rsid w:val="00BA1DA7"/>
    <w:rsid w:val="00BB01C9"/>
    <w:rsid w:val="00BB116F"/>
    <w:rsid w:val="00BD75D4"/>
    <w:rsid w:val="00C62A30"/>
    <w:rsid w:val="00C777FF"/>
    <w:rsid w:val="00C90F30"/>
    <w:rsid w:val="00C96C3F"/>
    <w:rsid w:val="00CC1EEB"/>
    <w:rsid w:val="00CC2AC2"/>
    <w:rsid w:val="00CE59B5"/>
    <w:rsid w:val="00D347CA"/>
    <w:rsid w:val="00D4177B"/>
    <w:rsid w:val="00D42830"/>
    <w:rsid w:val="00D57C6F"/>
    <w:rsid w:val="00D621AC"/>
    <w:rsid w:val="00D83914"/>
    <w:rsid w:val="00D9299A"/>
    <w:rsid w:val="00D97985"/>
    <w:rsid w:val="00DB14DC"/>
    <w:rsid w:val="00DC0386"/>
    <w:rsid w:val="00DD6D29"/>
    <w:rsid w:val="00DE34B8"/>
    <w:rsid w:val="00E033A7"/>
    <w:rsid w:val="00E1061F"/>
    <w:rsid w:val="00E13669"/>
    <w:rsid w:val="00E17347"/>
    <w:rsid w:val="00E22181"/>
    <w:rsid w:val="00E34BB5"/>
    <w:rsid w:val="00E36FE9"/>
    <w:rsid w:val="00E604EB"/>
    <w:rsid w:val="00E717AA"/>
    <w:rsid w:val="00E87B0E"/>
    <w:rsid w:val="00E91AB6"/>
    <w:rsid w:val="00E935DE"/>
    <w:rsid w:val="00EB2D0B"/>
    <w:rsid w:val="00EB71D6"/>
    <w:rsid w:val="00EC572A"/>
    <w:rsid w:val="00ED490D"/>
    <w:rsid w:val="00EE1607"/>
    <w:rsid w:val="00EE614A"/>
    <w:rsid w:val="00EF1E34"/>
    <w:rsid w:val="00F102F3"/>
    <w:rsid w:val="00F139D2"/>
    <w:rsid w:val="00F15DC4"/>
    <w:rsid w:val="00F25712"/>
    <w:rsid w:val="00F521DF"/>
    <w:rsid w:val="00F610FF"/>
    <w:rsid w:val="00F85DF9"/>
    <w:rsid w:val="00F85FBB"/>
    <w:rsid w:val="00FB04EA"/>
    <w:rsid w:val="00FB27FD"/>
    <w:rsid w:val="00FC5378"/>
    <w:rsid w:val="00FE5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B042E466-2090-4717-872B-A4B6DD90D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Calibri" w:hAnsi="Tahoma" w:cs="Tahoma"/>
        <w:lang w:val="tr-TR" w:eastAsia="tr-TR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0336"/>
    <w:pPr>
      <w:spacing w:line="480" w:lineRule="auto"/>
    </w:pPr>
    <w:rPr>
      <w:color w:val="7030A0"/>
      <w:spacing w:val="20"/>
      <w:sz w:val="24"/>
      <w:szCs w:val="1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C7E"/>
    <w:pPr>
      <w:spacing w:line="240" w:lineRule="auto"/>
    </w:pPr>
    <w:rPr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66C7E"/>
    <w:rPr>
      <w:sz w:val="16"/>
      <w:szCs w:val="16"/>
    </w:rPr>
  </w:style>
  <w:style w:type="table" w:styleId="TabloKlavuzu">
    <w:name w:val="Table Grid"/>
    <w:basedOn w:val="NormalTablo"/>
    <w:uiPriority w:val="59"/>
    <w:rsid w:val="00183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38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DC0386"/>
    <w:rPr>
      <w:color w:val="7030A0"/>
      <w:spacing w:val="20"/>
      <w:sz w:val="24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C038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C0386"/>
    <w:rPr>
      <w:color w:val="7030A0"/>
      <w:spacing w:val="20"/>
      <w:sz w:val="24"/>
      <w:szCs w:val="18"/>
      <w:lang w:eastAsia="en-US"/>
    </w:rPr>
  </w:style>
  <w:style w:type="character" w:styleId="Kpr">
    <w:name w:val="Hyperlink"/>
    <w:uiPriority w:val="99"/>
    <w:unhideWhenUsed/>
    <w:rsid w:val="00CC2A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yedek%20erkut\2.s&#305;n&#305;f\her%20cumaya%20bir%20hikaye\her%20cumaya%20bir%20hikaye%2012.okumak%20(al&#305;nt&#305;).doc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4FF44-247A-4725-BD32-E79511255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her cumaya bir hikaye 12.okumak (alıntı).doc</Template>
  <TotalTime>773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</dc:creator>
  <cp:lastModifiedBy>doğan</cp:lastModifiedBy>
  <cp:revision>119</cp:revision>
  <cp:lastPrinted>2015-12-25T07:39:00Z</cp:lastPrinted>
  <dcterms:created xsi:type="dcterms:W3CDTF">2015-10-16T16:44:00Z</dcterms:created>
  <dcterms:modified xsi:type="dcterms:W3CDTF">2016-01-01T18:04:00Z</dcterms:modified>
</cp:coreProperties>
</file>