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1DF" w:rsidRPr="00A178FE" w:rsidRDefault="00A178FE" w:rsidP="00F521DF">
      <w:pPr>
        <w:spacing w:line="360" w:lineRule="auto"/>
        <w:rPr>
          <w:noProof/>
          <w:spacing w:val="0"/>
          <w:lang w:eastAsia="tr-TR"/>
        </w:rPr>
      </w:pPr>
      <w:r w:rsidRPr="00A178FE">
        <w:rPr>
          <w:noProof/>
          <w:color w:val="00B050"/>
          <w:spacing w:val="0"/>
          <w:lang w:eastAsia="tr-TR"/>
        </w:rPr>
        <w:t>Adı Soyadı: ……………</w:t>
      </w:r>
      <w:r w:rsidR="00F521DF" w:rsidRPr="00A178FE">
        <w:rPr>
          <w:noProof/>
          <w:color w:val="00B050"/>
          <w:spacing w:val="0"/>
          <w:lang w:eastAsia="tr-TR"/>
        </w:rPr>
        <w:t>…………………</w:t>
      </w:r>
      <w:r w:rsidR="00094B90" w:rsidRPr="00A178FE">
        <w:rPr>
          <w:noProof/>
          <w:color w:val="00B050"/>
          <w:spacing w:val="0"/>
          <w:lang w:eastAsia="tr-TR"/>
        </w:rPr>
        <w:t>........................</w:t>
      </w:r>
      <w:r w:rsidR="00F521DF" w:rsidRPr="00A178FE">
        <w:rPr>
          <w:noProof/>
          <w:color w:val="00B050"/>
          <w:spacing w:val="0"/>
          <w:lang w:eastAsia="tr-TR"/>
        </w:rPr>
        <w:t>…………………………………</w:t>
      </w:r>
      <w:r w:rsidR="00F521DF" w:rsidRPr="00A178FE">
        <w:rPr>
          <w:noProof/>
          <w:spacing w:val="0"/>
          <w:lang w:eastAsia="tr-TR"/>
        </w:rPr>
        <w:t xml:space="preserve"> Tarih: …………………</w:t>
      </w:r>
    </w:p>
    <w:p w:rsidR="00F521DF" w:rsidRPr="00286225" w:rsidRDefault="00F521DF" w:rsidP="00F521DF">
      <w:pPr>
        <w:spacing w:line="360" w:lineRule="auto"/>
        <w:rPr>
          <w:noProof/>
          <w:spacing w:val="0"/>
          <w:sz w:val="20"/>
          <w:lang w:eastAsia="tr-TR"/>
        </w:rPr>
      </w:pPr>
      <w:r w:rsidRPr="00A178FE">
        <w:rPr>
          <w:noProof/>
          <w:spacing w:val="0"/>
          <w:lang w:eastAsia="tr-TR"/>
        </w:rPr>
        <w:t>Sınıf: ……</w:t>
      </w:r>
      <w:r w:rsidRPr="00A178FE">
        <w:rPr>
          <w:noProof/>
          <w:spacing w:val="0"/>
          <w:lang w:eastAsia="tr-TR"/>
        </w:rPr>
        <w:tab/>
        <w:t>No: ……</w:t>
      </w:r>
      <w:r w:rsidR="00687C00" w:rsidRPr="00A178FE">
        <w:rPr>
          <w:noProof/>
          <w:spacing w:val="0"/>
          <w:lang w:eastAsia="tr-TR"/>
        </w:rPr>
        <w:t xml:space="preserve">  </w:t>
      </w:r>
      <w:r w:rsidR="00052A57" w:rsidRPr="00A178FE">
        <w:rPr>
          <w:noProof/>
          <w:spacing w:val="0"/>
          <w:lang w:eastAsia="tr-TR"/>
        </w:rPr>
        <w:t xml:space="preserve"> </w:t>
      </w:r>
      <w:r w:rsidR="00052A57" w:rsidRPr="00A178FE">
        <w:rPr>
          <w:b/>
          <w:noProof/>
          <w:color w:val="5F497A" w:themeColor="accent4" w:themeShade="BF"/>
          <w:spacing w:val="0"/>
          <w:sz w:val="22"/>
          <w:lang w:eastAsia="tr-TR"/>
        </w:rPr>
        <w:t>Cuma Hikayesi - Cuma Hikayesi - Cuma Hikayesi</w:t>
      </w:r>
    </w:p>
    <w:p w:rsidR="00810E08" w:rsidRDefault="00810E08" w:rsidP="00055EFA">
      <w:pPr>
        <w:tabs>
          <w:tab w:val="left" w:pos="7875"/>
        </w:tabs>
        <w:jc w:val="center"/>
        <w:rPr>
          <w:spacing w:val="0"/>
        </w:rPr>
      </w:pPr>
      <w:bookmarkStart w:id="0" w:name="_GoBack"/>
      <w:r>
        <w:rPr>
          <w:noProof/>
          <w:spacing w:val="0"/>
          <w:lang w:eastAsia="tr-TR"/>
        </w:rPr>
        <w:drawing>
          <wp:inline distT="0" distB="0" distL="0" distR="0">
            <wp:extent cx="5362575" cy="4152900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864" r="2712" b="2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spacing w:val="0"/>
          <w:lang w:eastAsia="tr-TR"/>
        </w:rPr>
        <w:drawing>
          <wp:inline distT="0" distB="0" distL="0" distR="0">
            <wp:extent cx="5410200" cy="3781425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680" r="2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0"/>
          <w:lang w:eastAsia="tr-TR"/>
        </w:rPr>
        <w:drawing>
          <wp:inline distT="0" distB="0" distL="0" distR="0">
            <wp:extent cx="5400675" cy="1076516"/>
            <wp:effectExtent l="19050" t="0" r="952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232" t="9160" r="2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076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E08" w:rsidRPr="00286225" w:rsidRDefault="00810E08" w:rsidP="00055EFA">
      <w:pPr>
        <w:tabs>
          <w:tab w:val="left" w:pos="7875"/>
        </w:tabs>
        <w:jc w:val="center"/>
        <w:rPr>
          <w:spacing w:val="0"/>
        </w:rPr>
      </w:pPr>
      <w:r>
        <w:rPr>
          <w:noProof/>
          <w:spacing w:val="0"/>
          <w:lang w:eastAsia="tr-TR"/>
        </w:rPr>
        <w:lastRenderedPageBreak/>
        <w:drawing>
          <wp:inline distT="0" distB="0" distL="0" distR="0">
            <wp:extent cx="5714487" cy="2552700"/>
            <wp:effectExtent l="19050" t="0" r="513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769" cy="2555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0"/>
          <w:lang w:eastAsia="tr-TR"/>
        </w:rPr>
        <w:drawing>
          <wp:inline distT="0" distB="0" distL="0" distR="0">
            <wp:extent cx="5774690" cy="2227380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690" cy="22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FDD" w:rsidRPr="00723C07" w:rsidRDefault="007D117B" w:rsidP="00055EFA">
      <w:pPr>
        <w:jc w:val="center"/>
        <w:rPr>
          <w:rFonts w:ascii="Calibri" w:hAnsi="Calibri"/>
          <w:spacing w:val="0"/>
          <w:sz w:val="28"/>
        </w:rPr>
      </w:pPr>
      <w:r w:rsidRPr="00723C07">
        <w:rPr>
          <w:rFonts w:ascii="Calibri" w:hAnsi="Calibri"/>
          <w:b/>
          <w:noProof/>
          <w:color w:val="FF0000"/>
          <w:spacing w:val="0"/>
          <w:lang w:eastAsia="tr-TR"/>
        </w:rPr>
        <w:t>YUKARIDAKİ MET</w:t>
      </w:r>
      <w:r w:rsidR="00593FDD" w:rsidRPr="00723C07">
        <w:rPr>
          <w:rFonts w:ascii="Calibri" w:hAnsi="Calibri"/>
          <w:b/>
          <w:noProof/>
          <w:color w:val="FF0000"/>
          <w:spacing w:val="0"/>
          <w:lang w:eastAsia="tr-TR"/>
        </w:rPr>
        <w:t xml:space="preserve">NİN SINAVI </w:t>
      </w:r>
      <w:r w:rsidR="00593FDD" w:rsidRPr="00723C07">
        <w:rPr>
          <w:rFonts w:ascii="Calibri" w:hAnsi="Calibri"/>
          <w:b/>
          <w:noProof/>
          <w:color w:val="FF0000"/>
          <w:spacing w:val="0"/>
          <w:u w:val="single"/>
          <w:lang w:eastAsia="tr-TR"/>
        </w:rPr>
        <w:t>PAZARTESİ</w:t>
      </w:r>
      <w:r w:rsidR="00593FDD" w:rsidRPr="00723C07">
        <w:rPr>
          <w:rFonts w:ascii="Calibri" w:hAnsi="Calibri"/>
          <w:b/>
          <w:noProof/>
          <w:color w:val="FF0000"/>
          <w:spacing w:val="0"/>
          <w:lang w:eastAsia="tr-TR"/>
        </w:rPr>
        <w:t xml:space="preserve"> GÜNÜ YAPILACAKTIR.</w:t>
      </w:r>
      <w:r w:rsidR="00C62A30" w:rsidRPr="00723C07">
        <w:rPr>
          <w:rFonts w:ascii="Calibri" w:hAnsi="Calibri" w:cs="Arial"/>
          <w:noProof/>
          <w:vanish/>
          <w:color w:val="000000"/>
          <w:spacing w:val="0"/>
          <w:sz w:val="20"/>
          <w:szCs w:val="19"/>
          <w:lang w:eastAsia="tr-TR"/>
        </w:rPr>
        <w:t xml:space="preserve"> </w:t>
      </w:r>
      <w:r w:rsidR="00593FDD" w:rsidRPr="00723C07">
        <w:rPr>
          <w:rFonts w:ascii="Calibri" w:hAnsi="Calibri" w:cs="Arial"/>
          <w:noProof/>
          <w:vanish/>
          <w:color w:val="000000"/>
          <w:spacing w:val="0"/>
          <w:sz w:val="20"/>
          <w:szCs w:val="19"/>
          <w:lang w:eastAsia="tr-TR"/>
        </w:rPr>
        <w:drawing>
          <wp:inline distT="0" distB="0" distL="0" distR="0">
            <wp:extent cx="4286250" cy="6048375"/>
            <wp:effectExtent l="19050" t="0" r="0" b="0"/>
            <wp:docPr id="1" name="Resim 5" descr="Açıklama: http://dibujoscolorear.es/wp-content/uploads/leer-7308-450x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http://dibujoscolorear.es/wp-content/uploads/leer-7308-450x63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04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5"/>
        <w:gridCol w:w="4480"/>
      </w:tblGrid>
      <w:tr w:rsidR="00723C07" w:rsidRPr="00286225" w:rsidTr="00671003">
        <w:tc>
          <w:tcPr>
            <w:tcW w:w="577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  <w:shd w:val="clear" w:color="auto" w:fill="auto"/>
          </w:tcPr>
          <w:p w:rsidR="00723C07" w:rsidRPr="00671003" w:rsidRDefault="00723C07" w:rsidP="00F15DC4">
            <w:pPr>
              <w:rPr>
                <w:b/>
                <w:noProof/>
                <w:color w:val="00B0F0"/>
                <w:spacing w:val="0"/>
                <w:sz w:val="14"/>
                <w:lang w:eastAsia="tr-TR"/>
              </w:rPr>
            </w:pPr>
            <w:r w:rsidRPr="00671003">
              <w:rPr>
                <w:b/>
                <w:noProof/>
                <w:color w:val="00B0F0"/>
                <w:spacing w:val="0"/>
                <w:sz w:val="14"/>
                <w:lang w:eastAsia="tr-TR"/>
              </w:rPr>
              <w:t>Bu kutunun içindeki şiiri ve soruları Türkçe defterine YAZMAYINNNNNN.</w:t>
            </w:r>
          </w:p>
          <w:p w:rsidR="00723C07" w:rsidRPr="00723C07" w:rsidRDefault="00723C07" w:rsidP="00723C07">
            <w:pPr>
              <w:jc w:val="center"/>
              <w:rPr>
                <w:noProof/>
                <w:spacing w:val="0"/>
                <w:lang w:eastAsia="tr-TR"/>
              </w:rPr>
            </w:pPr>
            <w:r>
              <w:rPr>
                <w:noProof/>
                <w:spacing w:val="0"/>
                <w:lang w:eastAsia="tr-TR"/>
              </w:rPr>
              <w:drawing>
                <wp:inline distT="0" distB="0" distL="0" distR="0">
                  <wp:extent cx="3796702" cy="4086225"/>
                  <wp:effectExtent l="19050" t="0" r="0" b="0"/>
                  <wp:docPr id="2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8579" cy="4088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723C07" w:rsidRDefault="00723C07" w:rsidP="00723C07">
            <w:pPr>
              <w:spacing w:line="240" w:lineRule="auto"/>
              <w:rPr>
                <w:b/>
                <w:noProof/>
                <w:spacing w:val="0"/>
                <w:lang w:eastAsia="tr-TR"/>
              </w:rPr>
            </w:pPr>
          </w:p>
          <w:p w:rsidR="00723C07" w:rsidRDefault="00723C07" w:rsidP="00723C07">
            <w:pPr>
              <w:spacing w:line="240" w:lineRule="auto"/>
              <w:rPr>
                <w:b/>
                <w:noProof/>
                <w:spacing w:val="0"/>
                <w:lang w:eastAsia="tr-TR"/>
              </w:rPr>
            </w:pPr>
          </w:p>
          <w:p w:rsidR="00723C07" w:rsidRPr="00817393" w:rsidRDefault="00723C07" w:rsidP="00723C07">
            <w:pPr>
              <w:spacing w:line="600" w:lineRule="auto"/>
              <w:rPr>
                <w:noProof/>
                <w:color w:val="FF0000"/>
                <w:spacing w:val="0"/>
                <w:lang w:eastAsia="tr-TR"/>
              </w:rPr>
            </w:pPr>
            <w:r w:rsidRPr="00817393">
              <w:rPr>
                <w:b/>
                <w:noProof/>
                <w:spacing w:val="0"/>
                <w:lang w:eastAsia="tr-TR"/>
              </w:rPr>
              <w:t xml:space="preserve">1. </w:t>
            </w:r>
            <w:r w:rsidRPr="00817393"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t xml:space="preserve">Şiirin başlığı nedir?                   </w:t>
            </w:r>
            <w:r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br/>
            </w:r>
            <w:r w:rsidRPr="00817393">
              <w:rPr>
                <w:b/>
                <w:noProof/>
                <w:color w:val="00B0F0"/>
                <w:spacing w:val="0"/>
                <w:lang w:eastAsia="tr-TR"/>
              </w:rPr>
              <w:t>C:</w:t>
            </w:r>
            <w:r w:rsidRPr="00817393">
              <w:rPr>
                <w:b/>
                <w:noProof/>
                <w:spacing w:val="0"/>
                <w:lang w:eastAsia="tr-TR"/>
              </w:rPr>
              <w:t xml:space="preserve"> </w:t>
            </w:r>
            <w:r>
              <w:rPr>
                <w:noProof/>
                <w:color w:val="FF0000"/>
                <w:spacing w:val="0"/>
                <w:lang w:eastAsia="tr-TR"/>
              </w:rPr>
              <w:t>………………………</w:t>
            </w:r>
            <w:r w:rsidRPr="00817393">
              <w:rPr>
                <w:noProof/>
                <w:color w:val="FF0000"/>
                <w:spacing w:val="0"/>
                <w:lang w:eastAsia="tr-TR"/>
              </w:rPr>
              <w:t>………………………</w:t>
            </w:r>
          </w:p>
          <w:p w:rsidR="00723C07" w:rsidRPr="00817393" w:rsidRDefault="00723C07" w:rsidP="00723C07">
            <w:pPr>
              <w:spacing w:line="600" w:lineRule="auto"/>
              <w:rPr>
                <w:noProof/>
                <w:color w:val="FF0000"/>
                <w:spacing w:val="0"/>
                <w:lang w:eastAsia="tr-TR"/>
              </w:rPr>
            </w:pPr>
            <w:r w:rsidRPr="00817393">
              <w:rPr>
                <w:b/>
                <w:noProof/>
                <w:spacing w:val="0"/>
                <w:lang w:eastAsia="tr-TR"/>
              </w:rPr>
              <w:t xml:space="preserve">2. </w:t>
            </w:r>
            <w:r w:rsidR="00811D24"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t>Hangi yiyecekten bahsediliyor</w:t>
            </w:r>
            <w:r w:rsidRPr="00817393"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t xml:space="preserve">?   </w:t>
            </w:r>
            <w:r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br/>
            </w:r>
            <w:r w:rsidRPr="00817393">
              <w:rPr>
                <w:b/>
                <w:noProof/>
                <w:color w:val="00B0F0"/>
                <w:spacing w:val="0"/>
                <w:lang w:eastAsia="tr-TR"/>
              </w:rPr>
              <w:t>C:</w:t>
            </w:r>
            <w:r w:rsidRPr="00817393">
              <w:rPr>
                <w:b/>
                <w:noProof/>
                <w:spacing w:val="0"/>
                <w:lang w:eastAsia="tr-TR"/>
              </w:rPr>
              <w:t xml:space="preserve"> </w:t>
            </w:r>
            <w:r>
              <w:rPr>
                <w:noProof/>
                <w:color w:val="FF0000"/>
                <w:spacing w:val="0"/>
                <w:lang w:eastAsia="tr-TR"/>
              </w:rPr>
              <w:t>…………………………………</w:t>
            </w:r>
            <w:r w:rsidRPr="00817393">
              <w:rPr>
                <w:noProof/>
                <w:color w:val="FF0000"/>
                <w:spacing w:val="0"/>
                <w:lang w:eastAsia="tr-TR"/>
              </w:rPr>
              <w:t>……………</w:t>
            </w:r>
          </w:p>
          <w:p w:rsidR="00723C07" w:rsidRPr="00817393" w:rsidRDefault="00723C07" w:rsidP="00723C07">
            <w:pPr>
              <w:spacing w:line="600" w:lineRule="auto"/>
              <w:rPr>
                <w:noProof/>
                <w:color w:val="FF0000"/>
                <w:spacing w:val="0"/>
                <w:lang w:eastAsia="tr-TR"/>
              </w:rPr>
            </w:pPr>
            <w:r w:rsidRPr="00817393">
              <w:rPr>
                <w:b/>
                <w:noProof/>
                <w:spacing w:val="0"/>
                <w:lang w:eastAsia="tr-TR"/>
              </w:rPr>
              <w:t xml:space="preserve">3. </w:t>
            </w:r>
            <w:r w:rsidR="00811D24"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t>Şiirde kaç bölüm vardır?</w:t>
            </w:r>
            <w:r w:rsidRPr="00817393"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t xml:space="preserve">            </w:t>
            </w:r>
            <w:r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br/>
            </w:r>
            <w:r w:rsidRPr="00817393">
              <w:rPr>
                <w:b/>
                <w:noProof/>
                <w:color w:val="00B0F0"/>
                <w:spacing w:val="0"/>
                <w:lang w:eastAsia="tr-TR"/>
              </w:rPr>
              <w:t>C:</w:t>
            </w:r>
            <w:r w:rsidRPr="00817393">
              <w:rPr>
                <w:b/>
                <w:noProof/>
                <w:spacing w:val="0"/>
                <w:lang w:eastAsia="tr-TR"/>
              </w:rPr>
              <w:t xml:space="preserve"> </w:t>
            </w:r>
            <w:r>
              <w:rPr>
                <w:noProof/>
                <w:color w:val="FF0000"/>
                <w:spacing w:val="0"/>
                <w:lang w:eastAsia="tr-TR"/>
              </w:rPr>
              <w:t>………………………………………………</w:t>
            </w:r>
            <w:r w:rsidRPr="00817393">
              <w:rPr>
                <w:noProof/>
                <w:color w:val="FF0000"/>
                <w:spacing w:val="0"/>
                <w:lang w:eastAsia="tr-TR"/>
              </w:rPr>
              <w:t>…</w:t>
            </w:r>
          </w:p>
          <w:p w:rsidR="00723C07" w:rsidRPr="00286225" w:rsidRDefault="00723C07" w:rsidP="00723C07">
            <w:pPr>
              <w:rPr>
                <w:b/>
                <w:noProof/>
                <w:color w:val="00B0F0"/>
                <w:spacing w:val="0"/>
                <w:lang w:eastAsia="tr-TR"/>
              </w:rPr>
            </w:pPr>
            <w:r w:rsidRPr="00817393">
              <w:rPr>
                <w:b/>
                <w:noProof/>
                <w:spacing w:val="0"/>
                <w:lang w:eastAsia="tr-TR"/>
              </w:rPr>
              <w:t xml:space="preserve">4. </w:t>
            </w:r>
            <w:r w:rsidRPr="00817393"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t xml:space="preserve">Şair kimdir?                              </w:t>
            </w:r>
            <w:r>
              <w:rPr>
                <w:b/>
                <w:noProof/>
                <w:color w:val="943634" w:themeColor="accent2" w:themeShade="BF"/>
                <w:spacing w:val="0"/>
                <w:lang w:eastAsia="tr-TR"/>
              </w:rPr>
              <w:br/>
            </w:r>
            <w:r w:rsidRPr="00817393">
              <w:rPr>
                <w:b/>
                <w:noProof/>
                <w:color w:val="00B0F0"/>
                <w:spacing w:val="0"/>
                <w:lang w:eastAsia="tr-TR"/>
              </w:rPr>
              <w:t>C:</w:t>
            </w:r>
            <w:r w:rsidRPr="00817393">
              <w:rPr>
                <w:b/>
                <w:noProof/>
                <w:spacing w:val="0"/>
                <w:lang w:eastAsia="tr-TR"/>
              </w:rPr>
              <w:t xml:space="preserve"> </w:t>
            </w:r>
            <w:r>
              <w:rPr>
                <w:noProof/>
                <w:color w:val="FF0000"/>
                <w:spacing w:val="0"/>
                <w:lang w:eastAsia="tr-TR"/>
              </w:rPr>
              <w:t>………………</w:t>
            </w:r>
            <w:r w:rsidRPr="00817393">
              <w:rPr>
                <w:noProof/>
                <w:color w:val="FF0000"/>
                <w:spacing w:val="0"/>
                <w:lang w:eastAsia="tr-TR"/>
              </w:rPr>
              <w:t>…………………………………</w:t>
            </w:r>
          </w:p>
        </w:tc>
      </w:tr>
    </w:tbl>
    <w:p w:rsidR="00025161" w:rsidRPr="00286225" w:rsidRDefault="00025161" w:rsidP="00817393">
      <w:pPr>
        <w:spacing w:line="360" w:lineRule="auto"/>
        <w:rPr>
          <w:spacing w:val="0"/>
          <w:sz w:val="22"/>
        </w:rPr>
      </w:pPr>
      <w:r w:rsidRPr="00817393">
        <w:rPr>
          <w:rFonts w:ascii="Bodoni MT" w:hAnsi="Bodoni MT"/>
          <w:color w:val="215868" w:themeColor="accent5" w:themeShade="80"/>
          <w:spacing w:val="0"/>
        </w:rPr>
        <w:lastRenderedPageBreak/>
        <w:t xml:space="preserve">Adı Soyadı: </w:t>
      </w:r>
      <w:proofErr w:type="gramStart"/>
      <w:r w:rsidRPr="00817393">
        <w:rPr>
          <w:rFonts w:ascii="Bodoni MT" w:hAnsi="Bodoni MT"/>
          <w:color w:val="215868" w:themeColor="accent5" w:themeShade="80"/>
          <w:spacing w:val="0"/>
        </w:rPr>
        <w:t>………………………………………………</w:t>
      </w:r>
      <w:proofErr w:type="gramEnd"/>
      <w:r w:rsidR="00817393" w:rsidRPr="00817393">
        <w:rPr>
          <w:rFonts w:ascii="Bodoni MT" w:hAnsi="Bodoni MT"/>
          <w:color w:val="215868" w:themeColor="accent5" w:themeShade="80"/>
          <w:spacing w:val="0"/>
        </w:rPr>
        <w:t xml:space="preserve"> </w:t>
      </w:r>
      <w:r w:rsidR="00817393">
        <w:rPr>
          <w:rFonts w:ascii="Bodoni MT" w:hAnsi="Bodoni MT"/>
          <w:color w:val="215868" w:themeColor="accent5" w:themeShade="80"/>
          <w:spacing w:val="0"/>
        </w:rPr>
        <w:t xml:space="preserve">   </w:t>
      </w:r>
      <w:r w:rsidR="00817393" w:rsidRPr="00817393">
        <w:rPr>
          <w:rFonts w:ascii="Bodoni MT" w:hAnsi="Bodoni MT"/>
          <w:color w:val="215868" w:themeColor="accent5" w:themeShade="80"/>
          <w:spacing w:val="0"/>
        </w:rPr>
        <w:t xml:space="preserve">Sınıf: </w:t>
      </w:r>
      <w:proofErr w:type="gramStart"/>
      <w:r w:rsidR="00817393" w:rsidRPr="00817393">
        <w:rPr>
          <w:rFonts w:ascii="Bodoni MT" w:hAnsi="Bodoni MT"/>
          <w:color w:val="215868" w:themeColor="accent5" w:themeShade="80"/>
          <w:spacing w:val="0"/>
        </w:rPr>
        <w:t>……</w:t>
      </w:r>
      <w:proofErr w:type="gramEnd"/>
      <w:r w:rsidR="00817393" w:rsidRPr="00817393">
        <w:rPr>
          <w:rFonts w:ascii="Bodoni MT" w:hAnsi="Bodoni MT"/>
          <w:color w:val="215868" w:themeColor="accent5" w:themeShade="80"/>
          <w:spacing w:val="0"/>
        </w:rPr>
        <w:t xml:space="preserve"> No: </w:t>
      </w:r>
      <w:proofErr w:type="gramStart"/>
      <w:r w:rsidR="00817393" w:rsidRPr="00817393">
        <w:rPr>
          <w:rFonts w:ascii="Bodoni MT" w:hAnsi="Bodoni MT"/>
          <w:color w:val="215868" w:themeColor="accent5" w:themeShade="80"/>
          <w:spacing w:val="0"/>
        </w:rPr>
        <w:t>……</w:t>
      </w:r>
      <w:proofErr w:type="gramEnd"/>
      <w:r w:rsidR="00817393">
        <w:rPr>
          <w:rFonts w:ascii="Bodoni MT" w:hAnsi="Bodoni MT"/>
          <w:color w:val="215868" w:themeColor="accent5" w:themeShade="80"/>
          <w:spacing w:val="0"/>
        </w:rPr>
        <w:t xml:space="preserve">     </w:t>
      </w:r>
      <w:r w:rsidRPr="00817393">
        <w:rPr>
          <w:rFonts w:ascii="Bodoni MT" w:hAnsi="Bodoni MT"/>
          <w:color w:val="215868" w:themeColor="accent5" w:themeShade="80"/>
          <w:spacing w:val="0"/>
        </w:rPr>
        <w:t xml:space="preserve">  Tarih: </w:t>
      </w:r>
      <w:proofErr w:type="gramStart"/>
      <w:r w:rsidRPr="00817393">
        <w:rPr>
          <w:rFonts w:ascii="Bodoni MT" w:hAnsi="Bodoni MT"/>
          <w:color w:val="215868" w:themeColor="accent5" w:themeShade="80"/>
          <w:spacing w:val="0"/>
        </w:rPr>
        <w:t>………….........</w:t>
      </w:r>
      <w:proofErr w:type="gramEnd"/>
      <w:r w:rsidRPr="00817393">
        <w:rPr>
          <w:rFonts w:ascii="Bodoni MT" w:hAnsi="Bodoni MT"/>
          <w:color w:val="215868" w:themeColor="accent5" w:themeShade="80"/>
          <w:spacing w:val="0"/>
        </w:rPr>
        <w:br/>
      </w:r>
      <w:r w:rsidR="00D0754F">
        <w:rPr>
          <w:spacing w:val="0"/>
          <w:sz w:val="22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98.4pt;height:73.85pt" strokecolor="blue" strokeweight="2.25pt">
            <v:shadow color="#868686"/>
            <v:textpath style="font-family:&quot;Arial Black&quot;;v-text-kern:t" trim="t" fitpath="t" string="Güzel İnsanlar Topluluğu"/>
          </v:shape>
        </w:pict>
      </w:r>
    </w:p>
    <w:p w:rsidR="009955F3" w:rsidRPr="00817393" w:rsidRDefault="009B3848" w:rsidP="009955F3">
      <w:pPr>
        <w:spacing w:line="360" w:lineRule="auto"/>
        <w:rPr>
          <w:rFonts w:ascii="Century" w:hAnsi="Century"/>
          <w:b/>
          <w:color w:val="00B050"/>
          <w:spacing w:val="0"/>
          <w:sz w:val="28"/>
        </w:rPr>
      </w:pPr>
      <w:proofErr w:type="gramStart"/>
      <w:r w:rsidRPr="00817393">
        <w:rPr>
          <w:rFonts w:ascii="Century" w:hAnsi="Century"/>
          <w:b/>
          <w:color w:val="00B050"/>
          <w:spacing w:val="0"/>
          <w:sz w:val="28"/>
        </w:rPr>
        <w:t>4-9</w:t>
      </w:r>
      <w:proofErr w:type="gramEnd"/>
      <w:r w:rsidR="009955F3" w:rsidRPr="00817393">
        <w:rPr>
          <w:rFonts w:ascii="Century" w:hAnsi="Century"/>
          <w:b/>
          <w:color w:val="00B050"/>
          <w:spacing w:val="0"/>
          <w:sz w:val="28"/>
        </w:rPr>
        <w:t>-</w:t>
      </w:r>
      <w:r w:rsidRPr="00817393">
        <w:rPr>
          <w:rFonts w:ascii="Century" w:hAnsi="Century"/>
          <w:b/>
          <w:color w:val="00B050"/>
          <w:spacing w:val="0"/>
          <w:sz w:val="28"/>
        </w:rPr>
        <w:t>10-15-1</w:t>
      </w:r>
      <w:r w:rsidR="009955F3" w:rsidRPr="00817393">
        <w:rPr>
          <w:rFonts w:ascii="Century" w:hAnsi="Century"/>
          <w:b/>
          <w:color w:val="00B050"/>
          <w:spacing w:val="0"/>
          <w:sz w:val="28"/>
        </w:rPr>
        <w:t xml:space="preserve">6. soruları </w:t>
      </w:r>
      <w:r w:rsidRPr="00817393">
        <w:rPr>
          <w:rFonts w:ascii="Century" w:hAnsi="Century"/>
          <w:b/>
          <w:color w:val="00B050"/>
          <w:spacing w:val="0"/>
          <w:sz w:val="28"/>
        </w:rPr>
        <w:t xml:space="preserve">YAZARAK </w:t>
      </w:r>
      <w:r w:rsidR="009955F3" w:rsidRPr="00817393">
        <w:rPr>
          <w:rFonts w:ascii="Century" w:hAnsi="Century"/>
          <w:b/>
          <w:color w:val="00B050"/>
          <w:spacing w:val="0"/>
          <w:sz w:val="28"/>
        </w:rPr>
        <w:t>Matematik defterine tekrar çözünüz.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4"/>
        <w:gridCol w:w="5315"/>
      </w:tblGrid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671003" w:rsidRPr="00CC1EEB">
              <w:rPr>
                <w:spacing w:val="0"/>
                <w:sz w:val="22"/>
              </w:rPr>
              <w:t xml:space="preserve">Futbol maçında </w:t>
            </w:r>
            <w:r w:rsidR="00CC1EEB" w:rsidRPr="00CC1EEB">
              <w:rPr>
                <w:spacing w:val="0"/>
                <w:sz w:val="22"/>
              </w:rPr>
              <w:t>4</w:t>
            </w:r>
            <w:r w:rsidR="00671003" w:rsidRPr="00CC1EEB">
              <w:rPr>
                <w:spacing w:val="0"/>
                <w:sz w:val="22"/>
              </w:rPr>
              <w:t xml:space="preserve">, </w:t>
            </w:r>
            <w:r w:rsidR="00CC1EEB" w:rsidRPr="00CC1EEB">
              <w:rPr>
                <w:spacing w:val="0"/>
                <w:sz w:val="22"/>
              </w:rPr>
              <w:t>5</w:t>
            </w:r>
            <w:r w:rsidR="00671003" w:rsidRPr="00CC1EEB">
              <w:rPr>
                <w:spacing w:val="0"/>
                <w:sz w:val="22"/>
              </w:rPr>
              <w:t xml:space="preserve"> ve </w:t>
            </w:r>
            <w:r w:rsidR="00CC1EEB" w:rsidRPr="00CC1EEB">
              <w:rPr>
                <w:spacing w:val="0"/>
                <w:sz w:val="22"/>
              </w:rPr>
              <w:t>6</w:t>
            </w:r>
            <w:r w:rsidR="00671003" w:rsidRPr="00CC1EEB">
              <w:rPr>
                <w:spacing w:val="0"/>
                <w:sz w:val="22"/>
              </w:rPr>
              <w:t xml:space="preserve"> tane gol atılmıştır. Kaç gol atılmıştır?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9.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Elif’in </w:t>
            </w:r>
            <w:r w:rsidR="00CC1EEB" w:rsidRPr="00CC1EEB">
              <w:rPr>
                <w:spacing w:val="0"/>
                <w:sz w:val="22"/>
              </w:rPr>
              <w:t>6</w:t>
            </w:r>
            <w:r w:rsidR="000F5F13" w:rsidRPr="00CC1EEB">
              <w:rPr>
                <w:spacing w:val="0"/>
                <w:sz w:val="22"/>
              </w:rPr>
              <w:t xml:space="preserve"> cevizi var. Fatma’nın ise Elif’ten </w:t>
            </w:r>
            <w:r w:rsidR="00CC1EEB" w:rsidRPr="00CC1EEB">
              <w:rPr>
                <w:spacing w:val="0"/>
                <w:sz w:val="22"/>
              </w:rPr>
              <w:t>11</w:t>
            </w:r>
            <w:r w:rsidR="000F5F13" w:rsidRPr="00CC1EEB">
              <w:rPr>
                <w:spacing w:val="0"/>
                <w:sz w:val="22"/>
              </w:rPr>
              <w:t xml:space="preserve"> fazla cevizi vardır. Fatma’nın kaç cevizi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2.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671003" w:rsidRPr="00CC1EEB">
              <w:rPr>
                <w:spacing w:val="0"/>
                <w:sz w:val="22"/>
              </w:rPr>
              <w:t xml:space="preserve">Ayşe </w:t>
            </w:r>
            <w:r w:rsidR="00CC1EEB" w:rsidRPr="00CC1EEB">
              <w:rPr>
                <w:spacing w:val="0"/>
                <w:sz w:val="22"/>
              </w:rPr>
              <w:t>15</w:t>
            </w:r>
            <w:r w:rsidR="00671003" w:rsidRPr="00CC1EEB">
              <w:rPr>
                <w:spacing w:val="0"/>
                <w:sz w:val="22"/>
              </w:rPr>
              <w:t xml:space="preserve"> kez, Funda </w:t>
            </w:r>
            <w:r w:rsidR="00CC1EEB" w:rsidRPr="00CC1EEB">
              <w:rPr>
                <w:spacing w:val="0"/>
                <w:sz w:val="22"/>
              </w:rPr>
              <w:t>14</w:t>
            </w:r>
            <w:r w:rsidR="00671003" w:rsidRPr="00CC1EEB">
              <w:rPr>
                <w:spacing w:val="0"/>
                <w:sz w:val="22"/>
              </w:rPr>
              <w:t xml:space="preserve"> kez, Senem ise </w:t>
            </w:r>
            <w:r w:rsidR="00CC1EEB" w:rsidRPr="00CC1EEB">
              <w:rPr>
                <w:spacing w:val="0"/>
                <w:sz w:val="22"/>
              </w:rPr>
              <w:t>13</w:t>
            </w:r>
            <w:r w:rsidR="00671003" w:rsidRPr="00CC1EEB">
              <w:rPr>
                <w:spacing w:val="0"/>
                <w:sz w:val="22"/>
              </w:rPr>
              <w:t xml:space="preserve"> kez ip atlamıştır. Bu arkadaşlar kaç kez ip atlamıştır?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10.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Mehmet’in </w:t>
            </w:r>
            <w:r w:rsidR="00CC1EEB" w:rsidRPr="00CC1EEB">
              <w:rPr>
                <w:spacing w:val="0"/>
                <w:sz w:val="22"/>
              </w:rPr>
              <w:t>11</w:t>
            </w:r>
            <w:r w:rsidR="000F5F13" w:rsidRPr="00CC1EEB">
              <w:rPr>
                <w:spacing w:val="0"/>
                <w:sz w:val="22"/>
              </w:rPr>
              <w:t xml:space="preserve"> misketi, Fatih’in ise Mehmet’ten </w:t>
            </w:r>
            <w:r w:rsidR="00CC1EEB" w:rsidRPr="00CC1EEB">
              <w:rPr>
                <w:spacing w:val="0"/>
                <w:sz w:val="22"/>
              </w:rPr>
              <w:t>9</w:t>
            </w:r>
            <w:r w:rsidR="000F5F13" w:rsidRPr="00CC1EEB">
              <w:rPr>
                <w:spacing w:val="0"/>
                <w:sz w:val="22"/>
              </w:rPr>
              <w:t xml:space="preserve"> fazla misketi vardır. Fatih’in kaç misketi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3.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1</w:t>
            </w:r>
            <w:r w:rsidR="00671003" w:rsidRPr="00CC1EEB">
              <w:rPr>
                <w:spacing w:val="0"/>
                <w:sz w:val="22"/>
              </w:rPr>
              <w:t>7</w:t>
            </w:r>
            <w:r w:rsidRPr="00CC1EEB">
              <w:rPr>
                <w:spacing w:val="0"/>
                <w:sz w:val="22"/>
              </w:rPr>
              <w:t xml:space="preserve"> ile </w:t>
            </w:r>
            <w:r w:rsidR="00CC1EEB" w:rsidRPr="00CC1EEB">
              <w:rPr>
                <w:spacing w:val="0"/>
                <w:sz w:val="22"/>
              </w:rPr>
              <w:t>1</w:t>
            </w:r>
            <w:r w:rsidR="00671003" w:rsidRPr="00CC1EEB">
              <w:rPr>
                <w:spacing w:val="0"/>
                <w:sz w:val="22"/>
              </w:rPr>
              <w:t>9</w:t>
            </w:r>
            <w:r w:rsidRPr="00CC1EEB">
              <w:rPr>
                <w:spacing w:val="0"/>
                <w:sz w:val="22"/>
              </w:rPr>
              <w:t xml:space="preserve"> arasındaki sayının </w:t>
            </w:r>
            <w:r w:rsidR="00CC1EEB" w:rsidRPr="00CC1EEB">
              <w:rPr>
                <w:spacing w:val="0"/>
                <w:sz w:val="22"/>
              </w:rPr>
              <w:t>11</w:t>
            </w:r>
            <w:r w:rsidRPr="00CC1EEB">
              <w:rPr>
                <w:spacing w:val="0"/>
                <w:sz w:val="22"/>
              </w:rPr>
              <w:t xml:space="preserve"> eksiği kaçtır?</w:t>
            </w:r>
            <w:r w:rsidRPr="00CC1EEB">
              <w:rPr>
                <w:b/>
                <w:color w:val="FF0000"/>
                <w:spacing w:val="0"/>
                <w:sz w:val="22"/>
              </w:rPr>
              <w:t xml:space="preserve"> 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11.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Aklımda tuttuğum sayı 8’dir. Fırat ise aklımda tuttuğum sayıdan 6 fazlasını deftere yazmıştır. Fırat deftere hani sayıyı yazmıştır?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4.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45</w:t>
            </w:r>
            <w:r w:rsidRPr="00CC1EEB">
              <w:rPr>
                <w:spacing w:val="0"/>
                <w:sz w:val="22"/>
              </w:rPr>
              <w:t xml:space="preserve"> ile </w:t>
            </w:r>
            <w:r w:rsidR="00CC1EEB" w:rsidRPr="00CC1EEB">
              <w:rPr>
                <w:spacing w:val="0"/>
                <w:sz w:val="22"/>
              </w:rPr>
              <w:t>47</w:t>
            </w:r>
            <w:r w:rsidRPr="00CC1EEB">
              <w:rPr>
                <w:spacing w:val="0"/>
                <w:sz w:val="22"/>
              </w:rPr>
              <w:t xml:space="preserve"> arasındaki sayının </w:t>
            </w:r>
            <w:r w:rsidR="00671003" w:rsidRPr="00CC1EEB">
              <w:rPr>
                <w:spacing w:val="0"/>
                <w:sz w:val="22"/>
              </w:rPr>
              <w:t>1</w:t>
            </w:r>
            <w:r w:rsidR="00CC1EEB" w:rsidRPr="00CC1EEB">
              <w:rPr>
                <w:spacing w:val="0"/>
                <w:sz w:val="22"/>
              </w:rPr>
              <w:t>8</w:t>
            </w:r>
            <w:r w:rsidRPr="00CC1EEB">
              <w:rPr>
                <w:spacing w:val="0"/>
                <w:sz w:val="22"/>
              </w:rPr>
              <w:t xml:space="preserve"> fazlası ne olur?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12.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Toplantıya önce </w:t>
            </w:r>
            <w:r w:rsidR="00CC1EEB" w:rsidRPr="00CC1EEB">
              <w:rPr>
                <w:spacing w:val="0"/>
                <w:sz w:val="22"/>
              </w:rPr>
              <w:t>8</w:t>
            </w:r>
            <w:r w:rsidR="000F5F13" w:rsidRPr="00CC1EEB">
              <w:rPr>
                <w:spacing w:val="0"/>
                <w:sz w:val="22"/>
              </w:rPr>
              <w:t xml:space="preserve"> kişi, sonra </w:t>
            </w:r>
            <w:r w:rsidR="00CC1EEB" w:rsidRPr="00CC1EEB">
              <w:rPr>
                <w:spacing w:val="0"/>
                <w:sz w:val="22"/>
              </w:rPr>
              <w:t>9</w:t>
            </w:r>
            <w:r w:rsidR="000F5F13" w:rsidRPr="00CC1EEB">
              <w:rPr>
                <w:spacing w:val="0"/>
                <w:sz w:val="22"/>
              </w:rPr>
              <w:t xml:space="preserve"> kişi, daha sonra da 1</w:t>
            </w:r>
            <w:r w:rsidR="00CC1EEB" w:rsidRPr="00CC1EEB">
              <w:rPr>
                <w:spacing w:val="0"/>
                <w:sz w:val="22"/>
              </w:rPr>
              <w:t>9</w:t>
            </w:r>
            <w:r w:rsidR="000F5F13" w:rsidRPr="00CC1EEB">
              <w:rPr>
                <w:spacing w:val="0"/>
                <w:sz w:val="22"/>
              </w:rPr>
              <w:t xml:space="preserve"> kişi katıldı. Toplantıya kaç kişi katıldı?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5.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14</w:t>
            </w:r>
            <w:r w:rsidRPr="00CC1EEB">
              <w:rPr>
                <w:spacing w:val="0"/>
                <w:sz w:val="22"/>
              </w:rPr>
              <w:t>'</w:t>
            </w:r>
            <w:r w:rsidR="00CC1EEB" w:rsidRPr="00CC1EEB">
              <w:rPr>
                <w:spacing w:val="0"/>
                <w:sz w:val="22"/>
              </w:rPr>
              <w:t>t</w:t>
            </w:r>
            <w:r w:rsidRPr="00CC1EEB">
              <w:rPr>
                <w:spacing w:val="0"/>
                <w:sz w:val="22"/>
              </w:rPr>
              <w:t xml:space="preserve">en başlayıp ileriye doğru birer sayıyor. </w:t>
            </w:r>
            <w:r w:rsidR="00CC1EEB" w:rsidRPr="00CC1EEB">
              <w:rPr>
                <w:spacing w:val="0"/>
                <w:sz w:val="22"/>
              </w:rPr>
              <w:t>4</w:t>
            </w:r>
            <w:r w:rsidRPr="00CC1EEB">
              <w:rPr>
                <w:spacing w:val="0"/>
                <w:sz w:val="22"/>
              </w:rPr>
              <w:t>.saymada hangi sayıyı söyler?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13.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Sepetteki yumurtaların 5 tanesini Ceren’e, 8 tanesini Cemil’e verdim. 6 tanesini de eve geri götürdüm. Sepette toplam kaç yumurta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6.</w:t>
            </w:r>
            <w:r w:rsidRPr="00CC1EEB">
              <w:rPr>
                <w:spacing w:val="0"/>
                <w:sz w:val="22"/>
              </w:rPr>
              <w:t xml:space="preserve"> </w:t>
            </w:r>
            <w:proofErr w:type="spellStart"/>
            <w:r w:rsidR="00CC1EEB" w:rsidRPr="00CC1EEB">
              <w:rPr>
                <w:spacing w:val="0"/>
                <w:sz w:val="22"/>
              </w:rPr>
              <w:t>Kenanlar’ın</w:t>
            </w:r>
            <w:proofErr w:type="spellEnd"/>
            <w:r w:rsidR="00CC1EEB" w:rsidRPr="00CC1EEB">
              <w:rPr>
                <w:spacing w:val="0"/>
                <w:sz w:val="22"/>
              </w:rPr>
              <w:t xml:space="preserve"> 4 tavuğu var. </w:t>
            </w:r>
            <w:proofErr w:type="spellStart"/>
            <w:r w:rsidR="00CC1EEB" w:rsidRPr="00CC1EEB">
              <w:rPr>
                <w:spacing w:val="0"/>
                <w:sz w:val="22"/>
              </w:rPr>
              <w:t>Ahmetler’in</w:t>
            </w:r>
            <w:proofErr w:type="spellEnd"/>
            <w:r w:rsidR="00CC1EEB" w:rsidRPr="00CC1EEB">
              <w:rPr>
                <w:spacing w:val="0"/>
                <w:sz w:val="22"/>
              </w:rPr>
              <w:t xml:space="preserve"> ise 6 fazla tavuğu var. Ahmetlerin kaç tavuğu var?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14.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Sınıfta </w:t>
            </w:r>
            <w:r w:rsidR="00362AA1">
              <w:rPr>
                <w:spacing w:val="0"/>
                <w:sz w:val="22"/>
              </w:rPr>
              <w:t>11</w:t>
            </w:r>
            <w:r w:rsidR="000F5F13" w:rsidRPr="00CC1EEB">
              <w:rPr>
                <w:spacing w:val="0"/>
                <w:sz w:val="22"/>
              </w:rPr>
              <w:t xml:space="preserve"> kız var. Erkekler ise kızlardan </w:t>
            </w:r>
            <w:r w:rsidR="00362AA1">
              <w:rPr>
                <w:spacing w:val="0"/>
                <w:sz w:val="22"/>
              </w:rPr>
              <w:t>5 eksiktir</w:t>
            </w:r>
            <w:r w:rsidR="000F5F13" w:rsidRPr="00CC1EEB">
              <w:rPr>
                <w:spacing w:val="0"/>
                <w:sz w:val="22"/>
              </w:rPr>
              <w:t>. Sınıftaki kız ve erkek toplamı nedir?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jc w:val="center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7.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671003" w:rsidRPr="00CC1EEB">
              <w:rPr>
                <w:spacing w:val="0"/>
                <w:sz w:val="22"/>
              </w:rPr>
              <w:t xml:space="preserve">Otobüste </w:t>
            </w:r>
            <w:r w:rsidR="00CC1EEB" w:rsidRPr="00CC1EEB">
              <w:rPr>
                <w:spacing w:val="0"/>
                <w:sz w:val="22"/>
              </w:rPr>
              <w:t>2 yolcu var</w:t>
            </w:r>
            <w:r w:rsidR="00671003" w:rsidRPr="00CC1EEB">
              <w:rPr>
                <w:spacing w:val="0"/>
                <w:sz w:val="22"/>
              </w:rPr>
              <w:t xml:space="preserve">. İlk duraktan </w:t>
            </w:r>
            <w:r w:rsidR="00CC1EEB" w:rsidRPr="00CC1EEB">
              <w:rPr>
                <w:spacing w:val="0"/>
                <w:sz w:val="22"/>
              </w:rPr>
              <w:t>5</w:t>
            </w:r>
            <w:r w:rsidR="00671003" w:rsidRPr="00CC1EEB">
              <w:rPr>
                <w:spacing w:val="0"/>
                <w:sz w:val="22"/>
              </w:rPr>
              <w:t xml:space="preserve"> kişi, sonraki duraktan </w:t>
            </w:r>
            <w:r w:rsidR="00CC1EEB" w:rsidRPr="00CC1EEB">
              <w:rPr>
                <w:spacing w:val="0"/>
                <w:sz w:val="22"/>
              </w:rPr>
              <w:t>3</w:t>
            </w:r>
            <w:r w:rsidR="00671003" w:rsidRPr="00CC1EEB">
              <w:rPr>
                <w:spacing w:val="0"/>
                <w:sz w:val="22"/>
              </w:rPr>
              <w:t xml:space="preserve"> kişi bindi. Otobüste kaç yolcu var?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15.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Dayımın </w:t>
            </w:r>
            <w:r w:rsidR="00362AA1">
              <w:rPr>
                <w:spacing w:val="0"/>
                <w:sz w:val="22"/>
              </w:rPr>
              <w:t>7</w:t>
            </w:r>
            <w:r w:rsidR="000F5F13" w:rsidRPr="00CC1EEB">
              <w:rPr>
                <w:spacing w:val="0"/>
                <w:sz w:val="22"/>
              </w:rPr>
              <w:t xml:space="preserve"> </w:t>
            </w:r>
            <w:r w:rsidR="00362AA1">
              <w:rPr>
                <w:spacing w:val="0"/>
                <w:sz w:val="22"/>
              </w:rPr>
              <w:t>ineği</w:t>
            </w:r>
            <w:r w:rsidR="000F5F13" w:rsidRPr="00CC1EEB">
              <w:rPr>
                <w:spacing w:val="0"/>
                <w:sz w:val="22"/>
              </w:rPr>
              <w:t xml:space="preserve"> var. Her birinin </w:t>
            </w:r>
            <w:r w:rsidR="00362AA1">
              <w:rPr>
                <w:spacing w:val="0"/>
                <w:sz w:val="22"/>
              </w:rPr>
              <w:t>1</w:t>
            </w:r>
            <w:r w:rsidR="000F5F13" w:rsidRPr="00CC1EEB">
              <w:rPr>
                <w:spacing w:val="0"/>
                <w:sz w:val="22"/>
              </w:rPr>
              <w:t xml:space="preserve"> yavrusu oldu. Dayımın kaç hayvanı var?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</w:p>
        </w:tc>
      </w:tr>
      <w:tr w:rsidR="00D97985" w:rsidRPr="00286225" w:rsidTr="006D3196">
        <w:tc>
          <w:tcPr>
            <w:tcW w:w="5314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8.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Nazlı</w:t>
            </w:r>
            <w:r w:rsidR="00671003" w:rsidRPr="00CC1EEB">
              <w:rPr>
                <w:spacing w:val="0"/>
                <w:sz w:val="22"/>
              </w:rPr>
              <w:t xml:space="preserve"> </w:t>
            </w:r>
            <w:r w:rsidR="00CC1EEB" w:rsidRPr="00CC1EEB">
              <w:rPr>
                <w:spacing w:val="0"/>
                <w:sz w:val="22"/>
              </w:rPr>
              <w:t>4</w:t>
            </w:r>
            <w:r w:rsidR="00671003" w:rsidRPr="00CC1EEB">
              <w:rPr>
                <w:spacing w:val="0"/>
                <w:sz w:val="22"/>
              </w:rPr>
              <w:t xml:space="preserve"> yaşındadır. Ablası, </w:t>
            </w:r>
            <w:r w:rsidR="00CC1EEB" w:rsidRPr="00CC1EEB">
              <w:rPr>
                <w:spacing w:val="0"/>
                <w:sz w:val="22"/>
              </w:rPr>
              <w:t>Nazlı</w:t>
            </w:r>
            <w:r w:rsidR="00671003" w:rsidRPr="00CC1EEB">
              <w:rPr>
                <w:spacing w:val="0"/>
                <w:sz w:val="22"/>
              </w:rPr>
              <w:t xml:space="preserve">’dan </w:t>
            </w:r>
            <w:r w:rsidR="00CC1EEB" w:rsidRPr="00CC1EEB">
              <w:rPr>
                <w:spacing w:val="0"/>
                <w:sz w:val="22"/>
              </w:rPr>
              <w:t>3</w:t>
            </w:r>
            <w:r w:rsidR="00671003" w:rsidRPr="00CC1EEB">
              <w:rPr>
                <w:spacing w:val="0"/>
                <w:sz w:val="22"/>
              </w:rPr>
              <w:t xml:space="preserve"> yaş büyüktür. Fatma ile ablasının yaşları toplamı nedir?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  <w:p w:rsidR="00CC1EEB" w:rsidRPr="00CC1EEB" w:rsidRDefault="00CC1EEB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</w:p>
        </w:tc>
        <w:tc>
          <w:tcPr>
            <w:tcW w:w="5315" w:type="dxa"/>
            <w:tcBorders>
              <w:top w:val="dashSmallGap" w:sz="8" w:space="0" w:color="00B0F0"/>
              <w:left w:val="dashSmallGap" w:sz="8" w:space="0" w:color="00B0F0"/>
              <w:bottom w:val="dashSmallGap" w:sz="8" w:space="0" w:color="00B0F0"/>
              <w:right w:val="dashSmallGap" w:sz="8" w:space="0" w:color="00B0F0"/>
            </w:tcBorders>
          </w:tcPr>
          <w:p w:rsidR="00D97985" w:rsidRPr="00CC1EEB" w:rsidRDefault="00D97985" w:rsidP="006D3196">
            <w:pPr>
              <w:spacing w:line="276" w:lineRule="auto"/>
              <w:rPr>
                <w:spacing w:val="0"/>
                <w:sz w:val="22"/>
              </w:rPr>
            </w:pPr>
            <w:r w:rsidRPr="00CC1EEB">
              <w:rPr>
                <w:b/>
                <w:color w:val="4F6228"/>
                <w:spacing w:val="0"/>
                <w:sz w:val="22"/>
              </w:rPr>
              <w:t>16.</w:t>
            </w:r>
            <w:r w:rsidRPr="00CC1EEB">
              <w:rPr>
                <w:spacing w:val="0"/>
                <w:sz w:val="22"/>
              </w:rPr>
              <w:t xml:space="preserve"> </w:t>
            </w:r>
            <w:r w:rsidR="000F5F13" w:rsidRPr="00CC1EEB">
              <w:rPr>
                <w:spacing w:val="0"/>
                <w:sz w:val="22"/>
              </w:rPr>
              <w:t xml:space="preserve">Teyzemlerin </w:t>
            </w:r>
            <w:r w:rsidR="00362AA1">
              <w:rPr>
                <w:spacing w:val="0"/>
                <w:sz w:val="22"/>
              </w:rPr>
              <w:t>8</w:t>
            </w:r>
            <w:r w:rsidR="000F5F13" w:rsidRPr="00CC1EEB">
              <w:rPr>
                <w:spacing w:val="0"/>
                <w:sz w:val="22"/>
              </w:rPr>
              <w:t xml:space="preserve"> inek, </w:t>
            </w:r>
            <w:r w:rsidR="00362AA1">
              <w:rPr>
                <w:spacing w:val="0"/>
                <w:sz w:val="22"/>
              </w:rPr>
              <w:t>3</w:t>
            </w:r>
            <w:r w:rsidR="000F5F13" w:rsidRPr="00CC1EEB">
              <w:rPr>
                <w:spacing w:val="0"/>
                <w:sz w:val="22"/>
              </w:rPr>
              <w:t xml:space="preserve"> dana, </w:t>
            </w:r>
            <w:r w:rsidR="00362AA1">
              <w:rPr>
                <w:spacing w:val="0"/>
                <w:sz w:val="22"/>
              </w:rPr>
              <w:t>15</w:t>
            </w:r>
            <w:r w:rsidR="000F5F13" w:rsidRPr="00CC1EEB">
              <w:rPr>
                <w:spacing w:val="0"/>
                <w:sz w:val="22"/>
              </w:rPr>
              <w:t xml:space="preserve"> yavru ineği vardır. Teyzemlerin kaç hayvanı vardır?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FF0000"/>
                <w:spacing w:val="0"/>
                <w:sz w:val="22"/>
              </w:rPr>
            </w:pPr>
            <w:r w:rsidRPr="00CC1EEB">
              <w:rPr>
                <w:b/>
                <w:color w:val="FF0000"/>
                <w:spacing w:val="0"/>
                <w:sz w:val="22"/>
              </w:rPr>
              <w:t>B:</w:t>
            </w:r>
          </w:p>
          <w:p w:rsidR="00D97985" w:rsidRPr="00CC1EEB" w:rsidRDefault="00D97985" w:rsidP="006D3196">
            <w:pPr>
              <w:spacing w:line="276" w:lineRule="auto"/>
              <w:rPr>
                <w:b/>
                <w:color w:val="0070C0"/>
                <w:spacing w:val="0"/>
                <w:sz w:val="22"/>
              </w:rPr>
            </w:pPr>
            <w:r w:rsidRPr="00CC1EEB">
              <w:rPr>
                <w:b/>
                <w:color w:val="0070C0"/>
                <w:spacing w:val="0"/>
                <w:sz w:val="22"/>
              </w:rPr>
              <w:t>İ:</w:t>
            </w:r>
          </w:p>
        </w:tc>
      </w:tr>
    </w:tbl>
    <w:p w:rsidR="00286225" w:rsidRPr="00286225" w:rsidRDefault="002D275F" w:rsidP="00025161">
      <w:pPr>
        <w:spacing w:line="276" w:lineRule="auto"/>
        <w:jc w:val="center"/>
        <w:rPr>
          <w:color w:val="FF0000"/>
          <w:spacing w:val="0"/>
          <w:sz w:val="22"/>
        </w:rPr>
      </w:pPr>
      <w:r>
        <w:rPr>
          <w:color w:val="FF0000"/>
          <w:spacing w:val="0"/>
          <w:sz w:val="22"/>
        </w:rPr>
        <w:lastRenderedPageBreak/>
        <w:t xml:space="preserve">*-*-* </w:t>
      </w:r>
      <w:r w:rsidR="00286225" w:rsidRPr="00286225">
        <w:rPr>
          <w:color w:val="FF0000"/>
          <w:spacing w:val="0"/>
          <w:sz w:val="22"/>
        </w:rPr>
        <w:t>Eldesiz</w:t>
      </w:r>
      <w:r w:rsidR="00480F87">
        <w:rPr>
          <w:color w:val="FF0000"/>
          <w:spacing w:val="0"/>
          <w:sz w:val="22"/>
        </w:rPr>
        <w:t xml:space="preserve"> ve Eldeli</w:t>
      </w:r>
      <w:r w:rsidR="00286225">
        <w:rPr>
          <w:color w:val="FF0000"/>
          <w:spacing w:val="0"/>
          <w:sz w:val="22"/>
        </w:rPr>
        <w:t xml:space="preserve"> toplama işlemlerini yapalım.</w:t>
      </w:r>
    </w:p>
    <w:p w:rsidR="00286225" w:rsidRDefault="00362AA1" w:rsidP="001329B8">
      <w:pPr>
        <w:spacing w:line="360" w:lineRule="auto"/>
        <w:rPr>
          <w:rFonts w:ascii="Century Gothic" w:hAnsi="Century Gothic"/>
          <w:b/>
          <w:spacing w:val="0"/>
          <w:sz w:val="22"/>
        </w:rPr>
      </w:pPr>
      <w:r>
        <w:rPr>
          <w:rFonts w:ascii="Century Gothic" w:hAnsi="Century Gothic"/>
          <w:b/>
          <w:noProof/>
          <w:spacing w:val="0"/>
          <w:sz w:val="22"/>
          <w:lang w:eastAsia="tr-TR"/>
        </w:rPr>
        <w:drawing>
          <wp:inline distT="0" distB="0" distL="0" distR="0">
            <wp:extent cx="6212840" cy="139065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1361" b="57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84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2F3" w:rsidRPr="00286225" w:rsidRDefault="00F102F3" w:rsidP="00286225">
      <w:pPr>
        <w:spacing w:line="360" w:lineRule="auto"/>
        <w:jc w:val="center"/>
        <w:rPr>
          <w:rFonts w:ascii="Century Gothic" w:hAnsi="Century Gothic"/>
          <w:b/>
          <w:spacing w:val="0"/>
          <w:sz w:val="22"/>
        </w:rPr>
      </w:pPr>
      <w:r>
        <w:rPr>
          <w:rFonts w:ascii="Century Gothic" w:hAnsi="Century Gothic"/>
          <w:b/>
          <w:spacing w:val="0"/>
          <w:sz w:val="22"/>
        </w:rPr>
        <w:t>KARIŞIK TOPLAMA İŞLEMLERİNİ YAPALIM.</w:t>
      </w:r>
    </w:p>
    <w:p w:rsidR="00F102F3" w:rsidRDefault="00362AA1" w:rsidP="00267CFA">
      <w:pPr>
        <w:spacing w:line="360" w:lineRule="auto"/>
        <w:rPr>
          <w:rFonts w:ascii="Century Gothic" w:hAnsi="Century Gothic"/>
          <w:b/>
          <w:noProof/>
          <w:spacing w:val="0"/>
          <w:sz w:val="18"/>
          <w:lang w:eastAsia="tr-TR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drawing>
          <wp:inline distT="0" distB="0" distL="0" distR="0">
            <wp:extent cx="6542787" cy="3086100"/>
            <wp:effectExtent l="1905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396" cy="3086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27D" w:rsidRDefault="0010627D" w:rsidP="00267CFA">
      <w:pPr>
        <w:spacing w:line="360" w:lineRule="auto"/>
        <w:rPr>
          <w:rFonts w:ascii="Century Gothic" w:hAnsi="Century Gothic"/>
          <w:b/>
          <w:noProof/>
          <w:spacing w:val="0"/>
          <w:sz w:val="18"/>
          <w:lang w:eastAsia="tr-TR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t>ÇIKARMA İŞLEMLERİNİ YAPALIM. (Onluk bozmadan)</w:t>
      </w:r>
    </w:p>
    <w:p w:rsidR="0010627D" w:rsidRDefault="001329B8" w:rsidP="00267CFA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drawing>
          <wp:inline distT="0" distB="0" distL="0" distR="0">
            <wp:extent cx="6498590" cy="1552575"/>
            <wp:effectExtent l="1905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2431" b="56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9B8" w:rsidRDefault="001329B8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</w:p>
    <w:p w:rsidR="001329B8" w:rsidRDefault="001329B8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  <w:proofErr w:type="spellStart"/>
      <w:r>
        <w:rPr>
          <w:rFonts w:ascii="Century Gothic" w:hAnsi="Century Gothic"/>
          <w:b/>
          <w:spacing w:val="0"/>
          <w:sz w:val="18"/>
        </w:rPr>
        <w:t>Verilmeyenli</w:t>
      </w:r>
      <w:proofErr w:type="spellEnd"/>
      <w:r>
        <w:rPr>
          <w:rFonts w:ascii="Century Gothic" w:hAnsi="Century Gothic"/>
          <w:b/>
          <w:spacing w:val="0"/>
          <w:sz w:val="18"/>
        </w:rPr>
        <w:t xml:space="preserve"> Toplama İşlemleri</w:t>
      </w:r>
    </w:p>
    <w:p w:rsidR="0010627D" w:rsidRDefault="001329B8" w:rsidP="001329B8">
      <w:pPr>
        <w:spacing w:line="360" w:lineRule="auto"/>
        <w:rPr>
          <w:rFonts w:ascii="Century Gothic" w:hAnsi="Century Gothic"/>
          <w:b/>
          <w:spacing w:val="0"/>
          <w:sz w:val="18"/>
        </w:rPr>
      </w:pPr>
      <w:r>
        <w:rPr>
          <w:rFonts w:ascii="Century Gothic" w:hAnsi="Century Gothic"/>
          <w:b/>
          <w:noProof/>
          <w:spacing w:val="0"/>
          <w:sz w:val="18"/>
          <w:lang w:eastAsia="tr-TR"/>
        </w:rPr>
        <w:drawing>
          <wp:inline distT="0" distB="0" distL="0" distR="0">
            <wp:extent cx="6120319" cy="2523289"/>
            <wp:effectExtent l="19050" t="0" r="0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571" cy="2525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225" w:rsidRDefault="00267CFA" w:rsidP="00267CFA">
      <w:pPr>
        <w:spacing w:line="360" w:lineRule="auto"/>
        <w:rPr>
          <w:rFonts w:ascii="Century Gothic" w:hAnsi="Century Gothic"/>
          <w:color w:val="0070C0"/>
          <w:spacing w:val="0"/>
          <w:sz w:val="18"/>
        </w:rPr>
      </w:pPr>
      <w:r w:rsidRPr="00286225">
        <w:rPr>
          <w:rFonts w:ascii="Century Gothic" w:hAnsi="Century Gothic"/>
          <w:b/>
          <w:spacing w:val="0"/>
          <w:sz w:val="18"/>
        </w:rPr>
        <w:lastRenderedPageBreak/>
        <w:t xml:space="preserve">Adı Soyadı: </w:t>
      </w:r>
      <w:proofErr w:type="gramStart"/>
      <w:r w:rsidRPr="00286225">
        <w:rPr>
          <w:rFonts w:ascii="Century Gothic" w:hAnsi="Century Gothic"/>
          <w:b/>
          <w:spacing w:val="0"/>
          <w:sz w:val="18"/>
        </w:rPr>
        <w:t>…………………………………………</w:t>
      </w:r>
      <w:r w:rsidR="0062573D">
        <w:rPr>
          <w:rFonts w:ascii="Century Gothic" w:hAnsi="Century Gothic"/>
          <w:b/>
          <w:spacing w:val="0"/>
          <w:sz w:val="18"/>
        </w:rPr>
        <w:t>................................</w:t>
      </w:r>
      <w:r w:rsidRPr="00286225">
        <w:rPr>
          <w:rFonts w:ascii="Century Gothic" w:hAnsi="Century Gothic"/>
          <w:b/>
          <w:spacing w:val="0"/>
          <w:sz w:val="18"/>
        </w:rPr>
        <w:t>…………</w:t>
      </w:r>
      <w:proofErr w:type="gramEnd"/>
      <w:r w:rsidR="00D83914" w:rsidRPr="00286225">
        <w:rPr>
          <w:rFonts w:ascii="Century Gothic" w:hAnsi="Century Gothic"/>
          <w:b/>
          <w:spacing w:val="0"/>
          <w:sz w:val="18"/>
        </w:rPr>
        <w:t xml:space="preserve">  </w:t>
      </w:r>
      <w:r w:rsidR="0062573D">
        <w:rPr>
          <w:rFonts w:ascii="Century Gothic" w:hAnsi="Century Gothic"/>
          <w:b/>
          <w:spacing w:val="0"/>
          <w:sz w:val="18"/>
        </w:rPr>
        <w:t xml:space="preserve">         </w:t>
      </w:r>
      <w:r w:rsidR="00D83914" w:rsidRPr="00286225">
        <w:rPr>
          <w:rFonts w:ascii="Century Gothic" w:hAnsi="Century Gothic"/>
          <w:b/>
          <w:spacing w:val="0"/>
          <w:sz w:val="18"/>
        </w:rPr>
        <w:t xml:space="preserve">    </w:t>
      </w:r>
      <w:r w:rsidRPr="00286225">
        <w:rPr>
          <w:rFonts w:ascii="Century Gothic" w:hAnsi="Century Gothic"/>
          <w:color w:val="0070C0"/>
          <w:spacing w:val="0"/>
          <w:sz w:val="18"/>
        </w:rPr>
        <w:t xml:space="preserve">D: </w:t>
      </w:r>
      <w:proofErr w:type="gramStart"/>
      <w:r w:rsidRPr="00286225">
        <w:rPr>
          <w:rFonts w:ascii="Century Gothic" w:hAnsi="Century Gothic"/>
          <w:color w:val="0070C0"/>
          <w:spacing w:val="0"/>
          <w:sz w:val="18"/>
        </w:rPr>
        <w:t>……</w:t>
      </w:r>
      <w:proofErr w:type="gramEnd"/>
      <w:r w:rsidRPr="00286225">
        <w:rPr>
          <w:rFonts w:ascii="Century Gothic" w:hAnsi="Century Gothic"/>
          <w:color w:val="0070C0"/>
          <w:spacing w:val="0"/>
          <w:sz w:val="18"/>
        </w:rPr>
        <w:t xml:space="preserve"> Y: </w:t>
      </w:r>
      <w:proofErr w:type="gramStart"/>
      <w:r w:rsidRPr="00286225">
        <w:rPr>
          <w:rFonts w:ascii="Century Gothic" w:hAnsi="Century Gothic"/>
          <w:color w:val="0070C0"/>
          <w:spacing w:val="0"/>
          <w:sz w:val="18"/>
        </w:rPr>
        <w:t>……</w:t>
      </w:r>
      <w:proofErr w:type="gramEnd"/>
      <w:r w:rsidRPr="00286225">
        <w:rPr>
          <w:rFonts w:ascii="Century Gothic" w:hAnsi="Century Gothic"/>
          <w:color w:val="0070C0"/>
          <w:spacing w:val="0"/>
          <w:sz w:val="18"/>
        </w:rPr>
        <w:t xml:space="preserve">  B: </w:t>
      </w:r>
      <w:proofErr w:type="gramStart"/>
      <w:r w:rsidRPr="00286225">
        <w:rPr>
          <w:rFonts w:ascii="Century Gothic" w:hAnsi="Century Gothic"/>
          <w:color w:val="0070C0"/>
          <w:spacing w:val="0"/>
          <w:sz w:val="18"/>
        </w:rPr>
        <w:t>…..</w:t>
      </w:r>
      <w:proofErr w:type="gramEnd"/>
      <w:r w:rsidRPr="00286225">
        <w:rPr>
          <w:rFonts w:ascii="Century Gothic" w:hAnsi="Century Gothic"/>
          <w:color w:val="0070C0"/>
          <w:spacing w:val="0"/>
          <w:sz w:val="18"/>
        </w:rPr>
        <w:t xml:space="preserve"> Puan: </w:t>
      </w:r>
      <w:proofErr w:type="gramStart"/>
      <w:r w:rsidRPr="00286225">
        <w:rPr>
          <w:rFonts w:ascii="Century Gothic" w:hAnsi="Century Gothic"/>
          <w:color w:val="0070C0"/>
          <w:spacing w:val="0"/>
          <w:sz w:val="18"/>
        </w:rPr>
        <w:t>………</w:t>
      </w:r>
      <w:proofErr w:type="gramEnd"/>
    </w:p>
    <w:p w:rsidR="005A2C54" w:rsidRDefault="005A2C54" w:rsidP="00267CFA">
      <w:pPr>
        <w:spacing w:line="360" w:lineRule="auto"/>
        <w:rPr>
          <w:rFonts w:ascii="Century Gothic" w:hAnsi="Century Gothic"/>
          <w:color w:val="0070C0"/>
          <w:spacing w:val="0"/>
          <w:sz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4"/>
        <w:gridCol w:w="5315"/>
      </w:tblGrid>
      <w:tr w:rsidR="00DD6D29" w:rsidTr="0062573D">
        <w:tc>
          <w:tcPr>
            <w:tcW w:w="10629" w:type="dxa"/>
            <w:gridSpan w:val="2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</w:tcPr>
          <w:p w:rsidR="00E36FE9" w:rsidRDefault="00E36FE9" w:rsidP="00E36FE9">
            <w:pPr>
              <w:spacing w:line="24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DD6D29" w:rsidRPr="00E36FE9" w:rsidRDefault="00DD6D29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1.</w:t>
            </w:r>
            <w:r w:rsidR="00356058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>Hangi hayvandan bahsediliyor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?     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</w:t>
            </w:r>
            <w:r w:rsidR="00811D24">
              <w:rPr>
                <w:rFonts w:ascii="Century Gothic" w:hAnsi="Century Gothic"/>
                <w:spacing w:val="0"/>
                <w:sz w:val="22"/>
                <w:szCs w:val="22"/>
              </w:rPr>
              <w:t>……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proofErr w:type="gramEnd"/>
          </w:p>
          <w:p w:rsidR="00DD6D29" w:rsidRPr="00E36FE9" w:rsidRDefault="00DD6D29" w:rsidP="00E36FE9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2.</w:t>
            </w:r>
            <w:r w:rsidR="00356058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>Sırtına ne yüklemiş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?         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</w:t>
            </w:r>
            <w:r w:rsidR="00811D24">
              <w:rPr>
                <w:rFonts w:ascii="Century Gothic" w:hAnsi="Century Gothic"/>
                <w:spacing w:val="0"/>
                <w:sz w:val="22"/>
                <w:szCs w:val="22"/>
              </w:rPr>
              <w:t>…………….…..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proofErr w:type="gramEnd"/>
          </w:p>
          <w:p w:rsidR="00811D24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3.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>Yüklediğini nereye göndermiş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?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……..….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</w:t>
            </w:r>
            <w:proofErr w:type="gramEnd"/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4. </w:t>
            </w:r>
            <w:r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>Evin sahiplerinin isimleri nedir</w:t>
            </w:r>
            <w:r w:rsidRPr="00E36FE9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?         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</w:t>
            </w:r>
            <w:proofErr w:type="gramEnd"/>
          </w:p>
          <w:p w:rsidR="00811D24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5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>Ot balyası eksik olunca ne yapmışlar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?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</w:t>
            </w:r>
            <w:proofErr w:type="gramEnd"/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6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>Harabenin yanındaki eşeğe nasıl davranmışlar</w:t>
            </w:r>
            <w:r w:rsidRPr="00E36FE9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?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…..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</w:t>
            </w:r>
            <w:proofErr w:type="gramEnd"/>
          </w:p>
          <w:p w:rsidR="00811D24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</w:t>
            </w:r>
            <w:r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……………………………………………………………………………………………………………</w:t>
            </w:r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</w:t>
            </w:r>
            <w:proofErr w:type="gramEnd"/>
          </w:p>
          <w:p w:rsidR="00811D24" w:rsidRPr="00811D24" w:rsidRDefault="00811D24" w:rsidP="00811D24">
            <w:pPr>
              <w:spacing w:line="600" w:lineRule="auto"/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7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>Eve getirdikleri eşeğe hangi ismi vermişler</w:t>
            </w:r>
            <w:r w:rsidRPr="00E36FE9"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  <w:t xml:space="preserve">?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DD6D29" w:rsidRPr="00E36FE9" w:rsidRDefault="00811D24" w:rsidP="00811D24">
            <w:pPr>
              <w:spacing w:line="60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8</w:t>
            </w:r>
            <w:r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>Evin sahiplerinin isimleri nedir</w:t>
            </w:r>
            <w:r w:rsidRPr="00E36FE9">
              <w:rPr>
                <w:rFonts w:ascii="Century Gothic" w:hAnsi="Century Gothic"/>
                <w:b/>
                <w:color w:val="4A442A" w:themeColor="background2" w:themeShade="40"/>
                <w:spacing w:val="0"/>
                <w:sz w:val="22"/>
                <w:szCs w:val="22"/>
              </w:rPr>
              <w:t xml:space="preserve">?                   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………………………………………………</w:t>
            </w:r>
            <w:proofErr w:type="gramEnd"/>
          </w:p>
        </w:tc>
      </w:tr>
      <w:tr w:rsidR="00E36FE9" w:rsidTr="0062573D">
        <w:tc>
          <w:tcPr>
            <w:tcW w:w="531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E36FE9" w:rsidRPr="00E36FE9" w:rsidRDefault="00745B8A" w:rsidP="00811D24">
            <w:pPr>
              <w:spacing w:line="360" w:lineRule="auto"/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9</w:t>
            </w:r>
            <w:r w:rsidR="00E36FE9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F25712">
              <w:rPr>
                <w:rFonts w:ascii="Century Gothic" w:hAnsi="Century Gothic"/>
                <w:b/>
                <w:color w:val="31849B" w:themeColor="accent5" w:themeShade="BF"/>
                <w:spacing w:val="0"/>
                <w:sz w:val="22"/>
                <w:szCs w:val="22"/>
              </w:rPr>
              <w:t>Çalışmaları zamanında yapanlar sınıfa gülerek gelirler. Ne güzel değil mi görevini yapmak?</w:t>
            </w:r>
          </w:p>
          <w:p w:rsidR="00E36FE9" w:rsidRPr="00E36FE9" w:rsidRDefault="00E36FE9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Cevap:</w:t>
            </w: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</w:t>
            </w:r>
            <w:proofErr w:type="gramEnd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kelime sayısı var.</w:t>
            </w:r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E36FE9" w:rsidRPr="00E36FE9" w:rsidRDefault="00745B8A" w:rsidP="006B1A6B">
            <w:pP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10</w:t>
            </w:r>
            <w:r w:rsidR="00E36FE9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 w:rsidR="00E36FE9" w:rsidRPr="00E36FE9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Zıt anlamlarını yazınız.</w:t>
            </w:r>
          </w:p>
          <w:p w:rsidR="0062573D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bayat</w:t>
            </w:r>
            <w:proofErr w:type="gramStart"/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   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c)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korkak</w:t>
            </w:r>
            <w:proofErr w:type="gramStart"/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 </w:t>
            </w:r>
          </w:p>
          <w:p w:rsidR="00E36FE9" w:rsidRPr="00E36FE9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b)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barış</w:t>
            </w:r>
            <w:proofErr w:type="gramStart"/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     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d)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geç</w:t>
            </w:r>
            <w:proofErr w:type="gramStart"/>
            <w:r w:rsidRPr="00E36FE9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proofErr w:type="gramEnd"/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094B90" w:rsidRPr="00E36FE9" w:rsidRDefault="00745B8A" w:rsidP="00811D24">
            <w:pPr>
              <w:spacing w:line="360" w:lineRule="auto"/>
              <w:rPr>
                <w:rFonts w:ascii="Century Gothic" w:hAnsi="Century Gothic"/>
                <w:b/>
                <w:color w:val="984806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11</w:t>
            </w:r>
            <w:r w:rsidR="00094B90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.</w:t>
            </w:r>
            <w:r w:rsidR="00F25712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Fatih Sultan Mehmet, Yavuz Sultan Selim.</w:t>
            </w:r>
          </w:p>
          <w:p w:rsidR="00094B90" w:rsidRDefault="00094B90" w:rsidP="00811D24">
            <w:pPr>
              <w:spacing w:line="360" w:lineRule="auto"/>
              <w:rPr>
                <w:rFonts w:ascii="Century Gothic" w:hAnsi="Century Gothic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color w:val="FF0000"/>
                <w:spacing w:val="0"/>
                <w:sz w:val="22"/>
                <w:szCs w:val="22"/>
              </w:rPr>
              <w:t xml:space="preserve">Cevap: </w:t>
            </w:r>
            <w:proofErr w:type="gramStart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………</w:t>
            </w:r>
            <w:proofErr w:type="gramEnd"/>
            <w:r w:rsidRPr="00E36FE9">
              <w:rPr>
                <w:rFonts w:ascii="Century Gothic" w:hAnsi="Century Gothic"/>
                <w:spacing w:val="0"/>
                <w:sz w:val="22"/>
                <w:szCs w:val="22"/>
              </w:rPr>
              <w:t>hece sayısı</w:t>
            </w:r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</w:p>
          <w:p w:rsidR="00E36FE9" w:rsidRPr="00E36FE9" w:rsidRDefault="00745B8A" w:rsidP="006B1A6B">
            <w:pP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>12</w:t>
            </w:r>
            <w:r w:rsidR="00E36FE9" w:rsidRPr="00E36FE9">
              <w:rPr>
                <w:rFonts w:ascii="Century Gothic" w:hAnsi="Century Gothic"/>
                <w:b/>
                <w:color w:val="00B050"/>
                <w:spacing w:val="0"/>
                <w:sz w:val="22"/>
                <w:szCs w:val="22"/>
              </w:rPr>
              <w:t xml:space="preserve">. </w:t>
            </w:r>
            <w:r w:rsidR="00E36FE9" w:rsidRPr="00E36FE9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Noktalama işaretlerini yapalım.</w:t>
            </w:r>
          </w:p>
          <w:p w:rsidR="00E36FE9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proofErr w:type="spellStart"/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>Şışşşt</w:t>
            </w:r>
            <w:proofErr w:type="spellEnd"/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gel bakalım bu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raya( )</w:t>
            </w:r>
          </w:p>
          <w:p w:rsidR="00E36FE9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proofErr w:type="gramStart"/>
            <w:r w:rsidRPr="0062573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b)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O çocuklar </w:t>
            </w:r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>geldi  mi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( )</w:t>
            </w:r>
            <w:proofErr w:type="gramEnd"/>
          </w:p>
          <w:p w:rsidR="00E36FE9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c)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Merve gelme </w:t>
            </w:r>
            <w:proofErr w:type="spellStart"/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>di</w:t>
            </w:r>
            <w:proofErr w:type="spellEnd"/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( )</w:t>
            </w:r>
          </w:p>
          <w:p w:rsidR="00E36FE9" w:rsidRPr="00E36FE9" w:rsidRDefault="00E36FE9" w:rsidP="006B1A6B">
            <w:pPr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00B0F0"/>
                <w:spacing w:val="0"/>
                <w:sz w:val="22"/>
                <w:szCs w:val="22"/>
              </w:rPr>
              <w:t>d)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proofErr w:type="spellStart"/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>Heyy</w:t>
            </w:r>
            <w:proofErr w:type="spellEnd"/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( )</w:t>
            </w:r>
            <w:r w:rsidR="00F25712"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nerede kaldınız( )</w:t>
            </w:r>
          </w:p>
        </w:tc>
        <w:tc>
          <w:tcPr>
            <w:tcW w:w="531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E36FE9" w:rsidRDefault="00745B8A" w:rsidP="006B1A6B">
            <w:pPr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>13.</w:t>
            </w:r>
            <w:r w:rsidR="00E36FE9" w:rsidRPr="00E36FE9">
              <w:rPr>
                <w:rFonts w:ascii="Arial" w:hAnsi="Arial" w:cs="Arial"/>
                <w:b/>
                <w:color w:val="00B050"/>
                <w:spacing w:val="0"/>
                <w:sz w:val="22"/>
                <w:szCs w:val="22"/>
              </w:rPr>
              <w:t xml:space="preserve"> </w:t>
            </w:r>
            <w:r w:rsidR="00E36FE9" w:rsidRPr="00E36FE9">
              <w:rPr>
                <w:rFonts w:ascii="Arial" w:hAnsi="Arial" w:cs="Arial"/>
                <w:b/>
                <w:color w:val="FF0000"/>
                <w:spacing w:val="0"/>
                <w:sz w:val="22"/>
                <w:szCs w:val="22"/>
              </w:rPr>
              <w:t>Eş anlamlarını yazınız.</w:t>
            </w:r>
          </w:p>
          <w:p w:rsidR="0062573D" w:rsidRDefault="00E36FE9" w:rsidP="006B1A6B">
            <w:pPr>
              <w:rPr>
                <w:rFonts w:ascii="Arial" w:hAnsi="Arial" w:cs="Arial"/>
                <w:b/>
                <w:spacing w:val="0"/>
                <w:sz w:val="22"/>
                <w:szCs w:val="22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a)</w:t>
            </w:r>
            <w:r w:rsidR="0062573D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 xml:space="preserve">kent: </w:t>
            </w:r>
            <w:proofErr w:type="gramStart"/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c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 w:rsidR="0062573D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öykü</w:t>
            </w:r>
            <w:proofErr w:type="gramStart"/>
            <w:r w:rsidRPr="00E36FE9">
              <w:rPr>
                <w:rFonts w:ascii="Arial" w:hAnsi="Arial" w:cs="Arial"/>
                <w:b/>
                <w:color w:val="00B0F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</w:t>
            </w:r>
          </w:p>
          <w:p w:rsidR="00E36FE9" w:rsidRDefault="00E36FE9" w:rsidP="006B1A6B">
            <w:pPr>
              <w:rPr>
                <w:rFonts w:ascii="Century Gothic" w:hAnsi="Century Gothic"/>
                <w:b/>
                <w:color w:val="00B050"/>
                <w:spacing w:val="0"/>
                <w:sz w:val="20"/>
              </w:rPr>
            </w:pP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b)</w:t>
            </w:r>
            <w:r w:rsidR="0062573D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yurt</w:t>
            </w:r>
            <w:proofErr w:type="gramStart"/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b/>
                <w:spacing w:val="0"/>
                <w:sz w:val="22"/>
                <w:szCs w:val="22"/>
              </w:rPr>
              <w:t>d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)</w:t>
            </w:r>
            <w:r w:rsidR="0062573D">
              <w:rPr>
                <w:rFonts w:ascii="Arial" w:hAnsi="Arial" w:cs="Arial"/>
                <w:b/>
                <w:spacing w:val="0"/>
                <w:sz w:val="22"/>
                <w:szCs w:val="22"/>
              </w:rPr>
              <w:t xml:space="preserve"> </w:t>
            </w:r>
            <w:r w:rsidR="00F25712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ant</w:t>
            </w:r>
            <w:proofErr w:type="gramStart"/>
            <w:r w:rsidRPr="00E36FE9">
              <w:rPr>
                <w:rFonts w:ascii="Arial" w:hAnsi="Arial" w:cs="Arial"/>
                <w:b/>
                <w:color w:val="0070C0"/>
                <w:spacing w:val="0"/>
                <w:sz w:val="22"/>
                <w:szCs w:val="22"/>
              </w:rPr>
              <w:t>:</w:t>
            </w:r>
            <w:r w:rsidRPr="00E36FE9">
              <w:rPr>
                <w:rFonts w:ascii="Arial" w:hAnsi="Arial" w:cs="Arial"/>
                <w:b/>
                <w:spacing w:val="0"/>
                <w:sz w:val="22"/>
                <w:szCs w:val="22"/>
              </w:rPr>
              <w:t>……………</w:t>
            </w:r>
            <w:proofErr w:type="gramEnd"/>
            <w:r w:rsidRPr="00286225">
              <w:rPr>
                <w:rFonts w:ascii="Century Gothic" w:hAnsi="Century Gothic"/>
                <w:b/>
                <w:color w:val="00B050"/>
                <w:spacing w:val="0"/>
                <w:sz w:val="20"/>
              </w:rPr>
              <w:t xml:space="preserve"> </w:t>
            </w:r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</w:pPr>
          </w:p>
          <w:p w:rsidR="00372940" w:rsidRDefault="00094B90" w:rsidP="00811D24">
            <w:pPr>
              <w:spacing w:line="360" w:lineRule="auto"/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1</w:t>
            </w:r>
            <w:r w:rsidR="00745B8A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4</w:t>
            </w:r>
            <w:r w:rsidR="005A2C54"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 w:rsidR="005A2C54"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 w:rsidR="005A2C54" w:rsidRPr="0062573D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Kelimeleri cümlede kullan.</w:t>
            </w:r>
            <w:r w:rsidR="00372940"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 xml:space="preserve"> </w:t>
            </w:r>
          </w:p>
          <w:p w:rsidR="00E36FE9" w:rsidRPr="00372940" w:rsidRDefault="00372940" w:rsidP="00811D24">
            <w:pPr>
              <w:spacing w:line="360" w:lineRule="auto"/>
              <w:rPr>
                <w:rFonts w:ascii="Century Gothic" w:hAnsi="Century Gothic"/>
                <w:i/>
                <w:color w:val="0070C0"/>
                <w:spacing w:val="0"/>
                <w:sz w:val="20"/>
                <w:szCs w:val="22"/>
              </w:rPr>
            </w:pPr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 xml:space="preserve">( </w:t>
            </w:r>
            <w:proofErr w:type="gramStart"/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4</w:t>
            </w:r>
            <w:r w:rsidR="00242CCD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>-5</w:t>
            </w:r>
            <w:proofErr w:type="gramEnd"/>
            <w:r w:rsidRPr="00372940">
              <w:rPr>
                <w:rFonts w:ascii="Century Gothic" w:hAnsi="Century Gothic"/>
                <w:b/>
                <w:i/>
                <w:color w:val="4F6228" w:themeColor="accent3" w:themeShade="80"/>
                <w:spacing w:val="0"/>
                <w:sz w:val="20"/>
                <w:szCs w:val="22"/>
              </w:rPr>
              <w:t xml:space="preserve"> kelimelik cümleler olacak)</w:t>
            </w:r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öğrenci</w:t>
            </w:r>
            <w:proofErr w:type="gramStart"/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>:</w:t>
            </w:r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</w:t>
            </w:r>
            <w:proofErr w:type="gramEnd"/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proofErr w:type="gramStart"/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.................................................................................</w:t>
            </w:r>
            <w:proofErr w:type="gramEnd"/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r w:rsidRPr="005A2C54">
              <w:rPr>
                <w:rFonts w:ascii="Century Gothic" w:hAnsi="Century Gothic"/>
                <w:b/>
                <w:spacing w:val="0"/>
                <w:sz w:val="22"/>
                <w:szCs w:val="22"/>
              </w:rPr>
              <w:t>b)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okul: </w:t>
            </w:r>
            <w:proofErr w:type="gramStart"/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</w:t>
            </w:r>
            <w:proofErr w:type="gramEnd"/>
          </w:p>
          <w:p w:rsidR="005A2C54" w:rsidRPr="005A2C54" w:rsidRDefault="005A2C54" w:rsidP="00745B8A">
            <w:pPr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</w:pPr>
            <w:proofErr w:type="gramStart"/>
            <w:r w:rsidRPr="005A2C54">
              <w:rPr>
                <w:rFonts w:ascii="Century Gothic" w:hAnsi="Century Gothic"/>
                <w:color w:val="00B050"/>
                <w:spacing w:val="0"/>
                <w:sz w:val="22"/>
                <w:szCs w:val="22"/>
              </w:rPr>
              <w:t>.................................................................................</w:t>
            </w:r>
            <w:proofErr w:type="gramEnd"/>
          </w:p>
          <w:p w:rsidR="00811D24" w:rsidRDefault="00811D24" w:rsidP="00811D24">
            <w:pPr>
              <w:spacing w:line="360" w:lineRule="auto"/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</w:pP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</w:pP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1</w:t>
            </w:r>
            <w:r w:rsidR="00745B8A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5</w:t>
            </w:r>
            <w:r w:rsidRPr="0062573D">
              <w:rPr>
                <w:rFonts w:ascii="Century Gothic" w:hAnsi="Century Gothic"/>
                <w:b/>
                <w:color w:val="FF0000"/>
                <w:spacing w:val="0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color w:val="0070C0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b/>
                <w:color w:val="4F6228" w:themeColor="accent3" w:themeShade="80"/>
                <w:spacing w:val="0"/>
                <w:sz w:val="22"/>
                <w:szCs w:val="22"/>
              </w:rPr>
              <w:t>Sözlük sırasına göre yazalım.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a)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745B8A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Bursa, erik, deniz</w:t>
            </w:r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proofErr w:type="gramStart"/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……………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  <w:proofErr w:type="gramEnd"/>
          </w:p>
          <w:p w:rsidR="0062573D" w:rsidRDefault="0062573D" w:rsidP="00811D24">
            <w:pPr>
              <w:spacing w:line="360" w:lineRule="auto"/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b</w:t>
            </w:r>
            <w:r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)</w:t>
            </w:r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 xml:space="preserve"> </w:t>
            </w:r>
            <w:r w:rsidR="00745B8A">
              <w:rPr>
                <w:rFonts w:ascii="Century Gothic" w:hAnsi="Century Gothic"/>
                <w:b/>
                <w:color w:val="0070C0"/>
                <w:spacing w:val="0"/>
                <w:sz w:val="22"/>
                <w:szCs w:val="22"/>
              </w:rPr>
              <w:t>kilim, kazma, koşmak</w:t>
            </w:r>
          </w:p>
          <w:p w:rsidR="005A2C54" w:rsidRPr="0062573D" w:rsidRDefault="00811D24" w:rsidP="00811D24">
            <w:pPr>
              <w:spacing w:line="360" w:lineRule="auto"/>
              <w:rPr>
                <w:rFonts w:ascii="Century Gothic" w:hAnsi="Century Gothic"/>
                <w:b/>
                <w:spacing w:val="0"/>
                <w:sz w:val="22"/>
                <w:szCs w:val="22"/>
              </w:rPr>
            </w:pPr>
            <w:proofErr w:type="gramStart"/>
            <w:r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="0062573D" w:rsidRPr="00E36FE9">
              <w:rPr>
                <w:rFonts w:ascii="Century Gothic" w:hAnsi="Century Gothic"/>
                <w:b/>
                <w:spacing w:val="0"/>
                <w:sz w:val="22"/>
                <w:szCs w:val="22"/>
              </w:rPr>
              <w:t>……</w:t>
            </w:r>
            <w:r w:rsidR="0062573D">
              <w:rPr>
                <w:rFonts w:ascii="Century Gothic" w:hAnsi="Century Gothic"/>
                <w:b/>
                <w:spacing w:val="0"/>
                <w:sz w:val="22"/>
                <w:szCs w:val="22"/>
              </w:rPr>
              <w:t>...................................................</w:t>
            </w:r>
            <w:proofErr w:type="gramEnd"/>
          </w:p>
        </w:tc>
      </w:tr>
    </w:tbl>
    <w:p w:rsidR="009A20E2" w:rsidRDefault="009A20E2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</w:p>
    <w:p w:rsidR="00811D24" w:rsidRDefault="00811D24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</w:p>
    <w:p w:rsidR="008477A8" w:rsidRDefault="00FB27FD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color w:val="0070C0"/>
          <w:spacing w:val="0"/>
          <w:sz w:val="20"/>
        </w:rPr>
        <w:lastRenderedPageBreak/>
        <w:t>Çıkarma İşlemlerini Yapalım</w:t>
      </w:r>
    </w:p>
    <w:p w:rsidR="008477A8" w:rsidRDefault="00FB27FD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231890" cy="146672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890" cy="1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7A8" w:rsidRDefault="00FB27FD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color w:val="0070C0"/>
          <w:spacing w:val="0"/>
          <w:sz w:val="20"/>
        </w:rPr>
        <w:t xml:space="preserve">Çıkarma </w:t>
      </w:r>
      <w:r w:rsidR="008477A8">
        <w:rPr>
          <w:rFonts w:ascii="Century Gothic" w:hAnsi="Century Gothic"/>
          <w:color w:val="0070C0"/>
          <w:spacing w:val="0"/>
          <w:sz w:val="20"/>
        </w:rPr>
        <w:t>İŞLEMLERİNİ YAPALIM</w:t>
      </w:r>
      <w:r>
        <w:rPr>
          <w:rFonts w:ascii="Century Gothic" w:hAnsi="Century Gothic"/>
          <w:color w:val="0070C0"/>
          <w:spacing w:val="0"/>
          <w:sz w:val="20"/>
        </w:rPr>
        <w:t xml:space="preserve"> (onluk bozarak)</w:t>
      </w:r>
    </w:p>
    <w:p w:rsidR="00FB27FD" w:rsidRDefault="00FB27FD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223636" cy="1453503"/>
            <wp:effectExtent l="19050" t="0" r="5714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569" cy="145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7A8" w:rsidRDefault="008477A8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color w:val="0070C0"/>
          <w:spacing w:val="0"/>
          <w:sz w:val="20"/>
        </w:rPr>
        <w:t>*-*-*</w:t>
      </w:r>
    </w:p>
    <w:p w:rsidR="00FB27FD" w:rsidRDefault="00A57EF6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303992" cy="1462952"/>
            <wp:effectExtent l="19050" t="0" r="1558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952" cy="147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EF6" w:rsidRPr="00671003" w:rsidRDefault="00671003" w:rsidP="005E0D0A">
      <w:pPr>
        <w:spacing w:line="360" w:lineRule="auto"/>
        <w:rPr>
          <w:rFonts w:ascii="Century Gothic" w:hAnsi="Century Gothic"/>
          <w:b/>
          <w:color w:val="00B050"/>
          <w:spacing w:val="0"/>
          <w:sz w:val="22"/>
        </w:rPr>
      </w:pPr>
      <w:proofErr w:type="spellStart"/>
      <w:r w:rsidRPr="00671003">
        <w:rPr>
          <w:rFonts w:ascii="Century Gothic" w:hAnsi="Century Gothic"/>
          <w:b/>
          <w:color w:val="00B050"/>
          <w:spacing w:val="0"/>
          <w:sz w:val="22"/>
        </w:rPr>
        <w:t>Verilmeyenli</w:t>
      </w:r>
      <w:proofErr w:type="spellEnd"/>
      <w:r w:rsidRPr="00671003">
        <w:rPr>
          <w:rFonts w:ascii="Century Gothic" w:hAnsi="Century Gothic"/>
          <w:b/>
          <w:color w:val="00B050"/>
          <w:spacing w:val="0"/>
          <w:sz w:val="22"/>
        </w:rPr>
        <w:t xml:space="preserve"> Toplama İşlemi – 1 </w:t>
      </w:r>
    </w:p>
    <w:p w:rsidR="00FB27FD" w:rsidRDefault="00FB27FD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076315" cy="2548132"/>
            <wp:effectExtent l="19050" t="0" r="63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271" cy="2553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7A8" w:rsidRPr="00671003" w:rsidRDefault="00671003" w:rsidP="005E0D0A">
      <w:pPr>
        <w:spacing w:line="360" w:lineRule="auto"/>
        <w:rPr>
          <w:rFonts w:ascii="Century Gothic" w:hAnsi="Century Gothic"/>
          <w:b/>
          <w:color w:val="00B050"/>
          <w:spacing w:val="0"/>
          <w:sz w:val="22"/>
        </w:rPr>
      </w:pPr>
      <w:proofErr w:type="spellStart"/>
      <w:r w:rsidRPr="00671003">
        <w:rPr>
          <w:rFonts w:ascii="Century Gothic" w:hAnsi="Century Gothic"/>
          <w:b/>
          <w:color w:val="00B050"/>
          <w:spacing w:val="0"/>
          <w:sz w:val="22"/>
        </w:rPr>
        <w:t>Verilmeyenli</w:t>
      </w:r>
      <w:proofErr w:type="spellEnd"/>
      <w:r w:rsidRPr="00671003">
        <w:rPr>
          <w:rFonts w:ascii="Century Gothic" w:hAnsi="Century Gothic"/>
          <w:b/>
          <w:color w:val="00B050"/>
          <w:spacing w:val="0"/>
          <w:sz w:val="22"/>
        </w:rPr>
        <w:t xml:space="preserve"> Toplama İşlemi – 2 </w:t>
      </w:r>
    </w:p>
    <w:p w:rsidR="008477A8" w:rsidRPr="00286225" w:rsidRDefault="00671003" w:rsidP="005E0D0A">
      <w:pPr>
        <w:spacing w:line="360" w:lineRule="auto"/>
        <w:rPr>
          <w:rFonts w:ascii="Century Gothic" w:hAnsi="Century Gothic"/>
          <w:color w:val="0070C0"/>
          <w:spacing w:val="0"/>
          <w:sz w:val="20"/>
        </w:rPr>
      </w:pPr>
      <w:r>
        <w:rPr>
          <w:rFonts w:ascii="Century Gothic" w:hAnsi="Century Gothic"/>
          <w:noProof/>
          <w:color w:val="0070C0"/>
          <w:spacing w:val="0"/>
          <w:sz w:val="20"/>
          <w:lang w:eastAsia="tr-TR"/>
        </w:rPr>
        <w:drawing>
          <wp:inline distT="0" distB="0" distL="0" distR="0">
            <wp:extent cx="6230020" cy="1506509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b="55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955" cy="1509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77A8" w:rsidRPr="00286225" w:rsidSect="00817393">
      <w:headerReference w:type="default" r:id="rId23"/>
      <w:pgSz w:w="11906" w:h="16838"/>
      <w:pgMar w:top="284" w:right="566" w:bottom="426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54F" w:rsidRDefault="00D0754F" w:rsidP="00DC0386">
      <w:pPr>
        <w:spacing w:line="240" w:lineRule="auto"/>
      </w:pPr>
      <w:r>
        <w:separator/>
      </w:r>
    </w:p>
  </w:endnote>
  <w:endnote w:type="continuationSeparator" w:id="0">
    <w:p w:rsidR="00D0754F" w:rsidRDefault="00D0754F" w:rsidP="00DC0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54F" w:rsidRDefault="00D0754F" w:rsidP="00DC0386">
      <w:pPr>
        <w:spacing w:line="240" w:lineRule="auto"/>
      </w:pPr>
      <w:r>
        <w:separator/>
      </w:r>
    </w:p>
  </w:footnote>
  <w:footnote w:type="continuationSeparator" w:id="0">
    <w:p w:rsidR="00D0754F" w:rsidRDefault="00D0754F" w:rsidP="00DC0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AC2" w:rsidRPr="00DB4803" w:rsidRDefault="00DB4803" w:rsidP="00DB4803">
    <w:pPr>
      <w:pStyle w:val="stbilgi"/>
    </w:pPr>
    <w:hyperlink r:id="rId1" w:history="1">
      <w:r>
        <w:rPr>
          <w:rStyle w:val="Kpr"/>
          <w:color w:val="000000" w:themeColor="text1"/>
          <w:szCs w:val="24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doNotTrackMoves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B3681"/>
    <w:rsid w:val="00025161"/>
    <w:rsid w:val="00037492"/>
    <w:rsid w:val="00052A57"/>
    <w:rsid w:val="00055EFA"/>
    <w:rsid w:val="0007022D"/>
    <w:rsid w:val="00093BE3"/>
    <w:rsid w:val="00094B90"/>
    <w:rsid w:val="000A3F0C"/>
    <w:rsid w:val="000A4D3A"/>
    <w:rsid w:val="000D4DB2"/>
    <w:rsid w:val="000F5F13"/>
    <w:rsid w:val="0010627D"/>
    <w:rsid w:val="001329B8"/>
    <w:rsid w:val="001343E1"/>
    <w:rsid w:val="001368BE"/>
    <w:rsid w:val="00160336"/>
    <w:rsid w:val="001767DD"/>
    <w:rsid w:val="00183AD5"/>
    <w:rsid w:val="001961A2"/>
    <w:rsid w:val="001E4783"/>
    <w:rsid w:val="001E71B8"/>
    <w:rsid w:val="001F7BBE"/>
    <w:rsid w:val="00205FE2"/>
    <w:rsid w:val="002405BF"/>
    <w:rsid w:val="00242CCD"/>
    <w:rsid w:val="00247368"/>
    <w:rsid w:val="002669E1"/>
    <w:rsid w:val="00267CFA"/>
    <w:rsid w:val="00276D64"/>
    <w:rsid w:val="002860F2"/>
    <w:rsid w:val="00286225"/>
    <w:rsid w:val="002D275F"/>
    <w:rsid w:val="002E0192"/>
    <w:rsid w:val="00320829"/>
    <w:rsid w:val="00356058"/>
    <w:rsid w:val="00362AA1"/>
    <w:rsid w:val="003706C7"/>
    <w:rsid w:val="00372940"/>
    <w:rsid w:val="003A74CF"/>
    <w:rsid w:val="003B5681"/>
    <w:rsid w:val="003C652A"/>
    <w:rsid w:val="003E51C3"/>
    <w:rsid w:val="003E545D"/>
    <w:rsid w:val="003E6876"/>
    <w:rsid w:val="003E7DE9"/>
    <w:rsid w:val="004422F9"/>
    <w:rsid w:val="00445522"/>
    <w:rsid w:val="00480F87"/>
    <w:rsid w:val="00486EBD"/>
    <w:rsid w:val="004B3681"/>
    <w:rsid w:val="005047BB"/>
    <w:rsid w:val="0052712C"/>
    <w:rsid w:val="00560EF8"/>
    <w:rsid w:val="00593FDD"/>
    <w:rsid w:val="005A2C54"/>
    <w:rsid w:val="005E0D0A"/>
    <w:rsid w:val="005F281B"/>
    <w:rsid w:val="005F5C87"/>
    <w:rsid w:val="00604242"/>
    <w:rsid w:val="00611074"/>
    <w:rsid w:val="00622A4E"/>
    <w:rsid w:val="0062573D"/>
    <w:rsid w:val="00642C4B"/>
    <w:rsid w:val="006549B1"/>
    <w:rsid w:val="00671003"/>
    <w:rsid w:val="00687C00"/>
    <w:rsid w:val="006A720C"/>
    <w:rsid w:val="006B1A6B"/>
    <w:rsid w:val="006B4BCE"/>
    <w:rsid w:val="006E225D"/>
    <w:rsid w:val="006F02C9"/>
    <w:rsid w:val="007035CE"/>
    <w:rsid w:val="00723C07"/>
    <w:rsid w:val="00744F87"/>
    <w:rsid w:val="00745B8A"/>
    <w:rsid w:val="007A67F7"/>
    <w:rsid w:val="007D117B"/>
    <w:rsid w:val="007D2FBD"/>
    <w:rsid w:val="00810E08"/>
    <w:rsid w:val="00811D24"/>
    <w:rsid w:val="00817393"/>
    <w:rsid w:val="00827E73"/>
    <w:rsid w:val="008477A8"/>
    <w:rsid w:val="0089693A"/>
    <w:rsid w:val="00941280"/>
    <w:rsid w:val="0094315B"/>
    <w:rsid w:val="0097164C"/>
    <w:rsid w:val="009955F3"/>
    <w:rsid w:val="009A20E2"/>
    <w:rsid w:val="009A24E8"/>
    <w:rsid w:val="009B3848"/>
    <w:rsid w:val="00A0638E"/>
    <w:rsid w:val="00A178FE"/>
    <w:rsid w:val="00A17E99"/>
    <w:rsid w:val="00A53D07"/>
    <w:rsid w:val="00A54977"/>
    <w:rsid w:val="00A57EF6"/>
    <w:rsid w:val="00A66C7E"/>
    <w:rsid w:val="00A91944"/>
    <w:rsid w:val="00AA4B8D"/>
    <w:rsid w:val="00AB1277"/>
    <w:rsid w:val="00AD0FDC"/>
    <w:rsid w:val="00B1408E"/>
    <w:rsid w:val="00B560F8"/>
    <w:rsid w:val="00B66206"/>
    <w:rsid w:val="00B95A2B"/>
    <w:rsid w:val="00B97A23"/>
    <w:rsid w:val="00C62A30"/>
    <w:rsid w:val="00C96C3F"/>
    <w:rsid w:val="00CC1EEB"/>
    <w:rsid w:val="00CC2AC2"/>
    <w:rsid w:val="00CE59B5"/>
    <w:rsid w:val="00D0754F"/>
    <w:rsid w:val="00D347CA"/>
    <w:rsid w:val="00D57C6F"/>
    <w:rsid w:val="00D83914"/>
    <w:rsid w:val="00D9299A"/>
    <w:rsid w:val="00D97985"/>
    <w:rsid w:val="00DB14DC"/>
    <w:rsid w:val="00DB4803"/>
    <w:rsid w:val="00DC0386"/>
    <w:rsid w:val="00DD6D29"/>
    <w:rsid w:val="00DE34B8"/>
    <w:rsid w:val="00E17347"/>
    <w:rsid w:val="00E22181"/>
    <w:rsid w:val="00E36FE9"/>
    <w:rsid w:val="00E717AA"/>
    <w:rsid w:val="00E91AB6"/>
    <w:rsid w:val="00EB2D0B"/>
    <w:rsid w:val="00EB71D6"/>
    <w:rsid w:val="00EC572A"/>
    <w:rsid w:val="00ED490D"/>
    <w:rsid w:val="00EE614A"/>
    <w:rsid w:val="00EF1E34"/>
    <w:rsid w:val="00F102F3"/>
    <w:rsid w:val="00F15DC4"/>
    <w:rsid w:val="00F25712"/>
    <w:rsid w:val="00F521DF"/>
    <w:rsid w:val="00F85FBB"/>
    <w:rsid w:val="00FB04EA"/>
    <w:rsid w:val="00FB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E287A-2090-4122-A5F4-02171A81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Calibri" w:hAnsi="Tahoma" w:cs="Tahoma"/>
        <w:lang w:val="tr-TR" w:eastAsia="tr-TR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336"/>
    <w:pPr>
      <w:spacing w:line="480" w:lineRule="auto"/>
    </w:pPr>
    <w:rPr>
      <w:color w:val="7030A0"/>
      <w:spacing w:val="20"/>
      <w:sz w:val="24"/>
      <w:szCs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C7E"/>
    <w:pPr>
      <w:spacing w:line="240" w:lineRule="auto"/>
    </w:pPr>
    <w:rPr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66C7E"/>
    <w:rPr>
      <w:sz w:val="16"/>
      <w:szCs w:val="16"/>
    </w:rPr>
  </w:style>
  <w:style w:type="table" w:styleId="TabloKlavuzu">
    <w:name w:val="Table Grid"/>
    <w:basedOn w:val="NormalTablo"/>
    <w:uiPriority w:val="59"/>
    <w:rsid w:val="0018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C0386"/>
    <w:rPr>
      <w:color w:val="7030A0"/>
      <w:spacing w:val="20"/>
      <w:sz w:val="24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C03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C0386"/>
    <w:rPr>
      <w:color w:val="7030A0"/>
      <w:spacing w:val="20"/>
      <w:sz w:val="24"/>
      <w:szCs w:val="18"/>
      <w:lang w:eastAsia="en-US"/>
    </w:rPr>
  </w:style>
  <w:style w:type="character" w:styleId="Kpr">
    <w:name w:val="Hyperlink"/>
    <w:uiPriority w:val="99"/>
    <w:unhideWhenUsed/>
    <w:rsid w:val="00CC2A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yedek%20erkut\2.s&#305;n&#305;f\her%20cumaya%20bir%20hikaye\her%20cumaya%20bir%20hikaye%2012.okumak%20(al&#305;nt&#305;).doc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6561E-8AE7-401D-AE05-69FAA6A0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 cumaya bir hikaye 12.okumak (alıntı).doc</Template>
  <TotalTime>526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cp:lastModifiedBy>doğan</cp:lastModifiedBy>
  <cp:revision>76</cp:revision>
  <cp:lastPrinted>2015-11-27T06:53:00Z</cp:lastPrinted>
  <dcterms:created xsi:type="dcterms:W3CDTF">2015-10-16T16:44:00Z</dcterms:created>
  <dcterms:modified xsi:type="dcterms:W3CDTF">2015-12-04T12:43:00Z</dcterms:modified>
</cp:coreProperties>
</file>