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1DF" w:rsidRPr="00A178FE" w:rsidRDefault="00A178FE" w:rsidP="00F521DF">
      <w:pPr>
        <w:spacing w:line="360" w:lineRule="auto"/>
        <w:rPr>
          <w:noProof/>
          <w:spacing w:val="0"/>
          <w:lang w:eastAsia="tr-TR"/>
        </w:rPr>
      </w:pPr>
      <w:r w:rsidRPr="00A178FE">
        <w:rPr>
          <w:noProof/>
          <w:color w:val="00B050"/>
          <w:spacing w:val="0"/>
          <w:lang w:eastAsia="tr-TR"/>
        </w:rPr>
        <w:t>Adı Soyadı: ……………</w:t>
      </w:r>
      <w:r w:rsidR="00F521DF" w:rsidRPr="00A178FE">
        <w:rPr>
          <w:noProof/>
          <w:color w:val="00B050"/>
          <w:spacing w:val="0"/>
          <w:lang w:eastAsia="tr-TR"/>
        </w:rPr>
        <w:t>…………………</w:t>
      </w:r>
      <w:r w:rsidR="00094B90" w:rsidRPr="00A178FE">
        <w:rPr>
          <w:noProof/>
          <w:color w:val="00B050"/>
          <w:spacing w:val="0"/>
          <w:lang w:eastAsia="tr-TR"/>
        </w:rPr>
        <w:t>........................</w:t>
      </w:r>
      <w:r w:rsidR="00F521DF" w:rsidRPr="00A178FE">
        <w:rPr>
          <w:noProof/>
          <w:color w:val="00B050"/>
          <w:spacing w:val="0"/>
          <w:lang w:eastAsia="tr-TR"/>
        </w:rPr>
        <w:t>…………………………………</w:t>
      </w:r>
      <w:r w:rsidR="00F521DF" w:rsidRPr="00A178FE">
        <w:rPr>
          <w:noProof/>
          <w:spacing w:val="0"/>
          <w:lang w:eastAsia="tr-TR"/>
        </w:rPr>
        <w:t xml:space="preserve"> Tarih: …………………</w:t>
      </w:r>
    </w:p>
    <w:p w:rsidR="00F521DF" w:rsidRPr="00286225" w:rsidRDefault="00F521DF" w:rsidP="00F521DF">
      <w:pPr>
        <w:spacing w:line="360" w:lineRule="auto"/>
        <w:rPr>
          <w:noProof/>
          <w:spacing w:val="0"/>
          <w:sz w:val="20"/>
          <w:lang w:eastAsia="tr-TR"/>
        </w:rPr>
      </w:pPr>
      <w:r w:rsidRPr="00A178FE">
        <w:rPr>
          <w:noProof/>
          <w:spacing w:val="0"/>
          <w:lang w:eastAsia="tr-TR"/>
        </w:rPr>
        <w:t>Sınıf: ……</w:t>
      </w:r>
      <w:r w:rsidRPr="00A178FE">
        <w:rPr>
          <w:noProof/>
          <w:spacing w:val="0"/>
          <w:lang w:eastAsia="tr-TR"/>
        </w:rPr>
        <w:tab/>
        <w:t>No: ……</w:t>
      </w:r>
      <w:r w:rsidR="00687C00" w:rsidRPr="00A178FE">
        <w:rPr>
          <w:noProof/>
          <w:spacing w:val="0"/>
          <w:lang w:eastAsia="tr-TR"/>
        </w:rPr>
        <w:t xml:space="preserve">  </w:t>
      </w:r>
      <w:r w:rsidR="00052A57" w:rsidRPr="00A178FE">
        <w:rPr>
          <w:noProof/>
          <w:spacing w:val="0"/>
          <w:lang w:eastAsia="tr-TR"/>
        </w:rPr>
        <w:t xml:space="preserve"> </w:t>
      </w:r>
      <w:r w:rsidR="00052A57" w:rsidRPr="00441BA3">
        <w:rPr>
          <w:b/>
          <w:noProof/>
          <w:color w:val="FF0000"/>
          <w:spacing w:val="0"/>
          <w:sz w:val="22"/>
          <w:lang w:eastAsia="tr-TR"/>
        </w:rPr>
        <w:t>Cuma Hikayesi - Cuma Hikayesi - Cuma Hikayesi</w:t>
      </w:r>
    </w:p>
    <w:p w:rsidR="004C52CF" w:rsidRDefault="004C52CF" w:rsidP="00055EFA">
      <w:pPr>
        <w:tabs>
          <w:tab w:val="left" w:pos="7875"/>
        </w:tabs>
        <w:jc w:val="center"/>
        <w:rPr>
          <w:noProof/>
          <w:spacing w:val="0"/>
          <w:lang w:eastAsia="tr-TR"/>
        </w:rPr>
      </w:pPr>
      <w:bookmarkStart w:id="0" w:name="_GoBack"/>
      <w:bookmarkEnd w:id="0"/>
    </w:p>
    <w:p w:rsidR="004936B8" w:rsidRDefault="00E87B0E" w:rsidP="00055EFA">
      <w:pPr>
        <w:tabs>
          <w:tab w:val="left" w:pos="7875"/>
        </w:tabs>
        <w:jc w:val="center"/>
        <w:rPr>
          <w:noProof/>
          <w:spacing w:val="0"/>
          <w:lang w:eastAsia="tr-TR"/>
        </w:rPr>
      </w:pPr>
      <w:r>
        <w:rPr>
          <w:noProof/>
          <w:spacing w:val="0"/>
          <w:lang w:eastAsia="tr-TR"/>
        </w:rPr>
        <w:t>KUTLAMA KARTI</w:t>
      </w:r>
    </w:p>
    <w:p w:rsidR="00F610FF" w:rsidRDefault="00F610FF" w:rsidP="00055EFA">
      <w:pPr>
        <w:tabs>
          <w:tab w:val="left" w:pos="7875"/>
        </w:tabs>
        <w:jc w:val="center"/>
        <w:rPr>
          <w:noProof/>
          <w:spacing w:val="0"/>
          <w:lang w:eastAsia="tr-TR"/>
        </w:rPr>
      </w:pPr>
      <w:r>
        <w:rPr>
          <w:noProof/>
          <w:spacing w:val="0"/>
          <w:lang w:eastAsia="tr-TR"/>
        </w:rPr>
        <w:drawing>
          <wp:inline distT="0" distB="0" distL="0" distR="0">
            <wp:extent cx="5483624" cy="3724275"/>
            <wp:effectExtent l="19050" t="0" r="2776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624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pacing w:val="0"/>
          <w:lang w:eastAsia="tr-TR"/>
        </w:rPr>
        <w:drawing>
          <wp:inline distT="0" distB="0" distL="0" distR="0">
            <wp:extent cx="5631933" cy="1063014"/>
            <wp:effectExtent l="19050" t="0" r="6867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340" cy="106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7B0E">
        <w:rPr>
          <w:noProof/>
          <w:spacing w:val="0"/>
          <w:lang w:eastAsia="tr-TR"/>
        </w:rPr>
        <w:drawing>
          <wp:inline distT="0" distB="0" distL="0" distR="0">
            <wp:extent cx="5469148" cy="3524250"/>
            <wp:effectExtent l="19050" t="0" r="0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803" cy="3527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2CF" w:rsidRDefault="004C52CF" w:rsidP="004C52CF">
      <w:pPr>
        <w:tabs>
          <w:tab w:val="left" w:pos="7875"/>
        </w:tabs>
        <w:jc w:val="center"/>
        <w:rPr>
          <w:noProof/>
          <w:spacing w:val="0"/>
          <w:lang w:eastAsia="tr-TR"/>
        </w:rPr>
      </w:pPr>
      <w:r>
        <w:rPr>
          <w:noProof/>
          <w:spacing w:val="0"/>
          <w:lang w:eastAsia="tr-TR"/>
        </w:rPr>
        <w:lastRenderedPageBreak/>
        <w:drawing>
          <wp:inline distT="0" distB="0" distL="0" distR="0">
            <wp:extent cx="5609850" cy="1829925"/>
            <wp:effectExtent l="19050" t="0" r="0" b="0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307" cy="1830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pacing w:val="0"/>
          <w:lang w:eastAsia="tr-TR"/>
        </w:rPr>
        <w:drawing>
          <wp:inline distT="0" distB="0" distL="0" distR="0">
            <wp:extent cx="5713911" cy="3971925"/>
            <wp:effectExtent l="19050" t="0" r="1089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887" cy="3972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6B8" w:rsidRDefault="007D117B" w:rsidP="00055EFA">
      <w:pPr>
        <w:jc w:val="center"/>
        <w:rPr>
          <w:rFonts w:ascii="Calibri" w:hAnsi="Calibri"/>
          <w:b/>
          <w:noProof/>
          <w:color w:val="FF0000"/>
          <w:spacing w:val="0"/>
          <w:lang w:eastAsia="tr-TR"/>
        </w:rPr>
      </w:pPr>
      <w:r w:rsidRPr="00723C07">
        <w:rPr>
          <w:rFonts w:ascii="Calibri" w:hAnsi="Calibri"/>
          <w:b/>
          <w:noProof/>
          <w:color w:val="FF0000"/>
          <w:spacing w:val="0"/>
          <w:lang w:eastAsia="tr-TR"/>
        </w:rPr>
        <w:t>YUKARIDAKİ MET</w:t>
      </w:r>
      <w:r w:rsidR="00593FDD" w:rsidRPr="00723C07">
        <w:rPr>
          <w:rFonts w:ascii="Calibri" w:hAnsi="Calibri"/>
          <w:b/>
          <w:noProof/>
          <w:color w:val="FF0000"/>
          <w:spacing w:val="0"/>
          <w:lang w:eastAsia="tr-TR"/>
        </w:rPr>
        <w:t xml:space="preserve">NİN SINAVI </w:t>
      </w:r>
      <w:r w:rsidR="00593FDD" w:rsidRPr="00723C07">
        <w:rPr>
          <w:rFonts w:ascii="Calibri" w:hAnsi="Calibri"/>
          <w:b/>
          <w:noProof/>
          <w:color w:val="FF0000"/>
          <w:spacing w:val="0"/>
          <w:u w:val="single"/>
          <w:lang w:eastAsia="tr-TR"/>
        </w:rPr>
        <w:t>PAZARTESİ</w:t>
      </w:r>
      <w:r w:rsidR="00593FDD" w:rsidRPr="00723C07">
        <w:rPr>
          <w:rFonts w:ascii="Calibri" w:hAnsi="Calibri"/>
          <w:b/>
          <w:noProof/>
          <w:color w:val="FF0000"/>
          <w:spacing w:val="0"/>
          <w:lang w:eastAsia="tr-TR"/>
        </w:rPr>
        <w:t xml:space="preserve"> GÜNÜ YAPILACAKTIR.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29"/>
      </w:tblGrid>
      <w:tr w:rsidR="004936B8" w:rsidTr="004936B8">
        <w:trPr>
          <w:hidden/>
        </w:trPr>
        <w:tc>
          <w:tcPr>
            <w:tcW w:w="10629" w:type="dxa"/>
          </w:tcPr>
          <w:p w:rsidR="004936B8" w:rsidRDefault="004936B8" w:rsidP="00055EFA">
            <w:pPr>
              <w:jc w:val="center"/>
              <w:rPr>
                <w:rFonts w:ascii="Calibri" w:hAnsi="Calibri" w:cs="Arial"/>
                <w:noProof/>
                <w:vanish/>
                <w:color w:val="000000"/>
                <w:spacing w:val="0"/>
                <w:sz w:val="20"/>
                <w:szCs w:val="19"/>
                <w:lang w:eastAsia="tr-TR"/>
              </w:rPr>
            </w:pPr>
          </w:p>
        </w:tc>
      </w:tr>
      <w:tr w:rsidR="004936B8" w:rsidTr="000B46C4">
        <w:tc>
          <w:tcPr>
            <w:tcW w:w="10629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:rsidR="000B46C4" w:rsidRDefault="000B46C4" w:rsidP="000B46C4">
            <w:pPr>
              <w:spacing w:line="240" w:lineRule="auto"/>
              <w:rPr>
                <w:spacing w:val="0"/>
                <w:sz w:val="22"/>
              </w:rPr>
            </w:pPr>
            <w:r>
              <w:rPr>
                <w:spacing w:val="0"/>
                <w:sz w:val="22"/>
              </w:rPr>
              <w:t>Okuduğunuz metne göre aşağıdaki çalışmayı yapınız.</w:t>
            </w:r>
          </w:p>
          <w:p w:rsidR="000B46C4" w:rsidRDefault="000B46C4" w:rsidP="000B46C4">
            <w:pPr>
              <w:spacing w:line="240" w:lineRule="auto"/>
              <w:rPr>
                <w:spacing w:val="0"/>
                <w:sz w:val="22"/>
              </w:rPr>
            </w:pPr>
          </w:p>
          <w:p w:rsidR="000B46C4" w:rsidRDefault="000B46C4" w:rsidP="000B46C4">
            <w:pPr>
              <w:spacing w:line="720" w:lineRule="auto"/>
              <w:rPr>
                <w:spacing w:val="0"/>
                <w:sz w:val="22"/>
              </w:rPr>
            </w:pPr>
            <w:r w:rsidRPr="000B46C4">
              <w:rPr>
                <w:rFonts w:ascii="Century Gothic" w:hAnsi="Century Gothic"/>
                <w:color w:val="FF0000"/>
                <w:spacing w:val="0"/>
                <w:sz w:val="22"/>
              </w:rPr>
              <w:t>Olay:</w:t>
            </w:r>
            <w:r>
              <w:rPr>
                <w:spacing w:val="0"/>
                <w:sz w:val="22"/>
              </w:rPr>
              <w:t xml:space="preserve"> ………………………………………………………………………………….</w:t>
            </w:r>
          </w:p>
          <w:p w:rsidR="000B46C4" w:rsidRDefault="000B46C4" w:rsidP="000B46C4">
            <w:pPr>
              <w:spacing w:line="720" w:lineRule="auto"/>
              <w:rPr>
                <w:spacing w:val="0"/>
                <w:sz w:val="22"/>
              </w:rPr>
            </w:pPr>
            <w:r w:rsidRPr="000B46C4">
              <w:rPr>
                <w:rFonts w:ascii="Arial Black" w:hAnsi="Arial Black"/>
                <w:color w:val="0070C0"/>
                <w:spacing w:val="0"/>
                <w:sz w:val="22"/>
              </w:rPr>
              <w:t>Yer:</w:t>
            </w:r>
            <w:r>
              <w:rPr>
                <w:spacing w:val="0"/>
                <w:sz w:val="22"/>
              </w:rPr>
              <w:t xml:space="preserve"> ……………………………………………………………………………………..</w:t>
            </w:r>
          </w:p>
          <w:p w:rsidR="000B46C4" w:rsidRDefault="000B46C4" w:rsidP="000B46C4">
            <w:pPr>
              <w:spacing w:line="720" w:lineRule="auto"/>
              <w:rPr>
                <w:spacing w:val="0"/>
                <w:sz w:val="22"/>
              </w:rPr>
            </w:pPr>
            <w:r w:rsidRPr="000B46C4">
              <w:rPr>
                <w:rFonts w:ascii="Century Gothic" w:hAnsi="Century Gothic"/>
                <w:color w:val="FF0000"/>
                <w:spacing w:val="0"/>
                <w:sz w:val="22"/>
              </w:rPr>
              <w:t>Kişi:</w:t>
            </w:r>
            <w:r>
              <w:rPr>
                <w:spacing w:val="0"/>
                <w:sz w:val="22"/>
              </w:rPr>
              <w:t xml:space="preserve"> ………………………………………………………………………………….</w:t>
            </w:r>
          </w:p>
          <w:p w:rsidR="000B46C4" w:rsidRDefault="000B46C4" w:rsidP="000B46C4">
            <w:pPr>
              <w:spacing w:line="720" w:lineRule="auto"/>
              <w:rPr>
                <w:spacing w:val="0"/>
                <w:sz w:val="22"/>
              </w:rPr>
            </w:pPr>
            <w:r w:rsidRPr="000B46C4">
              <w:rPr>
                <w:rFonts w:ascii="Arial Black" w:hAnsi="Arial Black"/>
                <w:color w:val="0070C0"/>
                <w:spacing w:val="0"/>
                <w:sz w:val="22"/>
              </w:rPr>
              <w:t>Zaman:</w:t>
            </w:r>
            <w:r>
              <w:rPr>
                <w:spacing w:val="0"/>
                <w:sz w:val="22"/>
              </w:rPr>
              <w:t xml:space="preserve"> ………………………………………………………………………….</w:t>
            </w:r>
          </w:p>
          <w:p w:rsidR="000B46C4" w:rsidRDefault="000B46C4" w:rsidP="000B46C4">
            <w:pPr>
              <w:spacing w:line="720" w:lineRule="auto"/>
              <w:rPr>
                <w:spacing w:val="0"/>
                <w:sz w:val="22"/>
              </w:rPr>
            </w:pPr>
            <w:r w:rsidRPr="000B46C4">
              <w:rPr>
                <w:rFonts w:ascii="Century Gothic" w:hAnsi="Century Gothic"/>
                <w:color w:val="FF0000"/>
                <w:spacing w:val="0"/>
                <w:sz w:val="22"/>
              </w:rPr>
              <w:t>Ana Fikir:</w:t>
            </w:r>
            <w:r>
              <w:rPr>
                <w:spacing w:val="0"/>
                <w:sz w:val="22"/>
              </w:rPr>
              <w:t xml:space="preserve"> ………………………………………………………………………………………………………………………………………</w:t>
            </w:r>
          </w:p>
          <w:p w:rsidR="000B46C4" w:rsidRDefault="000B46C4" w:rsidP="000B46C4">
            <w:pPr>
              <w:spacing w:line="720" w:lineRule="auto"/>
              <w:rPr>
                <w:spacing w:val="0"/>
                <w:sz w:val="22"/>
              </w:rPr>
            </w:pPr>
            <w:r>
              <w:rPr>
                <w:spacing w:val="0"/>
                <w:sz w:val="22"/>
              </w:rPr>
              <w:t>…………………………………………………………………………………………………………………………………………………….</w:t>
            </w:r>
          </w:p>
        </w:tc>
      </w:tr>
    </w:tbl>
    <w:p w:rsidR="00025161" w:rsidRDefault="00025161" w:rsidP="00817393">
      <w:pPr>
        <w:spacing w:line="360" w:lineRule="auto"/>
        <w:rPr>
          <w:spacing w:val="0"/>
          <w:sz w:val="22"/>
        </w:rPr>
      </w:pPr>
      <w:r w:rsidRPr="00817393">
        <w:rPr>
          <w:rFonts w:ascii="Bodoni MT" w:hAnsi="Bodoni MT"/>
          <w:color w:val="215868" w:themeColor="accent5" w:themeShade="80"/>
          <w:spacing w:val="0"/>
        </w:rPr>
        <w:lastRenderedPageBreak/>
        <w:t>Adı Soyadı: ………………………………………………</w:t>
      </w:r>
      <w:r w:rsidR="00817393" w:rsidRPr="00817393">
        <w:rPr>
          <w:rFonts w:ascii="Bodoni MT" w:hAnsi="Bodoni MT"/>
          <w:color w:val="215868" w:themeColor="accent5" w:themeShade="80"/>
          <w:spacing w:val="0"/>
        </w:rPr>
        <w:t xml:space="preserve"> </w:t>
      </w:r>
      <w:r w:rsidR="00817393">
        <w:rPr>
          <w:rFonts w:ascii="Bodoni MT" w:hAnsi="Bodoni MT"/>
          <w:color w:val="215868" w:themeColor="accent5" w:themeShade="80"/>
          <w:spacing w:val="0"/>
        </w:rPr>
        <w:t xml:space="preserve">   </w:t>
      </w:r>
      <w:r w:rsidR="00817393" w:rsidRPr="00817393">
        <w:rPr>
          <w:rFonts w:ascii="Bodoni MT" w:hAnsi="Bodoni MT"/>
          <w:color w:val="215868" w:themeColor="accent5" w:themeShade="80"/>
          <w:spacing w:val="0"/>
        </w:rPr>
        <w:t>Sınıf: …… No: ……</w:t>
      </w:r>
      <w:r w:rsidR="00817393">
        <w:rPr>
          <w:rFonts w:ascii="Bodoni MT" w:hAnsi="Bodoni MT"/>
          <w:color w:val="215868" w:themeColor="accent5" w:themeShade="80"/>
          <w:spacing w:val="0"/>
        </w:rPr>
        <w:t xml:space="preserve">     </w:t>
      </w:r>
      <w:r w:rsidRPr="00817393">
        <w:rPr>
          <w:rFonts w:ascii="Bodoni MT" w:hAnsi="Bodoni MT"/>
          <w:color w:val="215868" w:themeColor="accent5" w:themeShade="80"/>
          <w:spacing w:val="0"/>
        </w:rPr>
        <w:t xml:space="preserve">  Tarih: ………….........</w:t>
      </w:r>
      <w:r w:rsidRPr="00817393">
        <w:rPr>
          <w:rFonts w:ascii="Bodoni MT" w:hAnsi="Bodoni MT"/>
          <w:color w:val="215868" w:themeColor="accent5" w:themeShade="80"/>
          <w:spacing w:val="0"/>
        </w:rPr>
        <w:br/>
      </w:r>
      <w:r w:rsidR="00895368">
        <w:rPr>
          <w:spacing w:val="0"/>
          <w:sz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98.75pt;height:50.25pt" strokecolor="red" strokeweight="1.5pt">
            <v:shadow color="#868686"/>
            <v:textpath style="font-family:&quot;Arial Black&quot;;v-text-kern:t" trim="t" fitpath="t" string="Rabbim, müslümanlara yardım et."/>
          </v:shape>
        </w:pict>
      </w:r>
    </w:p>
    <w:p w:rsidR="009955F3" w:rsidRPr="00817393" w:rsidRDefault="009955F3" w:rsidP="009955F3">
      <w:pPr>
        <w:spacing w:line="360" w:lineRule="auto"/>
        <w:rPr>
          <w:rFonts w:ascii="Century" w:hAnsi="Century"/>
          <w:b/>
          <w:color w:val="00B050"/>
          <w:spacing w:val="0"/>
          <w:sz w:val="28"/>
        </w:rPr>
      </w:pPr>
      <w:r w:rsidRPr="00817393">
        <w:rPr>
          <w:rFonts w:ascii="Century" w:hAnsi="Century"/>
          <w:b/>
          <w:color w:val="00B050"/>
          <w:spacing w:val="0"/>
          <w:sz w:val="28"/>
        </w:rPr>
        <w:t xml:space="preserve">soruları </w:t>
      </w:r>
      <w:r w:rsidR="009B3848" w:rsidRPr="00817393">
        <w:rPr>
          <w:rFonts w:ascii="Century" w:hAnsi="Century"/>
          <w:b/>
          <w:color w:val="00B050"/>
          <w:spacing w:val="0"/>
          <w:sz w:val="28"/>
        </w:rPr>
        <w:t xml:space="preserve">YAZARAK </w:t>
      </w:r>
      <w:r w:rsidRPr="00817393">
        <w:rPr>
          <w:rFonts w:ascii="Century" w:hAnsi="Century"/>
          <w:b/>
          <w:color w:val="00B050"/>
          <w:spacing w:val="0"/>
          <w:sz w:val="28"/>
        </w:rPr>
        <w:t>Matematik defterine tekrar çözünüz.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4"/>
        <w:gridCol w:w="5315"/>
      </w:tblGrid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0B46C4">
              <w:rPr>
                <w:spacing w:val="0"/>
                <w:sz w:val="22"/>
              </w:rPr>
              <w:t>Annemin yaşı, 5 onluk, 4 birlikten oluşuyor. Annemin yaşı nedir?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9.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0F5F13" w:rsidRPr="00CC1EEB">
              <w:rPr>
                <w:spacing w:val="0"/>
                <w:sz w:val="22"/>
              </w:rPr>
              <w:t xml:space="preserve">Elif’in </w:t>
            </w:r>
            <w:r w:rsidR="00B05490">
              <w:rPr>
                <w:spacing w:val="0"/>
                <w:sz w:val="22"/>
              </w:rPr>
              <w:t>4</w:t>
            </w:r>
            <w:r w:rsidR="000F5F13" w:rsidRPr="00CC1EEB">
              <w:rPr>
                <w:spacing w:val="0"/>
                <w:sz w:val="22"/>
              </w:rPr>
              <w:t xml:space="preserve"> cevizi var. </w:t>
            </w:r>
            <w:r w:rsidR="00B05490">
              <w:rPr>
                <w:spacing w:val="0"/>
                <w:sz w:val="22"/>
              </w:rPr>
              <w:t xml:space="preserve">Ali’nin </w:t>
            </w:r>
            <w:r w:rsidR="000F5F13" w:rsidRPr="00CC1EEB">
              <w:rPr>
                <w:spacing w:val="0"/>
                <w:sz w:val="22"/>
              </w:rPr>
              <w:t xml:space="preserve">ise Elif’ten </w:t>
            </w:r>
            <w:r w:rsidR="00CC1EEB" w:rsidRPr="00CC1EEB">
              <w:rPr>
                <w:spacing w:val="0"/>
                <w:sz w:val="22"/>
              </w:rPr>
              <w:t>11</w:t>
            </w:r>
            <w:r w:rsidR="000F5F13" w:rsidRPr="00CC1EEB">
              <w:rPr>
                <w:spacing w:val="0"/>
                <w:sz w:val="22"/>
              </w:rPr>
              <w:t xml:space="preserve"> fazla cevizi vardır. Fatma’nın kaç cevizi vardır?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jc w:val="center"/>
              <w:rPr>
                <w:spacing w:val="0"/>
                <w:sz w:val="22"/>
              </w:rPr>
            </w:pPr>
          </w:p>
        </w:tc>
      </w:tr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2.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B05490">
              <w:rPr>
                <w:spacing w:val="0"/>
                <w:sz w:val="22"/>
              </w:rPr>
              <w:t>Teyzemin yaşı 5 birlik, 4 onluktan oluşuyor. Teyzem kaç yaşındadır?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10.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B05490">
              <w:rPr>
                <w:spacing w:val="0"/>
                <w:sz w:val="22"/>
              </w:rPr>
              <w:t>İki deste mavi kalemim var. 6 tanesini kaybettim. Kaç tane mavi kalemim kaldı?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jc w:val="center"/>
              <w:rPr>
                <w:spacing w:val="0"/>
                <w:sz w:val="22"/>
              </w:rPr>
            </w:pPr>
          </w:p>
        </w:tc>
      </w:tr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3.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B05490">
              <w:rPr>
                <w:spacing w:val="0"/>
                <w:sz w:val="22"/>
              </w:rPr>
              <w:t>28</w:t>
            </w:r>
            <w:r w:rsidRPr="00CC1EEB">
              <w:rPr>
                <w:spacing w:val="0"/>
                <w:sz w:val="22"/>
              </w:rPr>
              <w:t xml:space="preserve"> ile </w:t>
            </w:r>
            <w:r w:rsidR="00B05490">
              <w:rPr>
                <w:spacing w:val="0"/>
                <w:sz w:val="22"/>
              </w:rPr>
              <w:t>2</w:t>
            </w:r>
            <w:r w:rsidR="00671003" w:rsidRPr="00CC1EEB">
              <w:rPr>
                <w:spacing w:val="0"/>
                <w:sz w:val="22"/>
              </w:rPr>
              <w:t>9</w:t>
            </w:r>
            <w:r w:rsidRPr="00CC1EEB">
              <w:rPr>
                <w:spacing w:val="0"/>
                <w:sz w:val="22"/>
              </w:rPr>
              <w:t xml:space="preserve"> arasındaki sayının </w:t>
            </w:r>
            <w:r w:rsidR="00CC1EEB" w:rsidRPr="00CC1EEB">
              <w:rPr>
                <w:spacing w:val="0"/>
                <w:sz w:val="22"/>
              </w:rPr>
              <w:t>11</w:t>
            </w:r>
            <w:r w:rsidRPr="00CC1EEB">
              <w:rPr>
                <w:spacing w:val="0"/>
                <w:sz w:val="22"/>
              </w:rPr>
              <w:t xml:space="preserve"> eksiği kaçtır?</w:t>
            </w:r>
            <w:r w:rsidRPr="00CC1EEB">
              <w:rPr>
                <w:b/>
                <w:color w:val="FF0000"/>
                <w:spacing w:val="0"/>
                <w:sz w:val="22"/>
              </w:rPr>
              <w:t xml:space="preserve"> 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11.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B05490">
              <w:rPr>
                <w:spacing w:val="0"/>
                <w:sz w:val="22"/>
              </w:rPr>
              <w:t>Mehmet sabahleyin 42 kez, öğleden sonra 44 kez top sektirmiştir. Mehmet, kaç kez top sektirmiştir?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jc w:val="center"/>
              <w:rPr>
                <w:spacing w:val="0"/>
                <w:sz w:val="22"/>
              </w:rPr>
            </w:pPr>
          </w:p>
        </w:tc>
      </w:tr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4.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B05490">
              <w:rPr>
                <w:spacing w:val="0"/>
                <w:sz w:val="22"/>
              </w:rPr>
              <w:t>5</w:t>
            </w:r>
            <w:r w:rsidR="00CC1EEB" w:rsidRPr="00CC1EEB">
              <w:rPr>
                <w:spacing w:val="0"/>
                <w:sz w:val="22"/>
              </w:rPr>
              <w:t>5</w:t>
            </w:r>
            <w:r w:rsidRPr="00CC1EEB">
              <w:rPr>
                <w:spacing w:val="0"/>
                <w:sz w:val="22"/>
              </w:rPr>
              <w:t xml:space="preserve"> ile </w:t>
            </w:r>
            <w:r w:rsidR="00B05490">
              <w:rPr>
                <w:spacing w:val="0"/>
                <w:sz w:val="22"/>
              </w:rPr>
              <w:t>57</w:t>
            </w:r>
            <w:r w:rsidRPr="00CC1EEB">
              <w:rPr>
                <w:spacing w:val="0"/>
                <w:sz w:val="22"/>
              </w:rPr>
              <w:t xml:space="preserve"> arasındaki sayının </w:t>
            </w:r>
            <w:r w:rsidR="00B05490">
              <w:rPr>
                <w:spacing w:val="0"/>
                <w:sz w:val="22"/>
              </w:rPr>
              <w:t>22</w:t>
            </w:r>
            <w:r w:rsidRPr="00CC1EEB">
              <w:rPr>
                <w:spacing w:val="0"/>
                <w:sz w:val="22"/>
              </w:rPr>
              <w:t xml:space="preserve"> fazlası ne olur?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12.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0F5F13" w:rsidRPr="00CC1EEB">
              <w:rPr>
                <w:spacing w:val="0"/>
                <w:sz w:val="22"/>
              </w:rPr>
              <w:t xml:space="preserve">Toplantıya önce </w:t>
            </w:r>
            <w:r w:rsidR="00B05490">
              <w:rPr>
                <w:spacing w:val="0"/>
                <w:sz w:val="22"/>
              </w:rPr>
              <w:t>14</w:t>
            </w:r>
            <w:r w:rsidR="000F5F13" w:rsidRPr="00CC1EEB">
              <w:rPr>
                <w:spacing w:val="0"/>
                <w:sz w:val="22"/>
              </w:rPr>
              <w:t xml:space="preserve"> kişi, sonra </w:t>
            </w:r>
            <w:r w:rsidR="00B05490">
              <w:rPr>
                <w:spacing w:val="0"/>
                <w:sz w:val="22"/>
              </w:rPr>
              <w:t>22</w:t>
            </w:r>
            <w:r w:rsidR="000F5F13" w:rsidRPr="00CC1EEB">
              <w:rPr>
                <w:spacing w:val="0"/>
                <w:sz w:val="22"/>
              </w:rPr>
              <w:t xml:space="preserve"> kişi, daha sonra da </w:t>
            </w:r>
            <w:r w:rsidR="00B05490">
              <w:rPr>
                <w:spacing w:val="0"/>
                <w:sz w:val="22"/>
              </w:rPr>
              <w:t>41</w:t>
            </w:r>
            <w:r w:rsidR="000F5F13" w:rsidRPr="00CC1EEB">
              <w:rPr>
                <w:spacing w:val="0"/>
                <w:sz w:val="22"/>
              </w:rPr>
              <w:t xml:space="preserve"> kişi katıldı. Toplantıya kaç kişi katıldı?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jc w:val="center"/>
              <w:rPr>
                <w:spacing w:val="0"/>
                <w:sz w:val="22"/>
              </w:rPr>
            </w:pPr>
          </w:p>
        </w:tc>
      </w:tr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5.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B05490">
              <w:rPr>
                <w:spacing w:val="0"/>
                <w:sz w:val="22"/>
              </w:rPr>
              <w:t>Süt reyonunda 3 onluk, 2 birlik kadar süt vardır. Reyonda kaç süt vardır?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13.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CC1EEB" w:rsidRPr="00CC1EEB">
              <w:rPr>
                <w:spacing w:val="0"/>
                <w:sz w:val="22"/>
              </w:rPr>
              <w:t xml:space="preserve">Sepetteki yumurtaların </w:t>
            </w:r>
            <w:r w:rsidR="00B05490">
              <w:rPr>
                <w:spacing w:val="0"/>
                <w:sz w:val="22"/>
              </w:rPr>
              <w:t>15</w:t>
            </w:r>
            <w:r w:rsidR="00CC1EEB" w:rsidRPr="00CC1EEB">
              <w:rPr>
                <w:spacing w:val="0"/>
                <w:sz w:val="22"/>
              </w:rPr>
              <w:t xml:space="preserve"> tanesini Ceren’e, </w:t>
            </w:r>
            <w:r w:rsidR="00B05490">
              <w:rPr>
                <w:spacing w:val="0"/>
                <w:sz w:val="22"/>
              </w:rPr>
              <w:t>11</w:t>
            </w:r>
            <w:r w:rsidR="00CC1EEB" w:rsidRPr="00CC1EEB">
              <w:rPr>
                <w:spacing w:val="0"/>
                <w:sz w:val="22"/>
              </w:rPr>
              <w:t xml:space="preserve"> tanesini Cemil’e verdim. </w:t>
            </w:r>
            <w:r w:rsidR="00B05490">
              <w:rPr>
                <w:spacing w:val="0"/>
                <w:sz w:val="22"/>
              </w:rPr>
              <w:t>2</w:t>
            </w:r>
            <w:r w:rsidR="00CC1EEB" w:rsidRPr="00CC1EEB">
              <w:rPr>
                <w:spacing w:val="0"/>
                <w:sz w:val="22"/>
              </w:rPr>
              <w:t xml:space="preserve"> tanesini de eve geri götürdüm. Sepette toplam kaç yumurta vardır?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jc w:val="center"/>
              <w:rPr>
                <w:spacing w:val="0"/>
                <w:sz w:val="22"/>
              </w:rPr>
            </w:pPr>
          </w:p>
        </w:tc>
      </w:tr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6.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B05490">
              <w:rPr>
                <w:spacing w:val="0"/>
                <w:sz w:val="22"/>
              </w:rPr>
              <w:t>Bir desteden 6 fazla boya kalemlerim var. Kaç boya kalemim olur?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14.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0F5F13" w:rsidRPr="00CC1EEB">
              <w:rPr>
                <w:spacing w:val="0"/>
                <w:sz w:val="22"/>
              </w:rPr>
              <w:t xml:space="preserve">Sınıfta </w:t>
            </w:r>
            <w:r w:rsidR="00B05490">
              <w:rPr>
                <w:spacing w:val="0"/>
                <w:sz w:val="22"/>
              </w:rPr>
              <w:t>22</w:t>
            </w:r>
            <w:r w:rsidR="000F5F13" w:rsidRPr="00CC1EEB">
              <w:rPr>
                <w:spacing w:val="0"/>
                <w:sz w:val="22"/>
              </w:rPr>
              <w:t xml:space="preserve"> kız var. Erkekler ise kızlardan </w:t>
            </w:r>
            <w:r w:rsidR="00362AA1">
              <w:rPr>
                <w:spacing w:val="0"/>
                <w:sz w:val="22"/>
              </w:rPr>
              <w:t>5 eksiktir</w:t>
            </w:r>
            <w:r w:rsidR="000F5F13" w:rsidRPr="00CC1EEB">
              <w:rPr>
                <w:spacing w:val="0"/>
                <w:sz w:val="22"/>
              </w:rPr>
              <w:t>. Sınıftaki kız ve erkek toplamı nedir?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jc w:val="center"/>
              <w:rPr>
                <w:spacing w:val="0"/>
                <w:sz w:val="22"/>
              </w:rPr>
            </w:pPr>
          </w:p>
        </w:tc>
      </w:tr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7.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671003" w:rsidRPr="00CC1EEB">
              <w:rPr>
                <w:spacing w:val="0"/>
                <w:sz w:val="22"/>
              </w:rPr>
              <w:t xml:space="preserve">Otobüste </w:t>
            </w:r>
            <w:r w:rsidR="00B05490">
              <w:rPr>
                <w:spacing w:val="0"/>
                <w:sz w:val="22"/>
              </w:rPr>
              <w:t>4</w:t>
            </w:r>
            <w:r w:rsidR="00CC1EEB" w:rsidRPr="00CC1EEB">
              <w:rPr>
                <w:spacing w:val="0"/>
                <w:sz w:val="22"/>
              </w:rPr>
              <w:t xml:space="preserve"> yolcu var</w:t>
            </w:r>
            <w:r w:rsidR="00671003" w:rsidRPr="00CC1EEB">
              <w:rPr>
                <w:spacing w:val="0"/>
                <w:sz w:val="22"/>
              </w:rPr>
              <w:t xml:space="preserve">. İlk duraktan </w:t>
            </w:r>
            <w:r w:rsidR="00B05490">
              <w:rPr>
                <w:spacing w:val="0"/>
                <w:sz w:val="22"/>
              </w:rPr>
              <w:t>8</w:t>
            </w:r>
            <w:r w:rsidR="00671003" w:rsidRPr="00CC1EEB">
              <w:rPr>
                <w:spacing w:val="0"/>
                <w:sz w:val="22"/>
              </w:rPr>
              <w:t xml:space="preserve"> kişi, sonraki duraktan </w:t>
            </w:r>
            <w:r w:rsidR="00B05490">
              <w:rPr>
                <w:spacing w:val="0"/>
                <w:sz w:val="22"/>
              </w:rPr>
              <w:t>9</w:t>
            </w:r>
            <w:r w:rsidR="00671003" w:rsidRPr="00CC1EEB">
              <w:rPr>
                <w:spacing w:val="0"/>
                <w:sz w:val="22"/>
              </w:rPr>
              <w:t xml:space="preserve"> kişi bindi. Otobüste kaç yolcu var?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15.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B05490">
              <w:rPr>
                <w:spacing w:val="0"/>
                <w:sz w:val="22"/>
              </w:rPr>
              <w:t>Cemre 19 kg’dır. Cemil ise Cemre’den 5 kg fazladır. Cemil kaç kg’dır?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</w:p>
        </w:tc>
      </w:tr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8.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B05490">
              <w:rPr>
                <w:spacing w:val="0"/>
                <w:sz w:val="22"/>
              </w:rPr>
              <w:t>Ercan</w:t>
            </w:r>
            <w:r w:rsidR="00671003" w:rsidRPr="00CC1EEB">
              <w:rPr>
                <w:spacing w:val="0"/>
                <w:sz w:val="22"/>
              </w:rPr>
              <w:t xml:space="preserve"> </w:t>
            </w:r>
            <w:r w:rsidR="00B05490">
              <w:rPr>
                <w:spacing w:val="0"/>
                <w:sz w:val="22"/>
              </w:rPr>
              <w:t>8</w:t>
            </w:r>
            <w:r w:rsidR="00671003" w:rsidRPr="00CC1EEB">
              <w:rPr>
                <w:spacing w:val="0"/>
                <w:sz w:val="22"/>
              </w:rPr>
              <w:t xml:space="preserve"> yaşındadır. Ablası, </w:t>
            </w:r>
            <w:r w:rsidR="00B05490">
              <w:rPr>
                <w:spacing w:val="0"/>
                <w:sz w:val="22"/>
              </w:rPr>
              <w:t>Ercan’</w:t>
            </w:r>
            <w:r w:rsidR="00671003" w:rsidRPr="00CC1EEB">
              <w:rPr>
                <w:spacing w:val="0"/>
                <w:sz w:val="22"/>
              </w:rPr>
              <w:t xml:space="preserve">dan </w:t>
            </w:r>
            <w:r w:rsidR="00CC1EEB" w:rsidRPr="00CC1EEB">
              <w:rPr>
                <w:spacing w:val="0"/>
                <w:sz w:val="22"/>
              </w:rPr>
              <w:t>3</w:t>
            </w:r>
            <w:r w:rsidR="00671003" w:rsidRPr="00CC1EEB">
              <w:rPr>
                <w:spacing w:val="0"/>
                <w:sz w:val="22"/>
              </w:rPr>
              <w:t xml:space="preserve"> yaş büyüktür. </w:t>
            </w:r>
            <w:r w:rsidR="00B05490">
              <w:rPr>
                <w:spacing w:val="0"/>
                <w:sz w:val="22"/>
              </w:rPr>
              <w:t>Ercan</w:t>
            </w:r>
            <w:r w:rsidR="00671003" w:rsidRPr="00CC1EEB">
              <w:rPr>
                <w:spacing w:val="0"/>
                <w:sz w:val="22"/>
              </w:rPr>
              <w:t xml:space="preserve"> ile ablasının yaşları toplamı nedir?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CC1EEB" w:rsidRPr="00CC1EEB" w:rsidRDefault="00CC1EEB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16.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B05490">
              <w:rPr>
                <w:spacing w:val="0"/>
                <w:sz w:val="22"/>
              </w:rPr>
              <w:t>Birinci hafta 24 TL yol parası, ikinci hafta 29 TL yol parası verince, kaç TL yol parası vermiş olurum?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</w:tc>
      </w:tr>
    </w:tbl>
    <w:p w:rsidR="00B05490" w:rsidRDefault="00B05490" w:rsidP="00025161">
      <w:pPr>
        <w:spacing w:line="276" w:lineRule="auto"/>
        <w:jc w:val="center"/>
        <w:rPr>
          <w:color w:val="FF0000"/>
          <w:spacing w:val="0"/>
          <w:sz w:val="22"/>
        </w:rPr>
      </w:pPr>
    </w:p>
    <w:p w:rsidR="00B05490" w:rsidRDefault="00B05490" w:rsidP="00025161">
      <w:pPr>
        <w:spacing w:line="276" w:lineRule="auto"/>
        <w:jc w:val="center"/>
        <w:rPr>
          <w:color w:val="FF0000"/>
          <w:spacing w:val="0"/>
          <w:sz w:val="22"/>
        </w:rPr>
      </w:pPr>
    </w:p>
    <w:p w:rsidR="00286225" w:rsidRPr="00286225" w:rsidRDefault="002D275F" w:rsidP="00025161">
      <w:pPr>
        <w:spacing w:line="276" w:lineRule="auto"/>
        <w:jc w:val="center"/>
        <w:rPr>
          <w:color w:val="FF0000"/>
          <w:spacing w:val="0"/>
          <w:sz w:val="22"/>
        </w:rPr>
      </w:pPr>
      <w:r>
        <w:rPr>
          <w:color w:val="FF0000"/>
          <w:spacing w:val="0"/>
          <w:sz w:val="22"/>
        </w:rPr>
        <w:t xml:space="preserve">*-*-* </w:t>
      </w:r>
      <w:r w:rsidR="00286225" w:rsidRPr="00286225">
        <w:rPr>
          <w:color w:val="FF0000"/>
          <w:spacing w:val="0"/>
          <w:sz w:val="22"/>
        </w:rPr>
        <w:t>Eldesiz</w:t>
      </w:r>
      <w:r w:rsidR="00480F87">
        <w:rPr>
          <w:color w:val="FF0000"/>
          <w:spacing w:val="0"/>
          <w:sz w:val="22"/>
        </w:rPr>
        <w:t xml:space="preserve"> ve Eldeli</w:t>
      </w:r>
      <w:r w:rsidR="00286225">
        <w:rPr>
          <w:color w:val="FF0000"/>
          <w:spacing w:val="0"/>
          <w:sz w:val="22"/>
        </w:rPr>
        <w:t xml:space="preserve"> toplama işlemlerini yapalım.</w:t>
      </w:r>
    </w:p>
    <w:p w:rsidR="00286225" w:rsidRDefault="00B05490" w:rsidP="001329B8">
      <w:pPr>
        <w:spacing w:line="360" w:lineRule="auto"/>
        <w:rPr>
          <w:rFonts w:ascii="Century Gothic" w:hAnsi="Century Gothic"/>
          <w:b/>
          <w:spacing w:val="0"/>
          <w:sz w:val="22"/>
        </w:rPr>
      </w:pPr>
      <w:r>
        <w:rPr>
          <w:rFonts w:ascii="Century Gothic" w:hAnsi="Century Gothic"/>
          <w:b/>
          <w:noProof/>
          <w:spacing w:val="0"/>
          <w:sz w:val="22"/>
          <w:lang w:eastAsia="tr-TR"/>
        </w:rPr>
        <w:drawing>
          <wp:inline distT="0" distB="0" distL="0" distR="0">
            <wp:extent cx="6660515" cy="1531072"/>
            <wp:effectExtent l="19050" t="0" r="6985" b="0"/>
            <wp:docPr id="4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153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490" w:rsidRDefault="00B05490" w:rsidP="001329B8">
      <w:pPr>
        <w:spacing w:line="360" w:lineRule="auto"/>
        <w:rPr>
          <w:rFonts w:ascii="Century Gothic" w:hAnsi="Century Gothic"/>
          <w:b/>
          <w:spacing w:val="0"/>
          <w:sz w:val="22"/>
        </w:rPr>
      </w:pPr>
    </w:p>
    <w:p w:rsidR="00B05490" w:rsidRDefault="007153D4" w:rsidP="001329B8">
      <w:pPr>
        <w:spacing w:line="360" w:lineRule="auto"/>
        <w:rPr>
          <w:rFonts w:ascii="Century Gothic" w:hAnsi="Century Gothic"/>
          <w:b/>
          <w:spacing w:val="0"/>
          <w:sz w:val="22"/>
        </w:rPr>
      </w:pPr>
      <w:r>
        <w:rPr>
          <w:rFonts w:ascii="Century Gothic" w:hAnsi="Century Gothic"/>
          <w:b/>
          <w:noProof/>
          <w:spacing w:val="0"/>
          <w:sz w:val="22"/>
          <w:lang w:eastAsia="tr-TR"/>
        </w:rPr>
        <w:drawing>
          <wp:inline distT="0" distB="0" distL="0" distR="0">
            <wp:extent cx="6660515" cy="1485203"/>
            <wp:effectExtent l="19050" t="0" r="698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1485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27D" w:rsidRDefault="007153D4" w:rsidP="00267CFA">
      <w:pPr>
        <w:spacing w:line="360" w:lineRule="auto"/>
        <w:rPr>
          <w:rFonts w:ascii="Century Gothic" w:hAnsi="Century Gothic"/>
          <w:b/>
          <w:noProof/>
          <w:spacing w:val="0"/>
          <w:sz w:val="18"/>
          <w:lang w:eastAsia="tr-TR"/>
        </w:rPr>
      </w:pPr>
      <w:r>
        <w:rPr>
          <w:rFonts w:ascii="Century Gothic" w:hAnsi="Century Gothic"/>
          <w:b/>
          <w:noProof/>
          <w:spacing w:val="0"/>
          <w:sz w:val="18"/>
          <w:lang w:eastAsia="tr-TR"/>
        </w:rPr>
        <w:t>Onluk bozmalı çıkarma işlemleri</w:t>
      </w:r>
    </w:p>
    <w:p w:rsidR="0010627D" w:rsidRDefault="007153D4" w:rsidP="00267CFA">
      <w:pPr>
        <w:spacing w:line="360" w:lineRule="auto"/>
        <w:rPr>
          <w:rFonts w:ascii="Century Gothic" w:hAnsi="Century Gothic"/>
          <w:b/>
          <w:spacing w:val="0"/>
          <w:sz w:val="18"/>
        </w:rPr>
      </w:pPr>
      <w:r>
        <w:rPr>
          <w:rFonts w:ascii="Century Gothic" w:hAnsi="Century Gothic"/>
          <w:b/>
          <w:noProof/>
          <w:spacing w:val="0"/>
          <w:sz w:val="22"/>
          <w:lang w:eastAsia="tr-TR"/>
        </w:rPr>
        <w:drawing>
          <wp:inline distT="0" distB="0" distL="0" distR="0">
            <wp:extent cx="6508115" cy="1562100"/>
            <wp:effectExtent l="19050" t="0" r="6985" b="0"/>
            <wp:docPr id="10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2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11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3D4" w:rsidRDefault="007153D4" w:rsidP="00267CFA">
      <w:pPr>
        <w:spacing w:line="360" w:lineRule="auto"/>
        <w:rPr>
          <w:rFonts w:ascii="Century Gothic" w:hAnsi="Century Gothic"/>
          <w:b/>
          <w:spacing w:val="0"/>
          <w:sz w:val="18"/>
        </w:rPr>
      </w:pPr>
    </w:p>
    <w:p w:rsidR="007153D4" w:rsidRDefault="007153D4" w:rsidP="00267CFA">
      <w:pPr>
        <w:spacing w:line="360" w:lineRule="auto"/>
        <w:rPr>
          <w:rFonts w:ascii="Century Gothic" w:hAnsi="Century Gothic"/>
          <w:b/>
          <w:spacing w:val="0"/>
          <w:sz w:val="18"/>
        </w:rPr>
      </w:pPr>
      <w:r>
        <w:rPr>
          <w:rFonts w:ascii="Century Gothic" w:hAnsi="Century Gothic"/>
          <w:b/>
          <w:noProof/>
          <w:spacing w:val="0"/>
          <w:sz w:val="18"/>
          <w:lang w:eastAsia="tr-TR"/>
        </w:rPr>
        <w:drawing>
          <wp:inline distT="0" distB="0" distL="0" distR="0">
            <wp:extent cx="6660515" cy="1438514"/>
            <wp:effectExtent l="19050" t="0" r="698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1438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3D4" w:rsidRDefault="007153D4" w:rsidP="001329B8">
      <w:pPr>
        <w:spacing w:line="360" w:lineRule="auto"/>
        <w:rPr>
          <w:rFonts w:ascii="Century Gothic" w:hAnsi="Century Gothic"/>
          <w:b/>
          <w:spacing w:val="0"/>
          <w:sz w:val="18"/>
        </w:rPr>
      </w:pPr>
    </w:p>
    <w:p w:rsidR="007153D4" w:rsidRDefault="007153D4" w:rsidP="001329B8">
      <w:pPr>
        <w:spacing w:line="360" w:lineRule="auto"/>
        <w:rPr>
          <w:rFonts w:ascii="Century Gothic" w:hAnsi="Century Gothic"/>
          <w:b/>
          <w:spacing w:val="0"/>
          <w:sz w:val="18"/>
        </w:rPr>
      </w:pPr>
    </w:p>
    <w:p w:rsidR="001329B8" w:rsidRDefault="007153D4" w:rsidP="001329B8">
      <w:pPr>
        <w:spacing w:line="360" w:lineRule="auto"/>
        <w:rPr>
          <w:rFonts w:ascii="Century Gothic" w:hAnsi="Century Gothic"/>
          <w:b/>
          <w:spacing w:val="0"/>
          <w:sz w:val="18"/>
        </w:rPr>
      </w:pPr>
      <w:r>
        <w:rPr>
          <w:rFonts w:ascii="Century Gothic" w:hAnsi="Century Gothic"/>
          <w:b/>
          <w:spacing w:val="0"/>
          <w:sz w:val="18"/>
        </w:rPr>
        <w:t>Verilmeyenli çıkarma işlemleri</w:t>
      </w:r>
    </w:p>
    <w:p w:rsidR="0010627D" w:rsidRDefault="007153D4" w:rsidP="001329B8">
      <w:pPr>
        <w:spacing w:line="360" w:lineRule="auto"/>
        <w:rPr>
          <w:rFonts w:ascii="Century Gothic" w:hAnsi="Century Gothic"/>
          <w:b/>
          <w:spacing w:val="0"/>
          <w:sz w:val="18"/>
        </w:rPr>
      </w:pPr>
      <w:r>
        <w:rPr>
          <w:rFonts w:ascii="Century Gothic" w:hAnsi="Century Gothic"/>
          <w:b/>
          <w:noProof/>
          <w:spacing w:val="0"/>
          <w:sz w:val="22"/>
          <w:lang w:eastAsia="tr-TR"/>
        </w:rPr>
        <w:drawing>
          <wp:inline distT="0" distB="0" distL="0" distR="0">
            <wp:extent cx="6660515" cy="1628613"/>
            <wp:effectExtent l="19050" t="0" r="6985" b="0"/>
            <wp:docPr id="19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1628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3D4" w:rsidRDefault="007153D4" w:rsidP="001329B8">
      <w:pPr>
        <w:spacing w:line="360" w:lineRule="auto"/>
        <w:rPr>
          <w:rFonts w:ascii="Century Gothic" w:hAnsi="Century Gothic"/>
          <w:b/>
          <w:spacing w:val="0"/>
          <w:sz w:val="18"/>
        </w:rPr>
      </w:pPr>
    </w:p>
    <w:p w:rsidR="007153D4" w:rsidRDefault="007153D4" w:rsidP="00267CFA">
      <w:pPr>
        <w:spacing w:line="360" w:lineRule="auto"/>
        <w:rPr>
          <w:rFonts w:ascii="Century Gothic" w:hAnsi="Century Gothic"/>
          <w:b/>
          <w:spacing w:val="0"/>
          <w:sz w:val="18"/>
        </w:rPr>
      </w:pPr>
    </w:p>
    <w:p w:rsidR="00286225" w:rsidRDefault="00267CFA" w:rsidP="00267CFA">
      <w:pPr>
        <w:spacing w:line="360" w:lineRule="auto"/>
        <w:rPr>
          <w:rFonts w:ascii="Century Gothic" w:hAnsi="Century Gothic"/>
          <w:color w:val="0070C0"/>
          <w:spacing w:val="0"/>
          <w:sz w:val="18"/>
        </w:rPr>
      </w:pPr>
      <w:r w:rsidRPr="00286225">
        <w:rPr>
          <w:rFonts w:ascii="Century Gothic" w:hAnsi="Century Gothic"/>
          <w:b/>
          <w:spacing w:val="0"/>
          <w:sz w:val="18"/>
        </w:rPr>
        <w:t>Adı Soyadı: …………………………………………</w:t>
      </w:r>
      <w:r w:rsidR="0062573D">
        <w:rPr>
          <w:rFonts w:ascii="Century Gothic" w:hAnsi="Century Gothic"/>
          <w:b/>
          <w:spacing w:val="0"/>
          <w:sz w:val="18"/>
        </w:rPr>
        <w:t>................................</w:t>
      </w:r>
      <w:r w:rsidRPr="00286225">
        <w:rPr>
          <w:rFonts w:ascii="Century Gothic" w:hAnsi="Century Gothic"/>
          <w:b/>
          <w:spacing w:val="0"/>
          <w:sz w:val="18"/>
        </w:rPr>
        <w:t>…………</w:t>
      </w:r>
      <w:r w:rsidR="00D83914" w:rsidRPr="00286225">
        <w:rPr>
          <w:rFonts w:ascii="Century Gothic" w:hAnsi="Century Gothic"/>
          <w:b/>
          <w:spacing w:val="0"/>
          <w:sz w:val="18"/>
        </w:rPr>
        <w:t xml:space="preserve">  </w:t>
      </w:r>
      <w:r w:rsidR="0062573D">
        <w:rPr>
          <w:rFonts w:ascii="Century Gothic" w:hAnsi="Century Gothic"/>
          <w:b/>
          <w:spacing w:val="0"/>
          <w:sz w:val="18"/>
        </w:rPr>
        <w:t xml:space="preserve">         </w:t>
      </w:r>
      <w:r w:rsidR="00D83914" w:rsidRPr="00286225">
        <w:rPr>
          <w:rFonts w:ascii="Century Gothic" w:hAnsi="Century Gothic"/>
          <w:b/>
          <w:spacing w:val="0"/>
          <w:sz w:val="18"/>
        </w:rPr>
        <w:t xml:space="preserve">    </w:t>
      </w:r>
      <w:r w:rsidRPr="00286225">
        <w:rPr>
          <w:rFonts w:ascii="Century Gothic" w:hAnsi="Century Gothic"/>
          <w:color w:val="0070C0"/>
          <w:spacing w:val="0"/>
          <w:sz w:val="18"/>
        </w:rPr>
        <w:t>D: …… Y: ……  B: ….. Puan: ………</w:t>
      </w:r>
    </w:p>
    <w:p w:rsidR="005A2C54" w:rsidRDefault="005A2C54" w:rsidP="00267CFA">
      <w:pPr>
        <w:spacing w:line="360" w:lineRule="auto"/>
        <w:rPr>
          <w:rFonts w:ascii="Century Gothic" w:hAnsi="Century Gothic"/>
          <w:color w:val="0070C0"/>
          <w:spacing w:val="0"/>
          <w:sz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4"/>
        <w:gridCol w:w="5315"/>
      </w:tblGrid>
      <w:tr w:rsidR="00DD6D29" w:rsidTr="0062573D">
        <w:tc>
          <w:tcPr>
            <w:tcW w:w="10629" w:type="dxa"/>
            <w:gridSpan w:val="2"/>
            <w:tcBorders>
              <w:top w:val="single" w:sz="12" w:space="0" w:color="00B050"/>
              <w:left w:val="single" w:sz="12" w:space="0" w:color="00B050"/>
              <w:right w:val="single" w:sz="12" w:space="0" w:color="00B050"/>
            </w:tcBorders>
          </w:tcPr>
          <w:p w:rsidR="00E36FE9" w:rsidRDefault="00E36FE9" w:rsidP="00E36FE9">
            <w:pPr>
              <w:spacing w:line="240" w:lineRule="auto"/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</w:pPr>
          </w:p>
          <w:p w:rsidR="00DD6D29" w:rsidRPr="00E36FE9" w:rsidRDefault="00DD6D29" w:rsidP="00E36FE9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1.</w:t>
            </w:r>
            <w:r w:rsidR="00090E5A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="00090E5A" w:rsidRPr="00135EED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Tatil olduğu için ne zaman kalkmışlar?</w:t>
            </w:r>
            <w:r w:rsidR="00090E5A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</w:t>
            </w:r>
            <w:r w:rsidR="00811D24">
              <w:rPr>
                <w:rFonts w:ascii="Century Gothic" w:hAnsi="Century Gothic"/>
                <w:spacing w:val="0"/>
                <w:sz w:val="22"/>
                <w:szCs w:val="22"/>
              </w:rPr>
              <w:t>……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</w:t>
            </w:r>
          </w:p>
          <w:p w:rsidR="00DD6D29" w:rsidRPr="00E36FE9" w:rsidRDefault="00DD6D29" w:rsidP="00E36FE9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2.</w:t>
            </w:r>
            <w:r w:rsidR="00090E5A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="00090E5A" w:rsidRPr="00135EED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Kapıdaki kutudan ne almışlar?</w:t>
            </w:r>
            <w:r w:rsidRPr="00E36FE9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="00090E5A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</w:t>
            </w:r>
            <w:r w:rsidR="00811D24">
              <w:rPr>
                <w:rFonts w:ascii="Century Gothic" w:hAnsi="Century Gothic"/>
                <w:spacing w:val="0"/>
                <w:sz w:val="22"/>
                <w:szCs w:val="22"/>
              </w:rPr>
              <w:t>…………….…..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</w:t>
            </w:r>
          </w:p>
          <w:p w:rsidR="00811D24" w:rsidRPr="00E36FE9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3.</w:t>
            </w:r>
            <w:r w:rsidR="00090E5A" w:rsidRPr="00135EED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Babasının en büyük zevki ne imiş?</w:t>
            </w:r>
            <w:r w:rsidR="00090E5A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……..….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</w:t>
            </w:r>
          </w:p>
          <w:p w:rsidR="00811D24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4. </w:t>
            </w:r>
            <w:r w:rsidR="008D51D5" w:rsidRPr="00135EED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Kartın arkasında ne yazıyormuş?</w:t>
            </w:r>
            <w:r w:rsidR="008D51D5">
              <w:rPr>
                <w:rFonts w:ascii="Century Gothic" w:hAnsi="Century Gothic"/>
                <w:b/>
                <w:color w:val="4A442A" w:themeColor="background2" w:themeShade="40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…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</w:t>
            </w:r>
          </w:p>
          <w:p w:rsidR="00811D24" w:rsidRPr="00E36FE9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5</w:t>
            </w: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 w:rsidR="008D51D5" w:rsidRPr="00135EED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Fabrikalar gölü nasıl kirletiyormuş?</w:t>
            </w:r>
            <w:r w:rsidR="008D51D5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..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</w:t>
            </w:r>
          </w:p>
          <w:p w:rsidR="00811D24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6</w:t>
            </w: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. </w:t>
            </w:r>
            <w:r w:rsidR="00977B82" w:rsidRPr="00135EED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Bu göl hangi bölgemiz sınırları içindeymiş?</w:t>
            </w:r>
            <w:r w:rsidRPr="00E36FE9">
              <w:rPr>
                <w:rFonts w:ascii="Century Gothic" w:hAnsi="Century Gothic"/>
                <w:b/>
                <w:color w:val="4A442A" w:themeColor="background2" w:themeShade="40"/>
                <w:spacing w:val="0"/>
                <w:sz w:val="22"/>
                <w:szCs w:val="22"/>
              </w:rPr>
              <w:t xml:space="preserve"> 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…..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</w:t>
            </w:r>
          </w:p>
          <w:p w:rsidR="00811D24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7</w:t>
            </w: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 w:rsidR="00977B82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="00977B82" w:rsidRPr="00135EED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 xml:space="preserve">Kirlenmeye karşı babasının önerisi </w:t>
            </w:r>
            <w:r w:rsidR="00135EED" w:rsidRPr="00135EED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ne olmuş?</w:t>
            </w:r>
            <w:r w:rsidR="00135EED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………………………………………………</w:t>
            </w:r>
          </w:p>
          <w:p w:rsidR="00977B82" w:rsidRPr="00811D24" w:rsidRDefault="00977B82" w:rsidP="00811D24">
            <w:pPr>
              <w:spacing w:line="600" w:lineRule="auto"/>
              <w:rPr>
                <w:rFonts w:ascii="Century Gothic" w:hAnsi="Century Gothic"/>
                <w:b/>
                <w:color w:val="4A442A" w:themeColor="background2" w:themeShade="40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………………………………………………………………………………………………………………….</w:t>
            </w:r>
          </w:p>
          <w:p w:rsidR="00DD6D29" w:rsidRPr="00E36FE9" w:rsidRDefault="00811D24" w:rsidP="00135EED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8</w:t>
            </w: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 w:rsidR="00135EED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 </w:t>
            </w:r>
            <w:r w:rsidR="00135EED" w:rsidRPr="00135EED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Çaylarını içerlerken konuşmamışlar. Neden?</w:t>
            </w:r>
            <w:r w:rsidR="00135EED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b/>
                <w:color w:val="4A442A" w:themeColor="background2" w:themeShade="40"/>
                <w:spacing w:val="0"/>
                <w:sz w:val="22"/>
                <w:szCs w:val="22"/>
              </w:rPr>
              <w:t xml:space="preserve">     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………………………………………………</w:t>
            </w:r>
          </w:p>
        </w:tc>
      </w:tr>
      <w:tr w:rsidR="00E36FE9" w:rsidTr="0062573D">
        <w:tc>
          <w:tcPr>
            <w:tcW w:w="531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:rsidR="00E36FE9" w:rsidRPr="00E36FE9" w:rsidRDefault="00745B8A" w:rsidP="00811D24">
            <w:pPr>
              <w:spacing w:line="360" w:lineRule="auto"/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9</w:t>
            </w:r>
            <w:r w:rsidR="00E36FE9"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 w:rsidR="00135EED">
              <w:rPr>
                <w:rFonts w:ascii="Century Gothic" w:hAnsi="Century Gothic"/>
                <w:b/>
                <w:color w:val="31849B" w:themeColor="accent5" w:themeShade="BF"/>
                <w:spacing w:val="0"/>
                <w:sz w:val="22"/>
                <w:szCs w:val="22"/>
              </w:rPr>
              <w:t xml:space="preserve"> Yaptığın çalışmalarda hep iyisi sen ol. Önce adam ol. Görevini yap, oyununu oyna. İnsanlara faydan olsun.</w:t>
            </w:r>
          </w:p>
          <w:p w:rsidR="00E36FE9" w:rsidRPr="00E36FE9" w:rsidRDefault="00E36FE9" w:rsidP="00811D24">
            <w:pPr>
              <w:spacing w:line="36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Cevap: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………kelime sayısı var.</w:t>
            </w:r>
          </w:p>
          <w:p w:rsidR="00E36FE9" w:rsidRPr="00E36FE9" w:rsidRDefault="00745B8A" w:rsidP="006B1A6B">
            <w:pP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10</w:t>
            </w:r>
            <w:r w:rsidR="00E36FE9"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. </w:t>
            </w:r>
            <w:r w:rsidR="00E36FE9" w:rsidRPr="00E36FE9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Zıt anlamlarını yazınız.</w:t>
            </w:r>
          </w:p>
          <w:p w:rsidR="0062573D" w:rsidRDefault="00E36FE9" w:rsidP="006B1A6B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a)</w:t>
            </w:r>
            <w:r w:rsidR="0062573D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bayat</w:t>
            </w:r>
            <w:r w:rsidRPr="00E36FE9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…………… 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   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c)</w:t>
            </w:r>
            <w:r w:rsidR="0062573D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korkak</w:t>
            </w:r>
            <w:r w:rsidRPr="00E36FE9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……………  </w:t>
            </w:r>
          </w:p>
          <w:p w:rsidR="00E36FE9" w:rsidRPr="00E36FE9" w:rsidRDefault="00E36FE9" w:rsidP="006B1A6B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b)</w:t>
            </w:r>
            <w:r w:rsidR="0062573D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barış</w:t>
            </w:r>
            <w:r w:rsidRPr="00E36FE9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…………… 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     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d)</w:t>
            </w:r>
            <w:r w:rsidR="0062573D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geç</w:t>
            </w:r>
            <w:r w:rsidRPr="00E36FE9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……………</w:t>
            </w:r>
          </w:p>
          <w:p w:rsidR="00811D24" w:rsidRDefault="00811D24" w:rsidP="00811D24">
            <w:pPr>
              <w:spacing w:line="360" w:lineRule="auto"/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</w:pPr>
          </w:p>
          <w:p w:rsidR="00094B90" w:rsidRPr="00E36FE9" w:rsidRDefault="00745B8A" w:rsidP="00811D24">
            <w:pPr>
              <w:spacing w:line="360" w:lineRule="auto"/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11</w:t>
            </w:r>
            <w:r w:rsidR="00094B90"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 w:rsidR="00F25712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Fatih Sultan Mehmet, Yavuz Sultan Selim.</w:t>
            </w:r>
          </w:p>
          <w:p w:rsidR="00094B90" w:rsidRDefault="00094B90" w:rsidP="00811D24">
            <w:pPr>
              <w:spacing w:line="36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………hece sayısı</w:t>
            </w:r>
          </w:p>
          <w:p w:rsidR="00811D24" w:rsidRDefault="00811D24" w:rsidP="00811D24">
            <w:pPr>
              <w:spacing w:line="360" w:lineRule="auto"/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</w:pPr>
          </w:p>
          <w:p w:rsidR="00135EED" w:rsidRDefault="00135EED" w:rsidP="00135EED">
            <w:pPr>
              <w:spacing w:line="360" w:lineRule="auto"/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</w:pPr>
            <w:r w:rsidRPr="0062573D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1</w:t>
            </w:r>
            <w:r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2</w:t>
            </w:r>
            <w:r w:rsidRPr="0062573D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.</w:t>
            </w:r>
            <w:r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  <w:t>Sözlük sırasına göre yazalım.</w:t>
            </w:r>
          </w:p>
          <w:p w:rsidR="00135EED" w:rsidRDefault="00135EED" w:rsidP="00135EED">
            <w:pPr>
              <w:spacing w:line="360" w:lineRule="auto"/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a)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uçak, Derya, küpe</w:t>
            </w:r>
          </w:p>
          <w:p w:rsidR="00135EED" w:rsidRDefault="00135EED" w:rsidP="00135EED">
            <w:pPr>
              <w:spacing w:line="360" w:lineRule="auto"/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……………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...................................................</w:t>
            </w:r>
          </w:p>
          <w:p w:rsidR="00135EED" w:rsidRDefault="00135EED" w:rsidP="00135EED">
            <w:pPr>
              <w:spacing w:line="360" w:lineRule="auto"/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b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 xml:space="preserve"> Cemre, Zahide, Kamil</w:t>
            </w:r>
          </w:p>
          <w:p w:rsidR="00E36FE9" w:rsidRDefault="00135EED" w:rsidP="00135EED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...................................................</w:t>
            </w:r>
          </w:p>
          <w:p w:rsidR="00135EED" w:rsidRDefault="00135EED" w:rsidP="00135EED">
            <w:pPr>
              <w:rPr>
                <w:rFonts w:ascii="Arial" w:hAnsi="Arial" w:cs="Arial"/>
                <w:b/>
                <w:color w:val="FF0000"/>
                <w:spacing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B050"/>
                <w:spacing w:val="0"/>
                <w:sz w:val="22"/>
                <w:szCs w:val="22"/>
              </w:rPr>
              <w:t>13.</w:t>
            </w:r>
            <w:r w:rsidRPr="00E36FE9">
              <w:rPr>
                <w:rFonts w:ascii="Arial" w:hAnsi="Arial" w:cs="Arial"/>
                <w:b/>
                <w:color w:val="00B050"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Arial" w:hAnsi="Arial" w:cs="Arial"/>
                <w:b/>
                <w:color w:val="FF0000"/>
                <w:spacing w:val="0"/>
                <w:sz w:val="22"/>
                <w:szCs w:val="22"/>
              </w:rPr>
              <w:t>Eş anlamlarını yazınız.</w:t>
            </w:r>
          </w:p>
          <w:p w:rsidR="00135EED" w:rsidRDefault="00135EED" w:rsidP="00135EED">
            <w:pPr>
              <w:rPr>
                <w:rFonts w:ascii="Arial" w:hAnsi="Arial" w:cs="Arial"/>
                <w:b/>
                <w:spacing w:val="0"/>
                <w:sz w:val="22"/>
                <w:szCs w:val="22"/>
              </w:rPr>
            </w:pP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a)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 xml:space="preserve">kent: 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……………   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 c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B0F0"/>
                <w:spacing w:val="0"/>
                <w:sz w:val="22"/>
                <w:szCs w:val="22"/>
              </w:rPr>
              <w:t>öykü</w:t>
            </w:r>
            <w:r w:rsidRPr="00E36FE9">
              <w:rPr>
                <w:rFonts w:ascii="Arial" w:hAnsi="Arial" w:cs="Arial"/>
                <w:b/>
                <w:color w:val="00B0F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……………  </w:t>
            </w:r>
          </w:p>
          <w:p w:rsidR="00135EED" w:rsidRPr="00135EED" w:rsidRDefault="00135EED" w:rsidP="00135EED">
            <w:pPr>
              <w:rPr>
                <w:rFonts w:ascii="Century Gothic" w:hAnsi="Century Gothic"/>
                <w:b/>
                <w:color w:val="00B050"/>
                <w:spacing w:val="0"/>
                <w:sz w:val="20"/>
              </w:rPr>
            </w:pP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lastRenderedPageBreak/>
              <w:t>b)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yurt</w:t>
            </w:r>
            <w:r w:rsidRPr="00E36FE9"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……………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    d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ant</w:t>
            </w:r>
            <w:r w:rsidRPr="00E36FE9"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……………</w:t>
            </w:r>
            <w:r w:rsidRPr="00286225">
              <w:rPr>
                <w:rFonts w:ascii="Century Gothic" w:hAnsi="Century Gothic"/>
                <w:b/>
                <w:color w:val="00B050"/>
                <w:spacing w:val="0"/>
                <w:sz w:val="20"/>
              </w:rPr>
              <w:t xml:space="preserve"> </w:t>
            </w:r>
          </w:p>
        </w:tc>
        <w:tc>
          <w:tcPr>
            <w:tcW w:w="531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:rsidR="00372940" w:rsidRDefault="00094B90" w:rsidP="00811D24">
            <w:pPr>
              <w:spacing w:line="360" w:lineRule="auto"/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lastRenderedPageBreak/>
              <w:t>1</w:t>
            </w:r>
            <w:r w:rsidR="00745B8A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4</w:t>
            </w:r>
            <w:r w:rsidR="005A2C54" w:rsidRPr="0062573D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.</w:t>
            </w:r>
            <w:r w:rsidR="005A2C54"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</w:t>
            </w:r>
            <w:r w:rsidR="005A2C54" w:rsidRPr="0062573D"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  <w:t>Kelimeleri cümlede kullan.</w:t>
            </w:r>
            <w:r w:rsidR="00372940"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  <w:t xml:space="preserve"> </w:t>
            </w:r>
          </w:p>
          <w:p w:rsidR="00E36FE9" w:rsidRPr="00372940" w:rsidRDefault="00372940" w:rsidP="00811D24">
            <w:pPr>
              <w:spacing w:line="360" w:lineRule="auto"/>
              <w:rPr>
                <w:rFonts w:ascii="Century Gothic" w:hAnsi="Century Gothic"/>
                <w:i/>
                <w:color w:val="0070C0"/>
                <w:spacing w:val="0"/>
                <w:sz w:val="20"/>
                <w:szCs w:val="22"/>
              </w:rPr>
            </w:pPr>
            <w:r w:rsidRPr="00372940">
              <w:rPr>
                <w:rFonts w:ascii="Century Gothic" w:hAnsi="Century Gothic"/>
                <w:b/>
                <w:i/>
                <w:color w:val="4F6228" w:themeColor="accent3" w:themeShade="80"/>
                <w:spacing w:val="0"/>
                <w:sz w:val="20"/>
                <w:szCs w:val="22"/>
              </w:rPr>
              <w:t>( 4</w:t>
            </w:r>
            <w:r w:rsidR="00242CCD">
              <w:rPr>
                <w:rFonts w:ascii="Century Gothic" w:hAnsi="Century Gothic"/>
                <w:b/>
                <w:i/>
                <w:color w:val="4F6228" w:themeColor="accent3" w:themeShade="80"/>
                <w:spacing w:val="0"/>
                <w:sz w:val="20"/>
                <w:szCs w:val="22"/>
              </w:rPr>
              <w:t>-5</w:t>
            </w:r>
            <w:r w:rsidRPr="00372940">
              <w:rPr>
                <w:rFonts w:ascii="Century Gothic" w:hAnsi="Century Gothic"/>
                <w:b/>
                <w:i/>
                <w:color w:val="4F6228" w:themeColor="accent3" w:themeShade="80"/>
                <w:spacing w:val="0"/>
                <w:sz w:val="20"/>
                <w:szCs w:val="22"/>
              </w:rPr>
              <w:t xml:space="preserve"> kelimelik cümleler olacak)</w:t>
            </w:r>
          </w:p>
          <w:p w:rsidR="005A2C54" w:rsidRPr="005A2C54" w:rsidRDefault="005A2C54" w:rsidP="00745B8A">
            <w:pPr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</w:pPr>
            <w:r w:rsidRPr="005A2C54">
              <w:rPr>
                <w:rFonts w:ascii="Century Gothic" w:hAnsi="Century Gothic"/>
                <w:b/>
                <w:spacing w:val="0"/>
                <w:sz w:val="22"/>
                <w:szCs w:val="22"/>
              </w:rPr>
              <w:t>a)</w:t>
            </w:r>
            <w:r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</w:t>
            </w:r>
            <w:r w:rsidR="00135EED"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>terbiye</w:t>
            </w:r>
            <w:r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>:</w:t>
            </w:r>
            <w:r w:rsidRPr="005A2C54"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  <w:t>...............................................................</w:t>
            </w:r>
          </w:p>
          <w:p w:rsidR="005A2C54" w:rsidRPr="005A2C54" w:rsidRDefault="005A2C54" w:rsidP="00745B8A">
            <w:pPr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</w:pPr>
            <w:r w:rsidRPr="005A2C54"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  <w:t>.................................................................................</w:t>
            </w:r>
          </w:p>
          <w:p w:rsidR="005A2C54" w:rsidRPr="005A2C54" w:rsidRDefault="005A2C54" w:rsidP="00745B8A">
            <w:pPr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</w:pPr>
            <w:r w:rsidRPr="005A2C54">
              <w:rPr>
                <w:rFonts w:ascii="Century Gothic" w:hAnsi="Century Gothic"/>
                <w:b/>
                <w:spacing w:val="0"/>
                <w:sz w:val="22"/>
                <w:szCs w:val="22"/>
              </w:rPr>
              <w:t>b)</w:t>
            </w:r>
            <w:r w:rsidR="00135EED"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temiz</w:t>
            </w:r>
            <w:r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: </w:t>
            </w:r>
            <w:r w:rsidRPr="005A2C54"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  <w:t>...................................................................</w:t>
            </w:r>
          </w:p>
          <w:p w:rsidR="005A2C54" w:rsidRPr="005A2C54" w:rsidRDefault="005A2C54" w:rsidP="00745B8A">
            <w:pPr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</w:pPr>
            <w:r w:rsidRPr="005A2C54"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  <w:t>.................................................................................</w:t>
            </w:r>
          </w:p>
          <w:p w:rsidR="0062573D" w:rsidRDefault="0062573D" w:rsidP="00811D24">
            <w:pPr>
              <w:spacing w:line="360" w:lineRule="auto"/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</w:pPr>
            <w:r w:rsidRPr="0062573D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1</w:t>
            </w:r>
            <w:r w:rsidR="00745B8A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5</w:t>
            </w:r>
            <w:r w:rsidRPr="0062573D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.</w:t>
            </w:r>
            <w:r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  <w:t>Sözlük sırasına göre yazalım.</w:t>
            </w:r>
          </w:p>
          <w:p w:rsidR="0062573D" w:rsidRDefault="0062573D" w:rsidP="00811D24">
            <w:pPr>
              <w:spacing w:line="360" w:lineRule="auto"/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a)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135EED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bilezik, bamya, boru</w:t>
            </w:r>
          </w:p>
          <w:p w:rsidR="0062573D" w:rsidRDefault="0062573D" w:rsidP="00811D24">
            <w:pPr>
              <w:spacing w:line="360" w:lineRule="auto"/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……………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...................................................</w:t>
            </w:r>
          </w:p>
          <w:p w:rsidR="0062573D" w:rsidRDefault="0062573D" w:rsidP="00811D24">
            <w:pPr>
              <w:spacing w:line="360" w:lineRule="auto"/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b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135EED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limon, lale, lokum</w:t>
            </w:r>
          </w:p>
          <w:p w:rsidR="005A2C54" w:rsidRDefault="00811D24" w:rsidP="00811D24">
            <w:pPr>
              <w:spacing w:line="360" w:lineRule="auto"/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</w:t>
            </w:r>
            <w:r w:rsidR="0062573D"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</w:t>
            </w:r>
            <w:r w:rsidR="0062573D">
              <w:rPr>
                <w:rFonts w:ascii="Century Gothic" w:hAnsi="Century Gothic"/>
                <w:b/>
                <w:spacing w:val="0"/>
                <w:sz w:val="22"/>
                <w:szCs w:val="22"/>
              </w:rPr>
              <w:t>...................................................</w:t>
            </w:r>
          </w:p>
          <w:p w:rsidR="00135EED" w:rsidRDefault="00135EED" w:rsidP="00135EED">
            <w:pPr>
              <w:spacing w:line="360" w:lineRule="auto"/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</w:pPr>
            <w:r w:rsidRPr="0062573D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1</w:t>
            </w:r>
            <w:r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6</w:t>
            </w:r>
            <w:r w:rsidRPr="0062573D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.</w:t>
            </w:r>
            <w:r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  <w:t>Resme bakarak cümleler yazın.</w:t>
            </w:r>
          </w:p>
          <w:p w:rsidR="00135EED" w:rsidRDefault="00F07162" w:rsidP="00BB01C9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noProof/>
                <w:color w:val="00B0F0"/>
                <w:spacing w:val="0"/>
                <w:sz w:val="22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1657350</wp:posOffset>
                      </wp:positionH>
                      <wp:positionV relativeFrom="paragraph">
                        <wp:posOffset>6350</wp:posOffset>
                      </wp:positionV>
                      <wp:extent cx="1600200" cy="1990725"/>
                      <wp:effectExtent l="0" t="0" r="0" b="317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0" cy="1990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01C9" w:rsidRPr="00BB01C9" w:rsidRDefault="00BB01C9" w:rsidP="00BB01C9">
                                  <w:pPr>
                                    <w:spacing w:line="240" w:lineRule="auto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BB01C9"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>
                                        <wp:extent cx="1361987" cy="1743075"/>
                                        <wp:effectExtent l="19050" t="0" r="0" b="0"/>
                                        <wp:docPr id="1" name="Resim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60170" cy="1740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sz w:val="20"/>
                                    </w:rPr>
                                    <w:br/>
                                  </w:r>
                                  <w:r w:rsidRPr="00BB01C9">
                                    <w:rPr>
                                      <w:sz w:val="20"/>
                                    </w:rPr>
                                    <w:t>Ağlayan ördek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30.5pt;margin-top:.5pt;width:126pt;height:15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hEZ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" stroked="f">
                      <v:textbox>
                        <w:txbxContent>
                          <w:p w:rsidR="00BB01C9" w:rsidRPr="00BB01C9" w:rsidRDefault="00BB01C9" w:rsidP="00BB01C9">
                            <w:pPr>
                              <w:spacing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 w:rsidRPr="00BB01C9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361987" cy="1743075"/>
                                  <wp:effectExtent l="19050" t="0" r="0" b="0"/>
                                  <wp:docPr id="1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60170" cy="1740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20"/>
                              </w:rPr>
                              <w:br/>
                            </w:r>
                            <w:r w:rsidRPr="00BB01C9">
                              <w:rPr>
                                <w:sz w:val="20"/>
                              </w:rPr>
                              <w:t>Ağlayan ördek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B01C9" w:rsidRPr="00BB01C9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a)</w:t>
            </w:r>
            <w:r w:rsidR="00BB01C9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…………………….</w:t>
            </w:r>
          </w:p>
          <w:p w:rsidR="00BB01C9" w:rsidRDefault="00BB01C9" w:rsidP="00BB01C9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………………………….</w:t>
            </w:r>
          </w:p>
          <w:p w:rsidR="00BB01C9" w:rsidRDefault="00BB01C9" w:rsidP="00BB01C9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………………………….</w:t>
            </w:r>
          </w:p>
          <w:p w:rsidR="00BB01C9" w:rsidRDefault="00BB01C9" w:rsidP="00BB01C9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 w:rsidRPr="00BB01C9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b)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…………………….</w:t>
            </w:r>
          </w:p>
          <w:p w:rsidR="00BB01C9" w:rsidRDefault="00BB01C9" w:rsidP="00BB01C9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………………………….</w:t>
            </w:r>
          </w:p>
          <w:p w:rsidR="00BB01C9" w:rsidRPr="0062573D" w:rsidRDefault="00BB01C9" w:rsidP="00BB01C9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lastRenderedPageBreak/>
              <w:t>………………………….</w:t>
            </w:r>
          </w:p>
        </w:tc>
      </w:tr>
    </w:tbl>
    <w:p w:rsidR="00F610FF" w:rsidRPr="00135EED" w:rsidRDefault="00F610FF" w:rsidP="005E0D0A">
      <w:pPr>
        <w:spacing w:line="360" w:lineRule="auto"/>
        <w:rPr>
          <w:rFonts w:ascii="Century Gothic" w:hAnsi="Century Gothic"/>
          <w:b/>
          <w:i/>
          <w:color w:val="0070C0"/>
          <w:spacing w:val="0"/>
          <w:sz w:val="20"/>
        </w:rPr>
      </w:pPr>
      <w:r w:rsidRPr="00135EED">
        <w:rPr>
          <w:rFonts w:ascii="Century Gothic" w:hAnsi="Century Gothic"/>
          <w:b/>
          <w:i/>
          <w:color w:val="0070C0"/>
          <w:spacing w:val="0"/>
          <w:sz w:val="20"/>
        </w:rPr>
        <w:lastRenderedPageBreak/>
        <w:t>Eldeli toplama işlemleri</w:t>
      </w:r>
    </w:p>
    <w:p w:rsidR="00F610FF" w:rsidRDefault="00F610FF" w:rsidP="005E0D0A">
      <w:pPr>
        <w:spacing w:line="360" w:lineRule="auto"/>
        <w:rPr>
          <w:rFonts w:ascii="Century Gothic" w:hAnsi="Century Gothic"/>
          <w:color w:val="0070C0"/>
          <w:spacing w:val="0"/>
          <w:sz w:val="20"/>
        </w:rPr>
      </w:pPr>
      <w:r>
        <w:rPr>
          <w:rFonts w:ascii="Century Gothic" w:hAnsi="Century Gothic"/>
          <w:noProof/>
          <w:color w:val="0070C0"/>
          <w:spacing w:val="0"/>
          <w:sz w:val="20"/>
          <w:lang w:eastAsia="tr-TR"/>
        </w:rPr>
        <w:drawing>
          <wp:inline distT="0" distB="0" distL="0" distR="0">
            <wp:extent cx="6271336" cy="2443467"/>
            <wp:effectExtent l="19050" t="0" r="0" b="0"/>
            <wp:docPr id="21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133" cy="2449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7A8" w:rsidRDefault="00F610FF" w:rsidP="005E0D0A">
      <w:pPr>
        <w:spacing w:line="360" w:lineRule="auto"/>
        <w:rPr>
          <w:rFonts w:ascii="Century Gothic" w:hAnsi="Century Gothic"/>
          <w:color w:val="0070C0"/>
          <w:spacing w:val="0"/>
          <w:sz w:val="20"/>
        </w:rPr>
      </w:pPr>
      <w:r>
        <w:rPr>
          <w:rFonts w:ascii="Century Gothic" w:hAnsi="Century Gothic"/>
          <w:color w:val="0070C0"/>
          <w:spacing w:val="0"/>
          <w:sz w:val="20"/>
        </w:rPr>
        <w:t>Verilmeyenli toplama işlemleri</w:t>
      </w:r>
    </w:p>
    <w:p w:rsidR="008477A8" w:rsidRDefault="00F610FF" w:rsidP="005E0D0A">
      <w:pPr>
        <w:spacing w:line="360" w:lineRule="auto"/>
        <w:rPr>
          <w:rFonts w:ascii="Century Gothic" w:hAnsi="Century Gothic"/>
          <w:color w:val="0070C0"/>
          <w:spacing w:val="0"/>
          <w:sz w:val="20"/>
        </w:rPr>
      </w:pPr>
      <w:r>
        <w:rPr>
          <w:rFonts w:ascii="Century Gothic" w:hAnsi="Century Gothic"/>
          <w:noProof/>
          <w:color w:val="0070C0"/>
          <w:spacing w:val="0"/>
          <w:sz w:val="20"/>
          <w:lang w:eastAsia="tr-TR"/>
        </w:rPr>
        <w:drawing>
          <wp:inline distT="0" distB="0" distL="0" distR="0">
            <wp:extent cx="6200775" cy="1538386"/>
            <wp:effectExtent l="19050" t="0" r="952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164" cy="154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7A8" w:rsidRPr="00F610FF" w:rsidRDefault="00FB27FD" w:rsidP="00F610FF">
      <w:pPr>
        <w:spacing w:line="360" w:lineRule="auto"/>
        <w:jc w:val="center"/>
        <w:rPr>
          <w:rFonts w:ascii="Century Gothic" w:hAnsi="Century Gothic"/>
          <w:b/>
          <w:i/>
          <w:color w:val="0070C0"/>
          <w:spacing w:val="0"/>
          <w:sz w:val="20"/>
        </w:rPr>
      </w:pPr>
      <w:r w:rsidRPr="00F610FF">
        <w:rPr>
          <w:rFonts w:ascii="Century Gothic" w:hAnsi="Century Gothic"/>
          <w:b/>
          <w:i/>
          <w:color w:val="0070C0"/>
          <w:spacing w:val="0"/>
          <w:sz w:val="20"/>
        </w:rPr>
        <w:t xml:space="preserve">Çıkarma </w:t>
      </w:r>
      <w:r w:rsidR="00F610FF" w:rsidRPr="00F610FF">
        <w:rPr>
          <w:rFonts w:ascii="Century Gothic" w:hAnsi="Century Gothic"/>
          <w:b/>
          <w:i/>
          <w:color w:val="0070C0"/>
          <w:spacing w:val="0"/>
          <w:sz w:val="20"/>
        </w:rPr>
        <w:t>işlemleri</w:t>
      </w:r>
    </w:p>
    <w:p w:rsidR="007153D4" w:rsidRDefault="00F610FF" w:rsidP="005E0D0A">
      <w:pPr>
        <w:spacing w:line="360" w:lineRule="auto"/>
        <w:rPr>
          <w:rFonts w:ascii="Century Gothic" w:hAnsi="Century Gothic"/>
          <w:noProof/>
          <w:color w:val="0070C0"/>
          <w:spacing w:val="0"/>
          <w:sz w:val="20"/>
          <w:lang w:eastAsia="tr-TR"/>
        </w:rPr>
      </w:pPr>
      <w:r>
        <w:rPr>
          <w:rFonts w:ascii="Century Gothic" w:hAnsi="Century Gothic"/>
          <w:noProof/>
          <w:color w:val="0070C0"/>
          <w:spacing w:val="0"/>
          <w:sz w:val="20"/>
          <w:lang w:eastAsia="tr-TR"/>
        </w:rPr>
        <w:drawing>
          <wp:inline distT="0" distB="0" distL="0" distR="0">
            <wp:extent cx="6660515" cy="2314136"/>
            <wp:effectExtent l="19050" t="0" r="698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2314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EF6" w:rsidRPr="00671003" w:rsidRDefault="00671003" w:rsidP="005E0D0A">
      <w:pPr>
        <w:spacing w:line="360" w:lineRule="auto"/>
        <w:rPr>
          <w:rFonts w:ascii="Century Gothic" w:hAnsi="Century Gothic"/>
          <w:b/>
          <w:color w:val="00B050"/>
          <w:spacing w:val="0"/>
          <w:sz w:val="22"/>
        </w:rPr>
      </w:pPr>
      <w:r w:rsidRPr="00671003">
        <w:rPr>
          <w:rFonts w:ascii="Century Gothic" w:hAnsi="Century Gothic"/>
          <w:b/>
          <w:color w:val="00B050"/>
          <w:spacing w:val="0"/>
          <w:sz w:val="22"/>
        </w:rPr>
        <w:t xml:space="preserve">Verilmeyenli </w:t>
      </w:r>
      <w:r w:rsidR="00F610FF">
        <w:rPr>
          <w:rFonts w:ascii="Century Gothic" w:hAnsi="Century Gothic"/>
          <w:b/>
          <w:color w:val="00B050"/>
          <w:spacing w:val="0"/>
          <w:sz w:val="22"/>
        </w:rPr>
        <w:t>çıkarma işlemleri</w:t>
      </w:r>
    </w:p>
    <w:p w:rsidR="008477A8" w:rsidRPr="00286225" w:rsidRDefault="007153D4" w:rsidP="005E0D0A">
      <w:pPr>
        <w:spacing w:line="360" w:lineRule="auto"/>
        <w:rPr>
          <w:rFonts w:ascii="Century Gothic" w:hAnsi="Century Gothic"/>
          <w:color w:val="0070C0"/>
          <w:spacing w:val="0"/>
          <w:sz w:val="20"/>
        </w:rPr>
      </w:pPr>
      <w:r>
        <w:rPr>
          <w:rFonts w:ascii="Century Gothic" w:hAnsi="Century Gothic"/>
          <w:noProof/>
          <w:color w:val="0070C0"/>
          <w:spacing w:val="0"/>
          <w:sz w:val="20"/>
          <w:lang w:eastAsia="tr-TR"/>
        </w:rPr>
        <w:lastRenderedPageBreak/>
        <w:drawing>
          <wp:inline distT="0" distB="0" distL="0" distR="0">
            <wp:extent cx="6384290" cy="2564747"/>
            <wp:effectExtent l="1905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290" cy="2564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477A8" w:rsidRPr="00286225" w:rsidSect="00817393">
      <w:headerReference w:type="default" r:id="rId22"/>
      <w:pgSz w:w="11906" w:h="16838"/>
      <w:pgMar w:top="284" w:right="566" w:bottom="426" w:left="85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368" w:rsidRDefault="00895368" w:rsidP="00DC0386">
      <w:pPr>
        <w:spacing w:line="240" w:lineRule="auto"/>
      </w:pPr>
      <w:r>
        <w:separator/>
      </w:r>
    </w:p>
  </w:endnote>
  <w:endnote w:type="continuationSeparator" w:id="0">
    <w:p w:rsidR="00895368" w:rsidRDefault="00895368" w:rsidP="00DC03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368" w:rsidRDefault="00895368" w:rsidP="00DC0386">
      <w:pPr>
        <w:spacing w:line="240" w:lineRule="auto"/>
      </w:pPr>
      <w:r>
        <w:separator/>
      </w:r>
    </w:p>
  </w:footnote>
  <w:footnote w:type="continuationSeparator" w:id="0">
    <w:p w:rsidR="00895368" w:rsidRDefault="00895368" w:rsidP="00DC03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AC2" w:rsidRPr="00937200" w:rsidRDefault="00937200" w:rsidP="00937200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81"/>
    <w:rsid w:val="00025161"/>
    <w:rsid w:val="00037492"/>
    <w:rsid w:val="00052A57"/>
    <w:rsid w:val="00055EFA"/>
    <w:rsid w:val="0007022D"/>
    <w:rsid w:val="00086C76"/>
    <w:rsid w:val="00090E5A"/>
    <w:rsid w:val="00093BE3"/>
    <w:rsid w:val="00094B90"/>
    <w:rsid w:val="000A3F0C"/>
    <w:rsid w:val="000A4D3A"/>
    <w:rsid w:val="000B46C4"/>
    <w:rsid w:val="000D4DB2"/>
    <w:rsid w:val="000F5F13"/>
    <w:rsid w:val="0010627D"/>
    <w:rsid w:val="001329B8"/>
    <w:rsid w:val="001343E1"/>
    <w:rsid w:val="00135EED"/>
    <w:rsid w:val="001368BE"/>
    <w:rsid w:val="00160336"/>
    <w:rsid w:val="001767DD"/>
    <w:rsid w:val="00183AD5"/>
    <w:rsid w:val="001961A2"/>
    <w:rsid w:val="001E4783"/>
    <w:rsid w:val="001E71B8"/>
    <w:rsid w:val="001F7BBE"/>
    <w:rsid w:val="00205FE2"/>
    <w:rsid w:val="002405BF"/>
    <w:rsid w:val="00242CCD"/>
    <w:rsid w:val="00247368"/>
    <w:rsid w:val="002669E1"/>
    <w:rsid w:val="00267CFA"/>
    <w:rsid w:val="00276D64"/>
    <w:rsid w:val="002860F2"/>
    <w:rsid w:val="00286225"/>
    <w:rsid w:val="002D275F"/>
    <w:rsid w:val="002D7019"/>
    <w:rsid w:val="002E0192"/>
    <w:rsid w:val="00320829"/>
    <w:rsid w:val="00356058"/>
    <w:rsid w:val="00362AA1"/>
    <w:rsid w:val="003706C7"/>
    <w:rsid w:val="00372940"/>
    <w:rsid w:val="003A74CF"/>
    <w:rsid w:val="003B5681"/>
    <w:rsid w:val="003C652A"/>
    <w:rsid w:val="003E4636"/>
    <w:rsid w:val="003E51C3"/>
    <w:rsid w:val="003E545D"/>
    <w:rsid w:val="003E6876"/>
    <w:rsid w:val="003E7DE9"/>
    <w:rsid w:val="00441BA3"/>
    <w:rsid w:val="004422F9"/>
    <w:rsid w:val="00445522"/>
    <w:rsid w:val="00480F87"/>
    <w:rsid w:val="00486EBD"/>
    <w:rsid w:val="004936B8"/>
    <w:rsid w:val="004B3681"/>
    <w:rsid w:val="004C52CF"/>
    <w:rsid w:val="005047BB"/>
    <w:rsid w:val="0052712C"/>
    <w:rsid w:val="00560EF8"/>
    <w:rsid w:val="00593FDD"/>
    <w:rsid w:val="005A2C54"/>
    <w:rsid w:val="005E0D0A"/>
    <w:rsid w:val="005F281B"/>
    <w:rsid w:val="005F5C87"/>
    <w:rsid w:val="00604242"/>
    <w:rsid w:val="00611074"/>
    <w:rsid w:val="00622A4E"/>
    <w:rsid w:val="0062573D"/>
    <w:rsid w:val="00642C4B"/>
    <w:rsid w:val="006549B1"/>
    <w:rsid w:val="00671003"/>
    <w:rsid w:val="00687C00"/>
    <w:rsid w:val="006A720C"/>
    <w:rsid w:val="006B1A6B"/>
    <w:rsid w:val="006B4BCE"/>
    <w:rsid w:val="006E225D"/>
    <w:rsid w:val="006F02C9"/>
    <w:rsid w:val="007035CE"/>
    <w:rsid w:val="007153D4"/>
    <w:rsid w:val="00723C07"/>
    <w:rsid w:val="00744F87"/>
    <w:rsid w:val="00745B8A"/>
    <w:rsid w:val="00770AFF"/>
    <w:rsid w:val="007A67F7"/>
    <w:rsid w:val="007C4892"/>
    <w:rsid w:val="007D117B"/>
    <w:rsid w:val="007D2FBD"/>
    <w:rsid w:val="00810E08"/>
    <w:rsid w:val="00811D24"/>
    <w:rsid w:val="00817393"/>
    <w:rsid w:val="00827E73"/>
    <w:rsid w:val="008477A8"/>
    <w:rsid w:val="00895368"/>
    <w:rsid w:val="0089693A"/>
    <w:rsid w:val="008D51D5"/>
    <w:rsid w:val="00900EBC"/>
    <w:rsid w:val="00937200"/>
    <w:rsid w:val="00941280"/>
    <w:rsid w:val="0094315B"/>
    <w:rsid w:val="0097164C"/>
    <w:rsid w:val="00977B82"/>
    <w:rsid w:val="009955F3"/>
    <w:rsid w:val="009A20E2"/>
    <w:rsid w:val="009A24E8"/>
    <w:rsid w:val="009B3848"/>
    <w:rsid w:val="00A0638E"/>
    <w:rsid w:val="00A178FE"/>
    <w:rsid w:val="00A17E99"/>
    <w:rsid w:val="00A53D07"/>
    <w:rsid w:val="00A54977"/>
    <w:rsid w:val="00A57EF6"/>
    <w:rsid w:val="00A66C7E"/>
    <w:rsid w:val="00A857E9"/>
    <w:rsid w:val="00A91944"/>
    <w:rsid w:val="00AA4B8D"/>
    <w:rsid w:val="00AB1277"/>
    <w:rsid w:val="00AD0FDC"/>
    <w:rsid w:val="00AF65EC"/>
    <w:rsid w:val="00B05490"/>
    <w:rsid w:val="00B1408E"/>
    <w:rsid w:val="00B560F8"/>
    <w:rsid w:val="00B66206"/>
    <w:rsid w:val="00B95A2B"/>
    <w:rsid w:val="00B97A23"/>
    <w:rsid w:val="00BB01C9"/>
    <w:rsid w:val="00C62A30"/>
    <w:rsid w:val="00C96C3F"/>
    <w:rsid w:val="00CC1EEB"/>
    <w:rsid w:val="00CC2AC2"/>
    <w:rsid w:val="00CE59B5"/>
    <w:rsid w:val="00D347CA"/>
    <w:rsid w:val="00D57C6F"/>
    <w:rsid w:val="00D83914"/>
    <w:rsid w:val="00D9299A"/>
    <w:rsid w:val="00D97985"/>
    <w:rsid w:val="00DB14DC"/>
    <w:rsid w:val="00DC0386"/>
    <w:rsid w:val="00DD6D29"/>
    <w:rsid w:val="00DE34B8"/>
    <w:rsid w:val="00E17347"/>
    <w:rsid w:val="00E22181"/>
    <w:rsid w:val="00E36FE9"/>
    <w:rsid w:val="00E717AA"/>
    <w:rsid w:val="00E87B0E"/>
    <w:rsid w:val="00E91AB6"/>
    <w:rsid w:val="00EB2D0B"/>
    <w:rsid w:val="00EB71D6"/>
    <w:rsid w:val="00EC572A"/>
    <w:rsid w:val="00ED490D"/>
    <w:rsid w:val="00EE614A"/>
    <w:rsid w:val="00EF1E34"/>
    <w:rsid w:val="00F07162"/>
    <w:rsid w:val="00F102F3"/>
    <w:rsid w:val="00F15DC4"/>
    <w:rsid w:val="00F25712"/>
    <w:rsid w:val="00F521DF"/>
    <w:rsid w:val="00F610FF"/>
    <w:rsid w:val="00F85FBB"/>
    <w:rsid w:val="00FB04EA"/>
    <w:rsid w:val="00FB2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6BDB7-EDEA-449B-B99E-3CFB22F95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Calibri" w:hAnsi="Tahoma" w:cs="Tahoma"/>
        <w:lang w:val="tr-TR" w:eastAsia="tr-TR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336"/>
    <w:pPr>
      <w:spacing w:line="480" w:lineRule="auto"/>
    </w:pPr>
    <w:rPr>
      <w:color w:val="7030A0"/>
      <w:spacing w:val="20"/>
      <w:sz w:val="24"/>
      <w:szCs w:val="1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C7E"/>
    <w:pPr>
      <w:spacing w:line="240" w:lineRule="auto"/>
    </w:pPr>
    <w:rPr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66C7E"/>
    <w:rPr>
      <w:sz w:val="16"/>
      <w:szCs w:val="16"/>
    </w:rPr>
  </w:style>
  <w:style w:type="table" w:styleId="TabloKlavuzu">
    <w:name w:val="Table Grid"/>
    <w:basedOn w:val="NormalTablo"/>
    <w:uiPriority w:val="59"/>
    <w:rsid w:val="00183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38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DC0386"/>
    <w:rPr>
      <w:color w:val="7030A0"/>
      <w:spacing w:val="20"/>
      <w:sz w:val="24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C038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C0386"/>
    <w:rPr>
      <w:color w:val="7030A0"/>
      <w:spacing w:val="20"/>
      <w:sz w:val="24"/>
      <w:szCs w:val="18"/>
      <w:lang w:eastAsia="en-US"/>
    </w:rPr>
  </w:style>
  <w:style w:type="character" w:styleId="Kpr">
    <w:name w:val="Hyperlink"/>
    <w:uiPriority w:val="99"/>
    <w:unhideWhenUsed/>
    <w:rsid w:val="00CC2A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yedek%20erkut\2.s&#305;n&#305;f\her%20cumaya%20bir%20hikaye\her%20cumaya%20bir%20hikaye%2012.okumak%20(al&#305;nt&#305;).doc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5658B-2609-4C33-850D-93EECB672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her cumaya bir hikaye 12.okumak (alıntı).doc</Template>
  <TotalTime>1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doğan</cp:lastModifiedBy>
  <cp:revision>4</cp:revision>
  <cp:lastPrinted>2015-11-27T06:53:00Z</cp:lastPrinted>
  <dcterms:created xsi:type="dcterms:W3CDTF">2015-12-10T19:08:00Z</dcterms:created>
  <dcterms:modified xsi:type="dcterms:W3CDTF">2015-12-11T12:24:00Z</dcterms:modified>
</cp:coreProperties>
</file>