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468" w:rsidRPr="00005B9A" w:rsidRDefault="00B25468" w:rsidP="00B25468">
      <w:pPr>
        <w:pStyle w:val="AralkYok"/>
        <w:numPr>
          <w:ilvl w:val="0"/>
          <w:numId w:val="1"/>
        </w:numPr>
        <w:rPr>
          <w:rFonts w:ascii="Cambria Math" w:hAnsi="Cambria Math" w:cs="Arial"/>
          <w:sz w:val="28"/>
        </w:rPr>
      </w:pPr>
      <w:r w:rsidRPr="00005B9A">
        <w:rPr>
          <w:rFonts w:ascii="Cambria Math" w:hAnsi="Cambria Math"/>
          <w:sz w:val="28"/>
        </w:rPr>
        <w:t>A</w:t>
      </w:r>
      <w:r w:rsidRPr="00005B9A">
        <w:rPr>
          <w:rFonts w:ascii="Cambria Math" w:hAnsi="Cambria Math" w:cs="Arial"/>
          <w:sz w:val="28"/>
        </w:rPr>
        <w:t>şağıdaki toplama işlemlerin</w:t>
      </w:r>
      <w:r>
        <w:rPr>
          <w:rFonts w:ascii="Cambria Math" w:hAnsi="Cambria Math" w:cs="Arial"/>
          <w:sz w:val="28"/>
        </w:rPr>
        <w:t xml:space="preserve">de </w:t>
      </w:r>
      <w:r w:rsidRPr="00C427B2">
        <w:rPr>
          <w:rFonts w:ascii="Cambria Math" w:hAnsi="Cambria Math" w:cs="Arial"/>
          <w:b/>
          <w:sz w:val="28"/>
        </w:rPr>
        <w:t>verilmeyen toplananı</w:t>
      </w:r>
      <w:r>
        <w:rPr>
          <w:rFonts w:ascii="Cambria Math" w:hAnsi="Cambria Math" w:cs="Arial"/>
          <w:sz w:val="28"/>
        </w:rPr>
        <w:t xml:space="preserve"> bulalım.</w:t>
      </w:r>
    </w:p>
    <w:p w:rsidR="008A75EC" w:rsidRDefault="008C24FE" w:rsidP="008A75EC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064" style="width:34.9pt;height:56.25pt;mso-position-horizontal-relative:char;mso-position-vertical-relative:line" coordorigin="1391,1796" coordsize="698,1125">
            <v:rect id="_x0000_s1065" style="position:absolute;left:1391;top:1796;width:698;height:1125" fillcolor="#ffc" strokecolor="#e36c0a [2409]">
              <v:shadow on="t"/>
              <v:textbox style="mso-next-textbox:#_x0000_s1065" inset="0,0,0,0">
                <w:txbxContent>
                  <w:p w:rsidR="00A072AF" w:rsidRPr="008A75EC" w:rsidRDefault="00A072AF" w:rsidP="008A75EC"/>
                </w:txbxContent>
              </v:textbox>
            </v:rect>
            <v:rect id="_x0000_s1066" style="position:absolute;left:1403;top:2182;width:668;height:311" fillcolor="white [3212]" strokecolor="#548dd4 [1951]">
              <v:textbox style="mso-next-textbox:#_x0000_s1066" inset="0,0,0,0">
                <w:txbxContent>
                  <w:p w:rsidR="00A072AF" w:rsidRPr="00B25468" w:rsidRDefault="00A072AF" w:rsidP="008A75EC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+ 5</w:t>
                    </w:r>
                  </w:p>
                </w:txbxContent>
              </v:textbox>
            </v:rect>
            <v:rect id="_x0000_s1067" style="position:absolute;left:1403;top:2587;width:668;height:311" fillcolor="white [3212]" strokecolor="#548dd4 [1951]">
              <v:textbox style="mso-next-textbox:#_x0000_s1067" inset="0,0,0,0">
                <w:txbxContent>
                  <w:p w:rsidR="00A072AF" w:rsidRPr="00B25468" w:rsidRDefault="00A072AF" w:rsidP="008A75EC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8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8" type="#_x0000_t32" style="position:absolute;left:1430;top:2551;width:641;height:0" o:connectortype="straight" filled="t" fillcolor="#ffc" strokecolor="black [3213]" strokeweight="1.5pt"/>
            <v:rect id="_x0000_s1069" style="position:absolute;left:1400;top:1826;width:668;height:311" fillcolor="white [3212]" strokecolor="#548dd4 [1951]">
              <v:textbox style="mso-next-textbox:#_x0000_s1069" inset="0,0,0,0">
                <w:txbxContent>
                  <w:p w:rsidR="00A072AF" w:rsidRPr="00B25468" w:rsidRDefault="00A072AF" w:rsidP="008A75EC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="008A75EC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063" style="width:34.9pt;height:56.25pt;mso-position-horizontal-relative:char;mso-position-vertical-relative:line" coordorigin="1391,1796" coordsize="698,1125">
            <v:rect id="_x0000_s1039" style="position:absolute;left:1391;top:1796;width:698;height:1125" fillcolor="#ffc" strokecolor="#e36c0a [2409]">
              <v:shadow on="t"/>
              <v:textbox style="mso-next-textbox:#_x0000_s1039" inset="0,0,0,0">
                <w:txbxContent>
                  <w:p w:rsidR="00A072AF" w:rsidRPr="008A75EC" w:rsidRDefault="00A072AF" w:rsidP="008A75EC"/>
                </w:txbxContent>
              </v:textbox>
            </v:rect>
            <v:rect id="_x0000_s1041" style="position:absolute;left:1403;top:2182;width:668;height:311" fillcolor="white [3212]" strokecolor="#548dd4 [1951]">
              <v:textbox style="mso-next-textbox:#_x0000_s1041" inset="0,0,0,0">
                <w:txbxContent>
                  <w:p w:rsidR="00A072AF" w:rsidRPr="00B25468" w:rsidRDefault="00A072AF" w:rsidP="00B25468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+ </w:t>
                    </w:r>
                  </w:p>
                </w:txbxContent>
              </v:textbox>
            </v:rect>
            <v:rect id="_x0000_s1061" style="position:absolute;left:1403;top:2587;width:668;height:311" fillcolor="white [3212]" strokecolor="#548dd4 [1951]">
              <v:textbox style="mso-next-textbox:#_x0000_s1061" inset="0,0,0,0">
                <w:txbxContent>
                  <w:p w:rsidR="00A072AF" w:rsidRPr="00B25468" w:rsidRDefault="00A072AF" w:rsidP="008A75EC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12</w:t>
                    </w:r>
                  </w:p>
                </w:txbxContent>
              </v:textbox>
            </v:rect>
            <v:shape id="_x0000_s1040" type="#_x0000_t32" style="position:absolute;left:1430;top:2551;width:641;height:0" o:connectortype="straight" filled="t" fillcolor="#ffc" strokecolor="black [3213]" strokeweight="1.5pt"/>
            <v:rect id="_x0000_s1062" style="position:absolute;left:1400;top:1826;width:668;height:311" fillcolor="white [3212]" strokecolor="#548dd4 [1951]">
              <v:textbox style="mso-next-textbox:#_x0000_s1062" inset="0,0,0,0">
                <w:txbxContent>
                  <w:p w:rsidR="00A072AF" w:rsidRPr="00B25468" w:rsidRDefault="00A072AF" w:rsidP="008A75EC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 7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8A75EC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076" style="width:34.9pt;height:56.25pt;mso-position-horizontal-relative:char;mso-position-vertical-relative:line" coordorigin="1391,1796" coordsize="698,1125">
            <v:rect id="_x0000_s1077" style="position:absolute;left:1391;top:1796;width:698;height:1125" fillcolor="#ffc" strokecolor="#e36c0a [2409]">
              <v:shadow on="t"/>
              <v:textbox style="mso-next-textbox:#_x0000_s1077" inset="0,0,0,0">
                <w:txbxContent>
                  <w:p w:rsidR="00A072AF" w:rsidRPr="008A75EC" w:rsidRDefault="00A072AF" w:rsidP="008A75EC"/>
                </w:txbxContent>
              </v:textbox>
            </v:rect>
            <v:rect id="_x0000_s1078" style="position:absolute;left:1403;top:2182;width:668;height:311" fillcolor="white [3212]" strokecolor="#548dd4 [1951]">
              <v:textbox style="mso-next-textbox:#_x0000_s1078" inset="0,0,0,0">
                <w:txbxContent>
                  <w:p w:rsidR="00A072AF" w:rsidRPr="00B25468" w:rsidRDefault="00A072AF" w:rsidP="008A75EC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+ 4</w:t>
                    </w:r>
                  </w:p>
                </w:txbxContent>
              </v:textbox>
            </v:rect>
            <v:rect id="_x0000_s1079" style="position:absolute;left:1403;top:2587;width:668;height:311" fillcolor="white [3212]" strokecolor="#548dd4 [1951]">
              <v:textbox style="mso-next-textbox:#_x0000_s1079" inset="0,0,0,0">
                <w:txbxContent>
                  <w:p w:rsidR="00A072AF" w:rsidRPr="00B25468" w:rsidRDefault="00A072AF" w:rsidP="008A75EC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9</w:t>
                    </w:r>
                  </w:p>
                </w:txbxContent>
              </v:textbox>
            </v:rect>
            <v:shape id="_x0000_s1080" type="#_x0000_t32" style="position:absolute;left:1430;top:2551;width:641;height:0" o:connectortype="straight" filled="t" fillcolor="#ffc" strokecolor="black [3213]" strokeweight="1.5pt"/>
            <v:rect id="_x0000_s1081" style="position:absolute;left:1400;top:1826;width:668;height:311" fillcolor="white [3212]" strokecolor="#548dd4 [1951]">
              <v:textbox style="mso-next-textbox:#_x0000_s1081" inset="0,0,0,0">
                <w:txbxContent>
                  <w:p w:rsidR="00A072AF" w:rsidRPr="00B25468" w:rsidRDefault="00A072AF" w:rsidP="008A75EC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="008A75EC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070" style="width:34.9pt;height:56.25pt;mso-position-horizontal-relative:char;mso-position-vertical-relative:line" coordorigin="1391,1796" coordsize="698,1125">
            <v:rect id="_x0000_s1071" style="position:absolute;left:1391;top:1796;width:698;height:1125" fillcolor="#ffc" strokecolor="#e36c0a [2409]">
              <v:shadow on="t"/>
              <v:textbox style="mso-next-textbox:#_x0000_s1071" inset="0,0,0,0">
                <w:txbxContent>
                  <w:p w:rsidR="00A072AF" w:rsidRPr="008A75EC" w:rsidRDefault="00A072AF" w:rsidP="008A75EC"/>
                </w:txbxContent>
              </v:textbox>
            </v:rect>
            <v:rect id="_x0000_s1072" style="position:absolute;left:1403;top:2182;width:668;height:311" fillcolor="white [3212]" strokecolor="#548dd4 [1951]">
              <v:textbox style="mso-next-textbox:#_x0000_s1072" inset="0,0,0,0">
                <w:txbxContent>
                  <w:p w:rsidR="00A072AF" w:rsidRPr="00B25468" w:rsidRDefault="00A072AF" w:rsidP="008A75EC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+ </w:t>
                    </w:r>
                  </w:p>
                </w:txbxContent>
              </v:textbox>
            </v:rect>
            <v:rect id="_x0000_s1073" style="position:absolute;left:1403;top:2587;width:668;height:311" fillcolor="white [3212]" strokecolor="#548dd4 [1951]">
              <v:textbox style="mso-next-textbox:#_x0000_s1073" inset="0,0,0,0">
                <w:txbxContent>
                  <w:p w:rsidR="00A072AF" w:rsidRPr="00B25468" w:rsidRDefault="00A072AF" w:rsidP="008A75EC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10</w:t>
                    </w:r>
                  </w:p>
                </w:txbxContent>
              </v:textbox>
            </v:rect>
            <v:shape id="_x0000_s1074" type="#_x0000_t32" style="position:absolute;left:1430;top:2551;width:641;height:0" o:connectortype="straight" filled="t" fillcolor="#ffc" strokecolor="black [3213]" strokeweight="1.5pt"/>
            <v:rect id="_x0000_s1075" style="position:absolute;left:1400;top:1826;width:668;height:311" fillcolor="white [3212]" strokecolor="#548dd4 [1951]">
              <v:textbox style="mso-next-textbox:#_x0000_s1075" inset="0,0,0,0">
                <w:txbxContent>
                  <w:p w:rsidR="00A072AF" w:rsidRPr="00B25468" w:rsidRDefault="00A072AF" w:rsidP="008A75EC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 6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8A75EC">
        <w:rPr>
          <w:rFonts w:ascii="Cambria Math" w:hAnsi="Cambria Math"/>
          <w:sz w:val="28"/>
        </w:rPr>
        <w:tab/>
      </w:r>
      <w:r w:rsidR="008A75EC">
        <w:rPr>
          <w:rFonts w:ascii="Cambria Math" w:hAnsi="Cambria Math"/>
          <w:sz w:val="28"/>
        </w:rPr>
        <w:tab/>
      </w:r>
      <w:r w:rsidR="008A75EC">
        <w:rPr>
          <w:rFonts w:ascii="Cambria Math" w:hAnsi="Cambria Math"/>
          <w:sz w:val="28"/>
        </w:rPr>
        <w:tab/>
      </w:r>
      <w:r w:rsidR="008A75EC">
        <w:rPr>
          <w:rFonts w:ascii="Cambria Math" w:hAnsi="Cambria Math"/>
          <w:sz w:val="28"/>
        </w:rPr>
        <w:tab/>
      </w:r>
    </w:p>
    <w:p w:rsidR="00DA1012" w:rsidRDefault="008C24FE" w:rsidP="008A75EC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100" style="width:34.9pt;height:56.25pt;mso-position-horizontal-relative:char;mso-position-vertical-relative:line" coordorigin="1391,1796" coordsize="698,1125">
            <v:rect id="_x0000_s1101" style="position:absolute;left:1391;top:1796;width:698;height:1125" fillcolor="#ffc" strokecolor="#e36c0a [2409]">
              <v:shadow on="t"/>
              <v:textbox style="mso-next-textbox:#_x0000_s1101" inset="0,0,0,0">
                <w:txbxContent>
                  <w:p w:rsidR="00A072AF" w:rsidRPr="008A75EC" w:rsidRDefault="00A072AF" w:rsidP="00DA1012"/>
                </w:txbxContent>
              </v:textbox>
            </v:rect>
            <v:rect id="_x0000_s1102" style="position:absolute;left:1403;top:2182;width:668;height:311" fillcolor="white [3212]" strokecolor="#548dd4 [1951]">
              <v:textbox style="mso-next-textbox:#_x0000_s1102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+ 3</w:t>
                    </w:r>
                  </w:p>
                </w:txbxContent>
              </v:textbox>
            </v:rect>
            <v:rect id="_x0000_s1103" style="position:absolute;left:1403;top:2587;width:668;height:311" fillcolor="white [3212]" strokecolor="#548dd4 [1951]">
              <v:textbox style="mso-next-textbox:#_x0000_s1103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6</w:t>
                    </w:r>
                  </w:p>
                </w:txbxContent>
              </v:textbox>
            </v:rect>
            <v:shape id="_x0000_s1104" type="#_x0000_t32" style="position:absolute;left:1430;top:2551;width:641;height:0" o:connectortype="straight" filled="t" fillcolor="#ffc" strokecolor="black [3213]" strokeweight="1.5pt"/>
            <v:rect id="_x0000_s1105" style="position:absolute;left:1400;top:1826;width:668;height:311" fillcolor="white [3212]" strokecolor="#548dd4 [1951]">
              <v:textbox style="mso-next-textbox:#_x0000_s1105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="00DA1012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094" style="width:34.9pt;height:56.25pt;mso-position-horizontal-relative:char;mso-position-vertical-relative:line" coordorigin="1391,1796" coordsize="698,1125">
            <v:rect id="_x0000_s1095" style="position:absolute;left:1391;top:1796;width:698;height:1125" fillcolor="#ffc" strokecolor="#e36c0a [2409]">
              <v:shadow on="t"/>
              <v:textbox style="mso-next-textbox:#_x0000_s1095" inset="0,0,0,0">
                <w:txbxContent>
                  <w:p w:rsidR="00A072AF" w:rsidRPr="008A75EC" w:rsidRDefault="00A072AF" w:rsidP="00DA1012"/>
                </w:txbxContent>
              </v:textbox>
            </v:rect>
            <v:rect id="_x0000_s1096" style="position:absolute;left:1403;top:2182;width:668;height:311" fillcolor="white [3212]" strokecolor="#548dd4 [1951]">
              <v:textbox style="mso-next-textbox:#_x0000_s1096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+ </w:t>
                    </w:r>
                  </w:p>
                </w:txbxContent>
              </v:textbox>
            </v:rect>
            <v:rect id="_x0000_s1097" style="position:absolute;left:1403;top:2587;width:668;height:311" fillcolor="white [3212]" strokecolor="#548dd4 [1951]">
              <v:textbox style="mso-next-textbox:#_x0000_s1097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7</w:t>
                    </w:r>
                  </w:p>
                </w:txbxContent>
              </v:textbox>
            </v:rect>
            <v:shape id="_x0000_s1098" type="#_x0000_t32" style="position:absolute;left:1430;top:2551;width:641;height:0" o:connectortype="straight" filled="t" fillcolor="#ffc" strokecolor="black [3213]" strokeweight="1.5pt"/>
            <v:rect id="_x0000_s1099" style="position:absolute;left:1400;top:1826;width:668;height:311" fillcolor="white [3212]" strokecolor="#548dd4 [1951]">
              <v:textbox style="mso-next-textbox:#_x0000_s1099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 4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DA1012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088" style="width:34.9pt;height:56.25pt;mso-position-horizontal-relative:char;mso-position-vertical-relative:line" coordorigin="1391,1796" coordsize="698,1125">
            <v:rect id="_x0000_s1089" style="position:absolute;left:1391;top:1796;width:698;height:1125" fillcolor="#ffc" strokecolor="#e36c0a [2409]">
              <v:shadow on="t"/>
              <v:textbox style="mso-next-textbox:#_x0000_s1089" inset="0,0,0,0">
                <w:txbxContent>
                  <w:p w:rsidR="00A072AF" w:rsidRPr="008A75EC" w:rsidRDefault="00A072AF" w:rsidP="00DA1012"/>
                </w:txbxContent>
              </v:textbox>
            </v:rect>
            <v:rect id="_x0000_s1090" style="position:absolute;left:1403;top:2182;width:668;height:311" fillcolor="white [3212]" strokecolor="#548dd4 [1951]">
              <v:textbox style="mso-next-textbox:#_x0000_s1090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+ 5</w:t>
                    </w:r>
                  </w:p>
                </w:txbxContent>
              </v:textbox>
            </v:rect>
            <v:rect id="_x0000_s1091" style="position:absolute;left:1403;top:2587;width:668;height:311" fillcolor="white [3212]" strokecolor="#548dd4 [1951]">
              <v:textbox style="mso-next-textbox:#_x0000_s1091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7</w:t>
                    </w:r>
                  </w:p>
                </w:txbxContent>
              </v:textbox>
            </v:rect>
            <v:shape id="_x0000_s1092" type="#_x0000_t32" style="position:absolute;left:1430;top:2551;width:641;height:0" o:connectortype="straight" filled="t" fillcolor="#ffc" strokecolor="black [3213]" strokeweight="1.5pt"/>
            <v:rect id="_x0000_s1093" style="position:absolute;left:1400;top:1826;width:668;height:311" fillcolor="white [3212]" strokecolor="#548dd4 [1951]">
              <v:textbox style="mso-next-textbox:#_x0000_s1093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="00DA1012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082" style="width:34.9pt;height:56.25pt;mso-position-horizontal-relative:char;mso-position-vertical-relative:line" coordorigin="1391,1796" coordsize="698,1125">
            <v:rect id="_x0000_s1083" style="position:absolute;left:1391;top:1796;width:698;height:1125" fillcolor="#ffc" strokecolor="#e36c0a [2409]">
              <v:shadow on="t"/>
              <v:textbox style="mso-next-textbox:#_x0000_s1083" inset="0,0,0,0">
                <w:txbxContent>
                  <w:p w:rsidR="00A072AF" w:rsidRPr="008A75EC" w:rsidRDefault="00A072AF" w:rsidP="00DA1012"/>
                </w:txbxContent>
              </v:textbox>
            </v:rect>
            <v:rect id="_x0000_s1084" style="position:absolute;left:1403;top:2182;width:668;height:311" fillcolor="white [3212]" strokecolor="#548dd4 [1951]">
              <v:textbox style="mso-next-textbox:#_x0000_s1084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+ </w:t>
                    </w:r>
                  </w:p>
                </w:txbxContent>
              </v:textbox>
            </v:rect>
            <v:rect id="_x0000_s1085" style="position:absolute;left:1403;top:2587;width:668;height:311" fillcolor="white [3212]" strokecolor="#548dd4 [1951]">
              <v:textbox style="mso-next-textbox:#_x0000_s1085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12</w:t>
                    </w:r>
                  </w:p>
                </w:txbxContent>
              </v:textbox>
            </v:rect>
            <v:shape id="_x0000_s1086" type="#_x0000_t32" style="position:absolute;left:1430;top:2551;width:641;height:0" o:connectortype="straight" filled="t" fillcolor="#ffc" strokecolor="black [3213]" strokeweight="1.5pt"/>
            <v:rect id="_x0000_s1087" style="position:absolute;left:1400;top:1826;width:668;height:311" fillcolor="white [3212]" strokecolor="#548dd4 [1951]">
              <v:textbox style="mso-next-textbox:#_x0000_s1087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 9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DA1012" w:rsidRDefault="00DA1012" w:rsidP="008A75EC">
      <w:pPr>
        <w:pStyle w:val="AralkYok"/>
        <w:rPr>
          <w:rFonts w:ascii="Cambria Math" w:hAnsi="Cambria Math"/>
          <w:sz w:val="28"/>
        </w:rPr>
      </w:pPr>
    </w:p>
    <w:p w:rsidR="00DA1012" w:rsidRDefault="008C24FE" w:rsidP="008A75EC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124" style="width:34.9pt;height:56.25pt;mso-position-horizontal-relative:char;mso-position-vertical-relative:line" coordorigin="1391,1796" coordsize="698,1125">
            <v:rect id="_x0000_s1125" style="position:absolute;left:1391;top:1796;width:698;height:1125" fillcolor="#ffc" strokecolor="#e36c0a [2409]">
              <v:shadow on="t"/>
              <v:textbox style="mso-next-textbox:#_x0000_s1125" inset="0,0,0,0">
                <w:txbxContent>
                  <w:p w:rsidR="00A072AF" w:rsidRPr="008A75EC" w:rsidRDefault="00A072AF" w:rsidP="00DA1012"/>
                </w:txbxContent>
              </v:textbox>
            </v:rect>
            <v:rect id="_x0000_s1126" style="position:absolute;left:1403;top:2182;width:668;height:311" fillcolor="white [3212]" strokecolor="#548dd4 [1951]">
              <v:textbox style="mso-next-textbox:#_x0000_s1126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  3</w:t>
                    </w:r>
                  </w:p>
                </w:txbxContent>
              </v:textbox>
            </v:rect>
            <v:rect id="_x0000_s1127" style="position:absolute;left:1403;top:2587;width:668;height:311" fillcolor="white [3212]" strokecolor="#548dd4 [1951]">
              <v:textbox style="mso-next-textbox:#_x0000_s1127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10</w:t>
                    </w:r>
                  </w:p>
                </w:txbxContent>
              </v:textbox>
            </v:rect>
            <v:shape id="_x0000_s1128" type="#_x0000_t32" style="position:absolute;left:1430;top:2551;width:641;height:0" o:connectortype="straight" filled="t" fillcolor="#ffc" strokecolor="black [3213]" strokeweight="1.5pt"/>
            <v:rect id="_x0000_s1129" style="position:absolute;left:1400;top:1826;width:668;height:311" fillcolor="white [3212]" strokecolor="#548dd4 [1951]">
              <v:textbox style="mso-next-textbox:#_x0000_s1129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="00DA1012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118" style="width:34.9pt;height:56.25pt;mso-position-horizontal-relative:char;mso-position-vertical-relative:line" coordorigin="1391,1796" coordsize="698,1125">
            <v:rect id="_x0000_s1119" style="position:absolute;left:1391;top:1796;width:698;height:1125" fillcolor="#ffc" strokecolor="#e36c0a [2409]">
              <v:shadow on="t"/>
              <v:textbox style="mso-next-textbox:#_x0000_s1119" inset="0,0,0,0">
                <w:txbxContent>
                  <w:p w:rsidR="00A072AF" w:rsidRPr="008A75EC" w:rsidRDefault="00A072AF" w:rsidP="00DA1012"/>
                </w:txbxContent>
              </v:textbox>
            </v:rect>
            <v:rect id="_x0000_s1120" style="position:absolute;left:1403;top:2182;width:668;height:311" fillcolor="white [3212]" strokecolor="#548dd4 [1951]">
              <v:textbox style="mso-next-textbox:#_x0000_s1120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+ </w:t>
                    </w:r>
                  </w:p>
                </w:txbxContent>
              </v:textbox>
            </v:rect>
            <v:rect id="_x0000_s1121" style="position:absolute;left:1403;top:2587;width:668;height:311" fillcolor="white [3212]" strokecolor="#548dd4 [1951]">
              <v:textbox style="mso-next-textbox:#_x0000_s1121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13</w:t>
                    </w:r>
                  </w:p>
                </w:txbxContent>
              </v:textbox>
            </v:rect>
            <v:shape id="_x0000_s1122" type="#_x0000_t32" style="position:absolute;left:1430;top:2551;width:641;height:0" o:connectortype="straight" filled="t" fillcolor="#ffc" strokecolor="black [3213]" strokeweight="1.5pt"/>
            <v:rect id="_x0000_s1123" style="position:absolute;left:1400;top:1826;width:668;height:311" fillcolor="white [3212]" strokecolor="#548dd4 [1951]">
              <v:textbox style="mso-next-textbox:#_x0000_s1123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  9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DA1012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112" style="width:34.9pt;height:56.25pt;mso-position-horizontal-relative:char;mso-position-vertical-relative:line" coordorigin="1391,1796" coordsize="698,1125">
            <v:rect id="_x0000_s1113" style="position:absolute;left:1391;top:1796;width:698;height:1125" fillcolor="#ffc" strokecolor="#e36c0a [2409]">
              <v:shadow on="t"/>
              <v:textbox style="mso-next-textbox:#_x0000_s1113" inset="0,0,0,0">
                <w:txbxContent>
                  <w:p w:rsidR="00A072AF" w:rsidRPr="008A75EC" w:rsidRDefault="00A072AF" w:rsidP="00DA1012"/>
                </w:txbxContent>
              </v:textbox>
            </v:rect>
            <v:rect id="_x0000_s1114" style="position:absolute;left:1403;top:2182;width:668;height:311" fillcolor="white [3212]" strokecolor="#548dd4 [1951]">
              <v:textbox style="mso-next-textbox:#_x0000_s1114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+ 6</w:t>
                    </w:r>
                  </w:p>
                </w:txbxContent>
              </v:textbox>
            </v:rect>
            <v:rect id="_x0000_s1115" style="position:absolute;left:1403;top:2587;width:668;height:311" fillcolor="white [3212]" strokecolor="#548dd4 [1951]">
              <v:textbox style="mso-next-textbox:#_x0000_s1115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11</w:t>
                    </w:r>
                  </w:p>
                </w:txbxContent>
              </v:textbox>
            </v:rect>
            <v:shape id="_x0000_s1116" type="#_x0000_t32" style="position:absolute;left:1430;top:2551;width:641;height:0" o:connectortype="straight" filled="t" fillcolor="#ffc" strokecolor="black [3213]" strokeweight="1.5pt"/>
            <v:rect id="_x0000_s1117" style="position:absolute;left:1400;top:1826;width:668;height:311" fillcolor="white [3212]" strokecolor="#548dd4 [1951]">
              <v:textbox style="mso-next-textbox:#_x0000_s1117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="00DA1012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106" style="width:34.9pt;height:56.25pt;mso-position-horizontal-relative:char;mso-position-vertical-relative:line" coordorigin="1391,1796" coordsize="698,1125">
            <v:rect id="_x0000_s1107" style="position:absolute;left:1391;top:1796;width:698;height:1125" fillcolor="#ffc" strokecolor="#e36c0a [2409]">
              <v:shadow on="t"/>
              <v:textbox style="mso-next-textbox:#_x0000_s1107" inset="0,0,0,0">
                <w:txbxContent>
                  <w:p w:rsidR="00A072AF" w:rsidRPr="008A75EC" w:rsidRDefault="00A072AF" w:rsidP="00DA1012"/>
                </w:txbxContent>
              </v:textbox>
            </v:rect>
            <v:rect id="_x0000_s1108" style="position:absolute;left:1403;top:2182;width:668;height:311" fillcolor="white [3212]" strokecolor="#548dd4 [1951]">
              <v:textbox style="mso-next-textbox:#_x0000_s1108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+ </w:t>
                    </w:r>
                  </w:p>
                </w:txbxContent>
              </v:textbox>
            </v:rect>
            <v:rect id="_x0000_s1109" style="position:absolute;left:1403;top:2587;width:668;height:311" fillcolor="white [3212]" strokecolor="#548dd4 [1951]">
              <v:textbox style="mso-next-textbox:#_x0000_s1109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12</w:t>
                    </w:r>
                  </w:p>
                </w:txbxContent>
              </v:textbox>
            </v:rect>
            <v:shape id="_x0000_s1110" type="#_x0000_t32" style="position:absolute;left:1430;top:2551;width:641;height:0" o:connectortype="straight" filled="t" fillcolor="#ffc" strokecolor="black [3213]" strokeweight="1.5pt"/>
            <v:rect id="_x0000_s1111" style="position:absolute;left:1400;top:1826;width:668;height:311" fillcolor="white [3212]" strokecolor="#548dd4 [1951]">
              <v:textbox style="mso-next-textbox:#_x0000_s1111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 6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DA1012" w:rsidRDefault="00DA1012" w:rsidP="008A75EC">
      <w:pPr>
        <w:pStyle w:val="AralkYok"/>
        <w:rPr>
          <w:rFonts w:ascii="Cambria Math" w:hAnsi="Cambria Math"/>
          <w:sz w:val="28"/>
        </w:rPr>
      </w:pPr>
    </w:p>
    <w:p w:rsidR="00DA1012" w:rsidRDefault="008C24FE" w:rsidP="008A75EC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148" style="width:34.9pt;height:56.25pt;mso-position-horizontal-relative:char;mso-position-vertical-relative:line" coordorigin="1391,1796" coordsize="698,1125">
            <v:rect id="_x0000_s1149" style="position:absolute;left:1391;top:1796;width:698;height:1125" fillcolor="#ffc" strokecolor="#e36c0a [2409]">
              <v:shadow on="t"/>
              <v:textbox style="mso-next-textbox:#_x0000_s1149" inset="0,0,0,0">
                <w:txbxContent>
                  <w:p w:rsidR="00A072AF" w:rsidRPr="008A75EC" w:rsidRDefault="00A072AF" w:rsidP="00DA1012"/>
                </w:txbxContent>
              </v:textbox>
            </v:rect>
            <v:rect id="_x0000_s1150" style="position:absolute;left:1403;top:2182;width:668;height:311" fillcolor="white [3212]" strokecolor="#548dd4 [1951]">
              <v:textbox style="mso-next-textbox:#_x0000_s1150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  7</w:t>
                    </w:r>
                  </w:p>
                </w:txbxContent>
              </v:textbox>
            </v:rect>
            <v:rect id="_x0000_s1151" style="position:absolute;left:1403;top:2587;width:668;height:311" fillcolor="white [3212]" strokecolor="#548dd4 [1951]">
              <v:textbox style="mso-next-textbox:#_x0000_s1151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13</w:t>
                    </w:r>
                  </w:p>
                </w:txbxContent>
              </v:textbox>
            </v:rect>
            <v:shape id="_x0000_s1152" type="#_x0000_t32" style="position:absolute;left:1430;top:2551;width:641;height:0" o:connectortype="straight" filled="t" fillcolor="#ffc" strokecolor="black [3213]" strokeweight="1.5pt"/>
            <v:rect id="_x0000_s1153" style="position:absolute;left:1400;top:1826;width:668;height:311" fillcolor="white [3212]" strokecolor="#548dd4 [1951]">
              <v:textbox style="mso-next-textbox:#_x0000_s1153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="00DA1012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142" style="width:34.9pt;height:56.25pt;mso-position-horizontal-relative:char;mso-position-vertical-relative:line" coordorigin="1391,1796" coordsize="698,1125">
            <v:rect id="_x0000_s1143" style="position:absolute;left:1391;top:1796;width:698;height:1125" fillcolor="#ffc" strokecolor="#e36c0a [2409]">
              <v:shadow on="t"/>
              <v:textbox style="mso-next-textbox:#_x0000_s1143" inset="0,0,0,0">
                <w:txbxContent>
                  <w:p w:rsidR="00A072AF" w:rsidRPr="008A75EC" w:rsidRDefault="00A072AF" w:rsidP="00DA1012"/>
                </w:txbxContent>
              </v:textbox>
            </v:rect>
            <v:rect id="_x0000_s1144" style="position:absolute;left:1403;top:2182;width:668;height:311" fillcolor="white [3212]" strokecolor="#548dd4 [1951]">
              <v:textbox style="mso-next-textbox:#_x0000_s1144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+ </w:t>
                    </w:r>
                  </w:p>
                </w:txbxContent>
              </v:textbox>
            </v:rect>
            <v:rect id="_x0000_s1145" style="position:absolute;left:1403;top:2587;width:668;height:311" fillcolor="white [3212]" strokecolor="#548dd4 [1951]">
              <v:textbox style="mso-next-textbox:#_x0000_s1145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18</w:t>
                    </w:r>
                  </w:p>
                </w:txbxContent>
              </v:textbox>
            </v:rect>
            <v:shape id="_x0000_s1146" type="#_x0000_t32" style="position:absolute;left:1430;top:2551;width:641;height:0" o:connectortype="straight" filled="t" fillcolor="#ffc" strokecolor="black [3213]" strokeweight="1.5pt"/>
            <v:rect id="_x0000_s1147" style="position:absolute;left:1400;top:1826;width:668;height:311" fillcolor="white [3212]" strokecolor="#548dd4 [1951]">
              <v:textbox style="mso-next-textbox:#_x0000_s1147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  8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DA1012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136" style="width:34.9pt;height:56.25pt;mso-position-horizontal-relative:char;mso-position-vertical-relative:line" coordorigin="1391,1796" coordsize="698,1125">
            <v:rect id="_x0000_s1137" style="position:absolute;left:1391;top:1796;width:698;height:1125" fillcolor="#ffc" strokecolor="#e36c0a [2409]">
              <v:shadow on="t"/>
              <v:textbox style="mso-next-textbox:#_x0000_s1137" inset="0,0,0,0">
                <w:txbxContent>
                  <w:p w:rsidR="00A072AF" w:rsidRPr="008A75EC" w:rsidRDefault="00A072AF" w:rsidP="00DA1012"/>
                </w:txbxContent>
              </v:textbox>
            </v:rect>
            <v:rect id="_x0000_s1138" style="position:absolute;left:1403;top:2182;width:668;height:311" fillcolor="white [3212]" strokecolor="#548dd4 [1951]">
              <v:textbox style="mso-next-textbox:#_x0000_s1138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  5</w:t>
                    </w:r>
                  </w:p>
                </w:txbxContent>
              </v:textbox>
            </v:rect>
            <v:rect id="_x0000_s1139" style="position:absolute;left:1403;top:2587;width:668;height:311" fillcolor="white [3212]" strokecolor="#548dd4 [1951]">
              <v:textbox style="mso-next-textbox:#_x0000_s1139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16</w:t>
                    </w:r>
                  </w:p>
                </w:txbxContent>
              </v:textbox>
            </v:rect>
            <v:shape id="_x0000_s1140" type="#_x0000_t32" style="position:absolute;left:1430;top:2551;width:641;height:0" o:connectortype="straight" filled="t" fillcolor="#ffc" strokecolor="black [3213]" strokeweight="1.5pt"/>
            <v:rect id="_x0000_s1141" style="position:absolute;left:1400;top:1826;width:668;height:311" fillcolor="white [3212]" strokecolor="#548dd4 [1951]">
              <v:textbox style="mso-next-textbox:#_x0000_s1141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="00DA1012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130" style="width:34.9pt;height:56.25pt;mso-position-horizontal-relative:char;mso-position-vertical-relative:line" coordorigin="1391,1796" coordsize="698,1125">
            <v:rect id="_x0000_s1131" style="position:absolute;left:1391;top:1796;width:698;height:1125" fillcolor="#ffc" strokecolor="#e36c0a [2409]">
              <v:shadow on="t"/>
              <v:textbox style="mso-next-textbox:#_x0000_s1131" inset="0,0,0,0">
                <w:txbxContent>
                  <w:p w:rsidR="00A072AF" w:rsidRPr="008A75EC" w:rsidRDefault="00A072AF" w:rsidP="00DA1012"/>
                </w:txbxContent>
              </v:textbox>
            </v:rect>
            <v:rect id="_x0000_s1132" style="position:absolute;left:1403;top:2182;width:668;height:311" fillcolor="white [3212]" strokecolor="#548dd4 [1951]">
              <v:textbox style="mso-next-textbox:#_x0000_s1132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+ </w:t>
                    </w:r>
                  </w:p>
                </w:txbxContent>
              </v:textbox>
            </v:rect>
            <v:rect id="_x0000_s1133" style="position:absolute;left:1403;top:2587;width:668;height:311" fillcolor="white [3212]" strokecolor="#548dd4 [1951]">
              <v:textbox style="mso-next-textbox:#_x0000_s1133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13</w:t>
                    </w:r>
                  </w:p>
                </w:txbxContent>
              </v:textbox>
            </v:rect>
            <v:shape id="_x0000_s1134" type="#_x0000_t32" style="position:absolute;left:1430;top:2551;width:641;height:0" o:connectortype="straight" filled="t" fillcolor="#ffc" strokecolor="black [3213]" strokeweight="1.5pt"/>
            <v:rect id="_x0000_s1135" style="position:absolute;left:1400;top:1826;width:668;height:311" fillcolor="white [3212]" strokecolor="#548dd4 [1951]">
              <v:textbox style="mso-next-textbox:#_x0000_s1135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 4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DA1012" w:rsidRDefault="00DA1012" w:rsidP="008A75EC">
      <w:pPr>
        <w:pStyle w:val="AralkYok"/>
        <w:rPr>
          <w:rFonts w:ascii="Cambria Math" w:hAnsi="Cambria Math"/>
          <w:sz w:val="28"/>
        </w:rPr>
      </w:pPr>
    </w:p>
    <w:p w:rsidR="008A75EC" w:rsidRDefault="008C24FE" w:rsidP="008A75EC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172" style="width:34.9pt;height:56.25pt;mso-position-horizontal-relative:char;mso-position-vertical-relative:line" coordorigin="1391,1796" coordsize="698,1125">
            <v:rect id="_x0000_s1173" style="position:absolute;left:1391;top:1796;width:698;height:1125" fillcolor="#ffc" strokecolor="#e36c0a [2409]">
              <v:shadow on="t"/>
              <v:textbox style="mso-next-textbox:#_x0000_s1173" inset="0,0,0,0">
                <w:txbxContent>
                  <w:p w:rsidR="00A072AF" w:rsidRPr="008A75EC" w:rsidRDefault="00A072AF" w:rsidP="00DA1012"/>
                </w:txbxContent>
              </v:textbox>
            </v:rect>
            <v:rect id="_x0000_s1174" style="position:absolute;left:1403;top:2182;width:668;height:311" fillcolor="white [3212]" strokecolor="#548dd4 [1951]">
              <v:textbox style="mso-next-textbox:#_x0000_s1174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  7</w:t>
                    </w:r>
                  </w:p>
                </w:txbxContent>
              </v:textbox>
            </v:rect>
            <v:rect id="_x0000_s1175" style="position:absolute;left:1403;top:2587;width:668;height:311" fillcolor="white [3212]" strokecolor="#548dd4 [1951]">
              <v:textbox style="mso-next-textbox:#_x0000_s1175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14</w:t>
                    </w:r>
                  </w:p>
                </w:txbxContent>
              </v:textbox>
            </v:rect>
            <v:shape id="_x0000_s1176" type="#_x0000_t32" style="position:absolute;left:1430;top:2551;width:641;height:0" o:connectortype="straight" filled="t" fillcolor="#ffc" strokecolor="black [3213]" strokeweight="1.5pt"/>
            <v:rect id="_x0000_s1177" style="position:absolute;left:1400;top:1826;width:668;height:311" fillcolor="white [3212]" strokecolor="#548dd4 [1951]">
              <v:textbox style="mso-next-textbox:#_x0000_s1177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="00DA1012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166" style="width:34.9pt;height:56.25pt;mso-position-horizontal-relative:char;mso-position-vertical-relative:line" coordorigin="1391,1796" coordsize="698,1125">
            <v:rect id="_x0000_s1167" style="position:absolute;left:1391;top:1796;width:698;height:1125" fillcolor="#ffc" strokecolor="#e36c0a [2409]">
              <v:shadow on="t"/>
              <v:textbox style="mso-next-textbox:#_x0000_s1167" inset="0,0,0,0">
                <w:txbxContent>
                  <w:p w:rsidR="00A072AF" w:rsidRPr="008A75EC" w:rsidRDefault="00A072AF" w:rsidP="00DA1012"/>
                </w:txbxContent>
              </v:textbox>
            </v:rect>
            <v:rect id="_x0000_s1168" style="position:absolute;left:1403;top:2182;width:668;height:311" fillcolor="white [3212]" strokecolor="#548dd4 [1951]">
              <v:textbox style="mso-next-textbox:#_x0000_s1168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+ </w:t>
                    </w:r>
                  </w:p>
                </w:txbxContent>
              </v:textbox>
            </v:rect>
            <v:rect id="_x0000_s1169" style="position:absolute;left:1403;top:2587;width:668;height:311" fillcolor="white [3212]" strokecolor="#548dd4 [1951]">
              <v:textbox style="mso-next-textbox:#_x0000_s1169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15</w:t>
                    </w:r>
                  </w:p>
                </w:txbxContent>
              </v:textbox>
            </v:rect>
            <v:shape id="_x0000_s1170" type="#_x0000_t32" style="position:absolute;left:1430;top:2551;width:641;height:0" o:connectortype="straight" filled="t" fillcolor="#ffc" strokecolor="black [3213]" strokeweight="1.5pt"/>
            <v:rect id="_x0000_s1171" style="position:absolute;left:1400;top:1826;width:668;height:311" fillcolor="white [3212]" strokecolor="#548dd4 [1951]">
              <v:textbox style="mso-next-textbox:#_x0000_s1171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 6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DA1012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160" style="width:34.9pt;height:56.25pt;mso-position-horizontal-relative:char;mso-position-vertical-relative:line" coordorigin="1391,1796" coordsize="698,1125">
            <v:rect id="_x0000_s1161" style="position:absolute;left:1391;top:1796;width:698;height:1125" fillcolor="#ffc" strokecolor="#e36c0a [2409]">
              <v:shadow on="t"/>
              <v:textbox style="mso-next-textbox:#_x0000_s1161" inset="0,0,0,0">
                <w:txbxContent>
                  <w:p w:rsidR="00A072AF" w:rsidRPr="008A75EC" w:rsidRDefault="00A072AF" w:rsidP="00DA1012"/>
                </w:txbxContent>
              </v:textbox>
            </v:rect>
            <v:rect id="_x0000_s1162" style="position:absolute;left:1403;top:2182;width:668;height:311" fillcolor="white [3212]" strokecolor="#548dd4 [1951]">
              <v:textbox style="mso-next-textbox:#_x0000_s1162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+ 9</w:t>
                    </w:r>
                  </w:p>
                </w:txbxContent>
              </v:textbox>
            </v:rect>
            <v:rect id="_x0000_s1163" style="position:absolute;left:1403;top:2587;width:668;height:311" fillcolor="white [3212]" strokecolor="#548dd4 [1951]">
              <v:textbox style="mso-next-textbox:#_x0000_s1163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9</w:t>
                    </w:r>
                  </w:p>
                </w:txbxContent>
              </v:textbox>
            </v:rect>
            <v:shape id="_x0000_s1164" type="#_x0000_t32" style="position:absolute;left:1430;top:2551;width:641;height:0" o:connectortype="straight" filled="t" fillcolor="#ffc" strokecolor="black [3213]" strokeweight="1.5pt"/>
            <v:rect id="_x0000_s1165" style="position:absolute;left:1400;top:1826;width:668;height:311" fillcolor="white [3212]" strokecolor="#548dd4 [1951]">
              <v:textbox style="mso-next-textbox:#_x0000_s1165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="00DA1012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154" style="width:34.9pt;height:56.25pt;mso-position-horizontal-relative:char;mso-position-vertical-relative:line" coordorigin="1391,1796" coordsize="698,1125">
            <v:rect id="_x0000_s1155" style="position:absolute;left:1391;top:1796;width:698;height:1125" fillcolor="#ffc" strokecolor="#e36c0a [2409]">
              <v:shadow on="t"/>
              <v:textbox style="mso-next-textbox:#_x0000_s1155" inset="0,0,0,0">
                <w:txbxContent>
                  <w:p w:rsidR="00A072AF" w:rsidRPr="008A75EC" w:rsidRDefault="00A072AF" w:rsidP="00DA1012"/>
                </w:txbxContent>
              </v:textbox>
            </v:rect>
            <v:rect id="_x0000_s1156" style="position:absolute;left:1403;top:2182;width:668;height:311" fillcolor="white [3212]" strokecolor="#548dd4 [1951]">
              <v:textbox style="mso-next-textbox:#_x0000_s1156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+ </w:t>
                    </w:r>
                  </w:p>
                </w:txbxContent>
              </v:textbox>
            </v:rect>
            <v:rect id="_x0000_s1157" style="position:absolute;left:1403;top:2587;width:668;height:311" fillcolor="white [3212]" strokecolor="#548dd4 [1951]">
              <v:textbox style="mso-next-textbox:#_x0000_s1157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16</w:t>
                    </w:r>
                  </w:p>
                </w:txbxContent>
              </v:textbox>
            </v:rect>
            <v:shape id="_x0000_s1158" type="#_x0000_t32" style="position:absolute;left:1430;top:2551;width:641;height:0" o:connectortype="straight" filled="t" fillcolor="#ffc" strokecolor="black [3213]" strokeweight="1.5pt"/>
            <v:rect id="_x0000_s1159" style="position:absolute;left:1400;top:1826;width:668;height:311" fillcolor="white [3212]" strokecolor="#548dd4 [1951]">
              <v:textbox style="mso-next-textbox:#_x0000_s1159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 10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8A75EC">
        <w:rPr>
          <w:rFonts w:ascii="Cambria Math" w:hAnsi="Cambria Math"/>
          <w:sz w:val="28"/>
        </w:rPr>
        <w:tab/>
      </w:r>
      <w:r w:rsidR="008A75EC">
        <w:rPr>
          <w:rFonts w:ascii="Cambria Math" w:hAnsi="Cambria Math"/>
          <w:sz w:val="28"/>
        </w:rPr>
        <w:tab/>
      </w:r>
      <w:r w:rsidR="008A75EC">
        <w:rPr>
          <w:rFonts w:ascii="Cambria Math" w:hAnsi="Cambria Math"/>
          <w:sz w:val="28"/>
        </w:rPr>
        <w:tab/>
      </w:r>
    </w:p>
    <w:p w:rsidR="008E31A8" w:rsidRDefault="008C24FE" w:rsidP="0063432C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196" style="width:34.9pt;height:56.25pt;mso-position-horizontal-relative:char;mso-position-vertical-relative:line" coordorigin="1391,1796" coordsize="698,1125">
            <v:rect id="_x0000_s1197" style="position:absolute;left:1391;top:1796;width:698;height:1125" fillcolor="#ffc" strokecolor="#e36c0a [2409]">
              <v:shadow on="t"/>
              <v:textbox style="mso-next-textbox:#_x0000_s1197" inset="0,0,0,0">
                <w:txbxContent>
                  <w:p w:rsidR="00A072AF" w:rsidRPr="008A75EC" w:rsidRDefault="00A072AF" w:rsidP="00DA1012"/>
                </w:txbxContent>
              </v:textbox>
            </v:rect>
            <v:rect id="_x0000_s1198" style="position:absolute;left:1403;top:2182;width:668;height:311" fillcolor="white [3212]" strokecolor="#548dd4 [1951]">
              <v:textbox style="mso-next-textbox:#_x0000_s1198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  8</w:t>
                    </w:r>
                  </w:p>
                </w:txbxContent>
              </v:textbox>
            </v:rect>
            <v:rect id="_x0000_s1199" style="position:absolute;left:1403;top:2587;width:668;height:311" fillcolor="white [3212]" strokecolor="#548dd4 [1951]">
              <v:textbox style="mso-next-textbox:#_x0000_s1199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15</w:t>
                    </w:r>
                  </w:p>
                </w:txbxContent>
              </v:textbox>
            </v:rect>
            <v:shape id="_x0000_s1200" type="#_x0000_t32" style="position:absolute;left:1430;top:2551;width:641;height:0" o:connectortype="straight" filled="t" fillcolor="#ffc" strokecolor="black [3213]" strokeweight="1.5pt"/>
            <v:rect id="_x0000_s1201" style="position:absolute;left:1400;top:1826;width:668;height:311" fillcolor="white [3212]" strokecolor="#548dd4 [1951]">
              <v:textbox style="mso-next-textbox:#_x0000_s1201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="00DA1012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190" style="width:34.9pt;height:56.25pt;mso-position-horizontal-relative:char;mso-position-vertical-relative:line" coordorigin="1391,1796" coordsize="698,1125">
            <v:rect id="_x0000_s1191" style="position:absolute;left:1391;top:1796;width:698;height:1125" fillcolor="#ffc" strokecolor="#e36c0a [2409]">
              <v:shadow on="t"/>
              <v:textbox style="mso-next-textbox:#_x0000_s1191" inset="0,0,0,0">
                <w:txbxContent>
                  <w:p w:rsidR="00A072AF" w:rsidRPr="008A75EC" w:rsidRDefault="00A072AF" w:rsidP="00DA1012"/>
                </w:txbxContent>
              </v:textbox>
            </v:rect>
            <v:rect id="_x0000_s1192" style="position:absolute;left:1403;top:2182;width:668;height:311" fillcolor="white [3212]" strokecolor="#548dd4 [1951]">
              <v:textbox style="mso-next-textbox:#_x0000_s1192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+ </w:t>
                    </w:r>
                  </w:p>
                </w:txbxContent>
              </v:textbox>
            </v:rect>
            <v:rect id="_x0000_s1193" style="position:absolute;left:1403;top:2587;width:668;height:311" fillcolor="white [3212]" strokecolor="#548dd4 [1951]">
              <v:textbox style="mso-next-textbox:#_x0000_s1193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14</w:t>
                    </w:r>
                  </w:p>
                </w:txbxContent>
              </v:textbox>
            </v:rect>
            <v:shape id="_x0000_s1194" type="#_x0000_t32" style="position:absolute;left:1430;top:2551;width:641;height:0" o:connectortype="straight" filled="t" fillcolor="#ffc" strokecolor="black [3213]" strokeweight="1.5pt"/>
            <v:rect id="_x0000_s1195" style="position:absolute;left:1400;top:1826;width:668;height:311" fillcolor="white [3212]" strokecolor="#548dd4 [1951]">
              <v:textbox style="mso-next-textbox:#_x0000_s1195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 9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DA1012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184" style="width:34.9pt;height:56.25pt;mso-position-horizontal-relative:char;mso-position-vertical-relative:line" coordorigin="1391,1796" coordsize="698,1125">
            <v:rect id="_x0000_s1185" style="position:absolute;left:1391;top:1796;width:698;height:1125" fillcolor="#ffc" strokecolor="#e36c0a [2409]">
              <v:shadow on="t"/>
              <v:textbox style="mso-next-textbox:#_x0000_s1185" inset="0,0,0,0">
                <w:txbxContent>
                  <w:p w:rsidR="00A072AF" w:rsidRPr="008A75EC" w:rsidRDefault="00A072AF" w:rsidP="00DA1012"/>
                </w:txbxContent>
              </v:textbox>
            </v:rect>
            <v:rect id="_x0000_s1186" style="position:absolute;left:1403;top:2182;width:668;height:311" fillcolor="white [3212]" strokecolor="#548dd4 [1951]">
              <v:textbox style="mso-next-textbox:#_x0000_s1186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+ 6</w:t>
                    </w:r>
                  </w:p>
                </w:txbxContent>
              </v:textbox>
            </v:rect>
            <v:rect id="_x0000_s1187" style="position:absolute;left:1403;top:2587;width:668;height:311" fillcolor="white [3212]" strokecolor="#548dd4 [1951]">
              <v:textbox style="mso-next-textbox:#_x0000_s1187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15</w:t>
                    </w:r>
                  </w:p>
                </w:txbxContent>
              </v:textbox>
            </v:rect>
            <v:shape id="_x0000_s1188" type="#_x0000_t32" style="position:absolute;left:1430;top:2551;width:641;height:0" o:connectortype="straight" filled="t" fillcolor="#ffc" strokecolor="black [3213]" strokeweight="1.5pt"/>
            <v:rect id="_x0000_s1189" style="position:absolute;left:1400;top:1826;width:668;height:311" fillcolor="white [3212]" strokecolor="#548dd4 [1951]">
              <v:textbox style="mso-next-textbox:#_x0000_s1189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="00DA1012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178" style="width:34.9pt;height:56.25pt;mso-position-horizontal-relative:char;mso-position-vertical-relative:line" coordorigin="1391,1796" coordsize="698,1125">
            <v:rect id="_x0000_s1179" style="position:absolute;left:1391;top:1796;width:698;height:1125" fillcolor="#ffc" strokecolor="#e36c0a [2409]">
              <v:shadow on="t"/>
              <v:textbox style="mso-next-textbox:#_x0000_s1179" inset="0,0,0,0">
                <w:txbxContent>
                  <w:p w:rsidR="00A072AF" w:rsidRPr="008A75EC" w:rsidRDefault="00A072AF" w:rsidP="00DA1012"/>
                </w:txbxContent>
              </v:textbox>
            </v:rect>
            <v:rect id="_x0000_s1180" style="position:absolute;left:1403;top:2182;width:668;height:311" fillcolor="white [3212]" strokecolor="#548dd4 [1951]">
              <v:textbox style="mso-next-textbox:#_x0000_s1180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+ </w:t>
                    </w:r>
                  </w:p>
                </w:txbxContent>
              </v:textbox>
            </v:rect>
            <v:rect id="_x0000_s1181" style="position:absolute;left:1403;top:2587;width:668;height:311" fillcolor="white [3212]" strokecolor="#548dd4 [1951]">
              <v:textbox style="mso-next-textbox:#_x0000_s1181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17</w:t>
                    </w:r>
                  </w:p>
                </w:txbxContent>
              </v:textbox>
            </v:rect>
            <v:shape id="_x0000_s1182" type="#_x0000_t32" style="position:absolute;left:1430;top:2551;width:641;height:0" o:connectortype="straight" filled="t" fillcolor="#ffc" strokecolor="black [3213]" strokeweight="1.5pt"/>
            <v:rect id="_x0000_s1183" style="position:absolute;left:1400;top:1826;width:668;height:311" fillcolor="white [3212]" strokecolor="#548dd4 [1951]">
              <v:textbox style="mso-next-textbox:#_x0000_s1183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 8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DA1012" w:rsidRDefault="00DA1012" w:rsidP="0063432C">
      <w:pPr>
        <w:pStyle w:val="AralkYok"/>
        <w:rPr>
          <w:rFonts w:ascii="Cambria Math" w:hAnsi="Cambria Math"/>
          <w:sz w:val="28"/>
        </w:rPr>
      </w:pPr>
    </w:p>
    <w:p w:rsidR="00DA1012" w:rsidRDefault="008C24FE" w:rsidP="0063432C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220" style="width:34.9pt;height:56.25pt;mso-position-horizontal-relative:char;mso-position-vertical-relative:line" coordorigin="1391,1796" coordsize="698,1125">
            <v:rect id="_x0000_s1221" style="position:absolute;left:1391;top:1796;width:698;height:1125" fillcolor="#ffc" strokecolor="#e36c0a [2409]">
              <v:shadow on="t"/>
              <v:textbox style="mso-next-textbox:#_x0000_s1221" inset="0,0,0,0">
                <w:txbxContent>
                  <w:p w:rsidR="00A072AF" w:rsidRPr="008A75EC" w:rsidRDefault="00A072AF" w:rsidP="00DA1012"/>
                </w:txbxContent>
              </v:textbox>
            </v:rect>
            <v:rect id="_x0000_s1222" style="position:absolute;left:1403;top:2182;width:668;height:311" fillcolor="white [3212]" strokecolor="#548dd4 [1951]">
              <v:textbox style="mso-next-textbox:#_x0000_s1222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  6</w:t>
                    </w:r>
                  </w:p>
                </w:txbxContent>
              </v:textbox>
            </v:rect>
            <v:rect id="_x0000_s1223" style="position:absolute;left:1403;top:2587;width:668;height:311" fillcolor="white [3212]" strokecolor="#548dd4 [1951]">
              <v:textbox style="mso-next-textbox:#_x0000_s1223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16</w:t>
                    </w:r>
                  </w:p>
                </w:txbxContent>
              </v:textbox>
            </v:rect>
            <v:shape id="_x0000_s1224" type="#_x0000_t32" style="position:absolute;left:1430;top:2551;width:641;height:0" o:connectortype="straight" filled="t" fillcolor="#ffc" strokecolor="black [3213]" strokeweight="1.5pt"/>
            <v:rect id="_x0000_s1225" style="position:absolute;left:1400;top:1826;width:668;height:311" fillcolor="white [3212]" strokecolor="#548dd4 [1951]">
              <v:textbox style="mso-next-textbox:#_x0000_s1225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="00DA1012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214" style="width:34.9pt;height:56.25pt;mso-position-horizontal-relative:char;mso-position-vertical-relative:line" coordorigin="1391,1796" coordsize="698,1125">
            <v:rect id="_x0000_s1215" style="position:absolute;left:1391;top:1796;width:698;height:1125" fillcolor="#ffc" strokecolor="#e36c0a [2409]">
              <v:shadow on="t"/>
              <v:textbox style="mso-next-textbox:#_x0000_s1215" inset="0,0,0,0">
                <w:txbxContent>
                  <w:p w:rsidR="00A072AF" w:rsidRPr="008A75EC" w:rsidRDefault="00A072AF" w:rsidP="00DA1012"/>
                </w:txbxContent>
              </v:textbox>
            </v:rect>
            <v:rect id="_x0000_s1216" style="position:absolute;left:1403;top:2182;width:668;height:311" fillcolor="white [3212]" strokecolor="#548dd4 [1951]">
              <v:textbox style="mso-next-textbox:#_x0000_s1216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+ </w:t>
                    </w:r>
                  </w:p>
                </w:txbxContent>
              </v:textbox>
            </v:rect>
            <v:rect id="_x0000_s1217" style="position:absolute;left:1403;top:2587;width:668;height:311" fillcolor="white [3212]" strokecolor="#548dd4 [1951]">
              <v:textbox style="mso-next-textbox:#_x0000_s1217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16</w:t>
                    </w:r>
                  </w:p>
                </w:txbxContent>
              </v:textbox>
            </v:rect>
            <v:shape id="_x0000_s1218" type="#_x0000_t32" style="position:absolute;left:1430;top:2551;width:641;height:0" o:connectortype="straight" filled="t" fillcolor="#ffc" strokecolor="black [3213]" strokeweight="1.5pt"/>
            <v:rect id="_x0000_s1219" style="position:absolute;left:1400;top:1826;width:668;height:311" fillcolor="white [3212]" strokecolor="#548dd4 [1951]">
              <v:textbox style="mso-next-textbox:#_x0000_s1219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 7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DA1012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208" style="width:34.9pt;height:56.25pt;mso-position-horizontal-relative:char;mso-position-vertical-relative:line" coordorigin="1391,1796" coordsize="698,1125">
            <v:rect id="_x0000_s1209" style="position:absolute;left:1391;top:1796;width:698;height:1125" fillcolor="#ffc" strokecolor="#e36c0a [2409]">
              <v:shadow on="t"/>
              <v:textbox style="mso-next-textbox:#_x0000_s1209" inset="0,0,0,0">
                <w:txbxContent>
                  <w:p w:rsidR="00A072AF" w:rsidRPr="008A75EC" w:rsidRDefault="00A072AF" w:rsidP="00DA1012"/>
                </w:txbxContent>
              </v:textbox>
            </v:rect>
            <v:rect id="_x0000_s1210" style="position:absolute;left:1403;top:2182;width:668;height:311" fillcolor="white [3212]" strokecolor="#548dd4 [1951]">
              <v:textbox style="mso-next-textbox:#_x0000_s1210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+ 3</w:t>
                    </w:r>
                  </w:p>
                </w:txbxContent>
              </v:textbox>
            </v:rect>
            <v:rect id="_x0000_s1211" style="position:absolute;left:1403;top:2587;width:668;height:311" fillcolor="white [3212]" strokecolor="#548dd4 [1951]">
              <v:textbox style="mso-next-textbox:#_x0000_s1211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11</w:t>
                    </w:r>
                  </w:p>
                </w:txbxContent>
              </v:textbox>
            </v:rect>
            <v:shape id="_x0000_s1212" type="#_x0000_t32" style="position:absolute;left:1430;top:2551;width:641;height:0" o:connectortype="straight" filled="t" fillcolor="#ffc" strokecolor="black [3213]" strokeweight="1.5pt"/>
            <v:rect id="_x0000_s1213" style="position:absolute;left:1400;top:1826;width:668;height:311" fillcolor="white [3212]" strokecolor="#548dd4 [1951]">
              <v:textbox style="mso-next-textbox:#_x0000_s1213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="00DA1012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202" style="width:34.9pt;height:56.25pt;mso-position-horizontal-relative:char;mso-position-vertical-relative:line" coordorigin="1391,1796" coordsize="698,1125">
            <v:rect id="_x0000_s1203" style="position:absolute;left:1391;top:1796;width:698;height:1125" fillcolor="#ffc" strokecolor="#e36c0a [2409]">
              <v:shadow on="t"/>
              <v:textbox style="mso-next-textbox:#_x0000_s1203" inset="0,0,0,0">
                <w:txbxContent>
                  <w:p w:rsidR="00A072AF" w:rsidRPr="008A75EC" w:rsidRDefault="00A072AF" w:rsidP="00DA1012"/>
                </w:txbxContent>
              </v:textbox>
            </v:rect>
            <v:rect id="_x0000_s1204" style="position:absolute;left:1403;top:2182;width:668;height:311" fillcolor="white [3212]" strokecolor="#548dd4 [1951]">
              <v:textbox style="mso-next-textbox:#_x0000_s1204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+ </w:t>
                    </w:r>
                  </w:p>
                </w:txbxContent>
              </v:textbox>
            </v:rect>
            <v:rect id="_x0000_s1205" style="position:absolute;left:1403;top:2587;width:668;height:311" fillcolor="white [3212]" strokecolor="#548dd4 [1951]">
              <v:textbox style="mso-next-textbox:#_x0000_s1205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11</w:t>
                    </w:r>
                  </w:p>
                </w:txbxContent>
              </v:textbox>
            </v:rect>
            <v:shape id="_x0000_s1206" type="#_x0000_t32" style="position:absolute;left:1430;top:2551;width:641;height:0" o:connectortype="straight" filled="t" fillcolor="#ffc" strokecolor="black [3213]" strokeweight="1.5pt"/>
            <v:rect id="_x0000_s1207" style="position:absolute;left:1400;top:1826;width:668;height:311" fillcolor="white [3212]" strokecolor="#548dd4 [1951]">
              <v:textbox style="mso-next-textbox:#_x0000_s1207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 4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DA1012" w:rsidRDefault="00DA1012" w:rsidP="0063432C">
      <w:pPr>
        <w:pStyle w:val="AralkYok"/>
        <w:rPr>
          <w:rFonts w:ascii="Cambria Math" w:hAnsi="Cambria Math"/>
          <w:sz w:val="28"/>
        </w:rPr>
      </w:pPr>
    </w:p>
    <w:p w:rsidR="00DA1012" w:rsidRDefault="008C24FE" w:rsidP="0063432C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244" style="width:34.9pt;height:56.25pt;mso-position-horizontal-relative:char;mso-position-vertical-relative:line" coordorigin="1391,1796" coordsize="698,1125">
            <v:rect id="_x0000_s1245" style="position:absolute;left:1391;top:1796;width:698;height:1125" fillcolor="#ffc" strokecolor="#e36c0a [2409]">
              <v:shadow on="t"/>
              <v:textbox style="mso-next-textbox:#_x0000_s1245" inset="0,0,0,0">
                <w:txbxContent>
                  <w:p w:rsidR="00A072AF" w:rsidRPr="008A75EC" w:rsidRDefault="00A072AF" w:rsidP="00DA1012"/>
                </w:txbxContent>
              </v:textbox>
            </v:rect>
            <v:rect id="_x0000_s1246" style="position:absolute;left:1403;top:2182;width:668;height:311" fillcolor="white [3212]" strokecolor="#548dd4 [1951]">
              <v:textbox style="mso-next-textbox:#_x0000_s1246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  9</w:t>
                    </w:r>
                  </w:p>
                </w:txbxContent>
              </v:textbox>
            </v:rect>
            <v:rect id="_x0000_s1247" style="position:absolute;left:1403;top:2587;width:668;height:311" fillcolor="white [3212]" strokecolor="#548dd4 [1951]">
              <v:textbox style="mso-next-textbox:#_x0000_s1247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16</w:t>
                    </w:r>
                  </w:p>
                </w:txbxContent>
              </v:textbox>
            </v:rect>
            <v:shape id="_x0000_s1248" type="#_x0000_t32" style="position:absolute;left:1430;top:2551;width:641;height:0" o:connectortype="straight" filled="t" fillcolor="#ffc" strokecolor="black [3213]" strokeweight="1.5pt"/>
            <v:rect id="_x0000_s1249" style="position:absolute;left:1400;top:1826;width:668;height:311" fillcolor="white [3212]" strokecolor="#548dd4 [1951]">
              <v:textbox style="mso-next-textbox:#_x0000_s1249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="00DA1012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238" style="width:34.9pt;height:56.25pt;mso-position-horizontal-relative:char;mso-position-vertical-relative:line" coordorigin="1391,1796" coordsize="698,1125">
            <v:rect id="_x0000_s1239" style="position:absolute;left:1391;top:1796;width:698;height:1125" fillcolor="#ffc" strokecolor="#e36c0a [2409]">
              <v:shadow on="t"/>
              <v:textbox style="mso-next-textbox:#_x0000_s1239" inset="0,0,0,0">
                <w:txbxContent>
                  <w:p w:rsidR="00A072AF" w:rsidRPr="008A75EC" w:rsidRDefault="00A072AF" w:rsidP="00DA1012"/>
                </w:txbxContent>
              </v:textbox>
            </v:rect>
            <v:rect id="_x0000_s1240" style="position:absolute;left:1403;top:2182;width:668;height:311" fillcolor="white [3212]" strokecolor="#548dd4 [1951]">
              <v:textbox style="mso-next-textbox:#_x0000_s1240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+ </w:t>
                    </w:r>
                  </w:p>
                </w:txbxContent>
              </v:textbox>
            </v:rect>
            <v:rect id="_x0000_s1241" style="position:absolute;left:1403;top:2587;width:668;height:311" fillcolor="white [3212]" strokecolor="#548dd4 [1951]">
              <v:textbox style="mso-next-textbox:#_x0000_s1241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18</w:t>
                    </w:r>
                  </w:p>
                </w:txbxContent>
              </v:textbox>
            </v:rect>
            <v:shape id="_x0000_s1242" type="#_x0000_t32" style="position:absolute;left:1430;top:2551;width:641;height:0" o:connectortype="straight" filled="t" fillcolor="#ffc" strokecolor="black [3213]" strokeweight="1.5pt"/>
            <v:rect id="_x0000_s1243" style="position:absolute;left:1400;top:1826;width:668;height:311" fillcolor="white [3212]" strokecolor="#548dd4 [1951]">
              <v:textbox style="mso-next-textbox:#_x0000_s1243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  9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DA1012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232" style="width:34.9pt;height:56.25pt;mso-position-horizontal-relative:char;mso-position-vertical-relative:line" coordorigin="1391,1796" coordsize="698,1125">
            <v:rect id="_x0000_s1233" style="position:absolute;left:1391;top:1796;width:698;height:1125" fillcolor="#ffc" strokecolor="#e36c0a [2409]">
              <v:shadow on="t"/>
              <v:textbox style="mso-next-textbox:#_x0000_s1233" inset="0,0,0,0">
                <w:txbxContent>
                  <w:p w:rsidR="00A072AF" w:rsidRPr="008A75EC" w:rsidRDefault="00A072AF" w:rsidP="00DA1012"/>
                </w:txbxContent>
              </v:textbox>
            </v:rect>
            <v:rect id="_x0000_s1234" style="position:absolute;left:1403;top:2182;width:668;height:311" fillcolor="white [3212]" strokecolor="#548dd4 [1951]">
              <v:textbox style="mso-next-textbox:#_x0000_s1234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  7</w:t>
                    </w:r>
                  </w:p>
                </w:txbxContent>
              </v:textbox>
            </v:rect>
            <v:rect id="_x0000_s1235" style="position:absolute;left:1403;top:2587;width:668;height:311" fillcolor="white [3212]" strokecolor="#548dd4 [1951]">
              <v:textbox style="mso-next-textbox:#_x0000_s1235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16</w:t>
                    </w:r>
                  </w:p>
                </w:txbxContent>
              </v:textbox>
            </v:rect>
            <v:shape id="_x0000_s1236" type="#_x0000_t32" style="position:absolute;left:1430;top:2551;width:641;height:0" o:connectortype="straight" filled="t" fillcolor="#ffc" strokecolor="black [3213]" strokeweight="1.5pt"/>
            <v:rect id="_x0000_s1237" style="position:absolute;left:1400;top:1826;width:668;height:311" fillcolor="white [3212]" strokecolor="#548dd4 [1951]">
              <v:textbox style="mso-next-textbox:#_x0000_s1237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="00DA1012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226" style="width:34.9pt;height:56.25pt;mso-position-horizontal-relative:char;mso-position-vertical-relative:line" coordorigin="1391,1796" coordsize="698,1125">
            <v:rect id="_x0000_s1227" style="position:absolute;left:1391;top:1796;width:698;height:1125" fillcolor="#ffc" strokecolor="#e36c0a [2409]">
              <v:shadow on="t"/>
              <v:textbox style="mso-next-textbox:#_x0000_s1227" inset="0,0,0,0">
                <w:txbxContent>
                  <w:p w:rsidR="00A072AF" w:rsidRPr="008A75EC" w:rsidRDefault="00A072AF" w:rsidP="00DA1012"/>
                </w:txbxContent>
              </v:textbox>
            </v:rect>
            <v:rect id="_x0000_s1228" style="position:absolute;left:1403;top:2182;width:668;height:311" fillcolor="white [3212]" strokecolor="#548dd4 [1951]">
              <v:textbox style="mso-next-textbox:#_x0000_s1228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+ </w:t>
                    </w:r>
                  </w:p>
                </w:txbxContent>
              </v:textbox>
            </v:rect>
            <v:rect id="_x0000_s1229" style="position:absolute;left:1403;top:2587;width:668;height:311" fillcolor="white [3212]" strokecolor="#548dd4 [1951]">
              <v:textbox style="mso-next-textbox:#_x0000_s1229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 16</w:t>
                    </w:r>
                  </w:p>
                </w:txbxContent>
              </v:textbox>
            </v:rect>
            <v:shape id="_x0000_s1230" type="#_x0000_t32" style="position:absolute;left:1430;top:2551;width:641;height:0" o:connectortype="straight" filled="t" fillcolor="#ffc" strokecolor="black [3213]" strokeweight="1.5pt"/>
            <v:rect id="_x0000_s1231" style="position:absolute;left:1400;top:1826;width:668;height:311" fillcolor="white [3212]" strokecolor="#548dd4 [1951]">
              <v:textbox style="mso-next-textbox:#_x0000_s1231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 10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DA1012" w:rsidRDefault="00DA1012" w:rsidP="0063432C">
      <w:pPr>
        <w:pStyle w:val="AralkYok"/>
        <w:rPr>
          <w:rFonts w:ascii="Cambria Math" w:hAnsi="Cambria Math"/>
          <w:sz w:val="28"/>
        </w:rPr>
      </w:pPr>
    </w:p>
    <w:p w:rsidR="00DA1012" w:rsidRDefault="008C24FE" w:rsidP="0063432C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268" style="width:34.9pt;height:56.25pt;mso-position-horizontal-relative:char;mso-position-vertical-relative:line" coordorigin="1391,1796" coordsize="698,1125">
            <v:rect id="_x0000_s1269" style="position:absolute;left:1391;top:1796;width:698;height:1125" fillcolor="#ffc" strokecolor="#e36c0a [2409]">
              <v:shadow on="t"/>
              <v:textbox style="mso-next-textbox:#_x0000_s1269" inset="0,0,0,0">
                <w:txbxContent>
                  <w:p w:rsidR="00A072AF" w:rsidRPr="008A75EC" w:rsidRDefault="00A072AF" w:rsidP="00DA1012"/>
                </w:txbxContent>
              </v:textbox>
            </v:rect>
            <v:rect id="_x0000_s1270" style="position:absolute;left:1403;top:2182;width:668;height:311" fillcolor="white [3212]" strokecolor="#548dd4 [1951]">
              <v:textbox style="mso-next-textbox:#_x0000_s1270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  9</w:t>
                    </w:r>
                  </w:p>
                </w:txbxContent>
              </v:textbox>
            </v:rect>
            <v:rect id="_x0000_s1271" style="position:absolute;left:1403;top:2587;width:668;height:311" fillcolor="white [3212]" strokecolor="#548dd4 [1951]">
              <v:textbox style="mso-next-textbox:#_x0000_s1271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19</w:t>
                    </w:r>
                  </w:p>
                </w:txbxContent>
              </v:textbox>
            </v:rect>
            <v:shape id="_x0000_s1272" type="#_x0000_t32" style="position:absolute;left:1430;top:2551;width:641;height:0" o:connectortype="straight" filled="t" fillcolor="#ffc" strokecolor="black [3213]" strokeweight="1.5pt"/>
            <v:rect id="_x0000_s1273" style="position:absolute;left:1400;top:1826;width:668;height:311" fillcolor="white [3212]" strokecolor="#548dd4 [1951]">
              <v:textbox style="mso-next-textbox:#_x0000_s1273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="00DA1012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262" style="width:34.9pt;height:56.25pt;mso-position-horizontal-relative:char;mso-position-vertical-relative:line" coordorigin="1391,1796" coordsize="698,1125">
            <v:rect id="_x0000_s1263" style="position:absolute;left:1391;top:1796;width:698;height:1125" fillcolor="#ffc" strokecolor="#e36c0a [2409]">
              <v:shadow on="t"/>
              <v:textbox style="mso-next-textbox:#_x0000_s1263" inset="0,0,0,0">
                <w:txbxContent>
                  <w:p w:rsidR="00A072AF" w:rsidRPr="008A75EC" w:rsidRDefault="00A072AF" w:rsidP="00DA1012"/>
                </w:txbxContent>
              </v:textbox>
            </v:rect>
            <v:rect id="_x0000_s1264" style="position:absolute;left:1403;top:2182;width:668;height:311" fillcolor="white [3212]" strokecolor="#548dd4 [1951]">
              <v:textbox style="mso-next-textbox:#_x0000_s1264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+ </w:t>
                    </w:r>
                  </w:p>
                </w:txbxContent>
              </v:textbox>
            </v:rect>
            <v:rect id="_x0000_s1265" style="position:absolute;left:1403;top:2587;width:668;height:311" fillcolor="white [3212]" strokecolor="#548dd4 [1951]">
              <v:textbox style="mso-next-textbox:#_x0000_s1265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18</w:t>
                    </w:r>
                  </w:p>
                </w:txbxContent>
              </v:textbox>
            </v:rect>
            <v:shape id="_x0000_s1266" type="#_x0000_t32" style="position:absolute;left:1430;top:2551;width:641;height:0" o:connectortype="straight" filled="t" fillcolor="#ffc" strokecolor="black [3213]" strokeweight="1.5pt"/>
            <v:rect id="_x0000_s1267" style="position:absolute;left:1400;top:1826;width:668;height:311" fillcolor="white [3212]" strokecolor="#548dd4 [1951]">
              <v:textbox style="mso-next-textbox:#_x0000_s1267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 11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DA1012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256" style="width:34.9pt;height:56.25pt;mso-position-horizontal-relative:char;mso-position-vertical-relative:line" coordorigin="1391,1796" coordsize="698,1125">
            <v:rect id="_x0000_s1257" style="position:absolute;left:1391;top:1796;width:698;height:1125" fillcolor="#ffc" strokecolor="#e36c0a [2409]">
              <v:shadow on="t"/>
              <v:textbox style="mso-next-textbox:#_x0000_s1257" inset="0,0,0,0">
                <w:txbxContent>
                  <w:p w:rsidR="00A072AF" w:rsidRPr="008A75EC" w:rsidRDefault="00A072AF" w:rsidP="00DA1012"/>
                </w:txbxContent>
              </v:textbox>
            </v:rect>
            <v:rect id="_x0000_s1258" style="position:absolute;left:1403;top:2182;width:668;height:311" fillcolor="white [3212]" strokecolor="#548dd4 [1951]">
              <v:textbox style="mso-next-textbox:#_x0000_s1258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  9</w:t>
                    </w:r>
                  </w:p>
                </w:txbxContent>
              </v:textbox>
            </v:rect>
            <v:rect id="_x0000_s1259" style="position:absolute;left:1403;top:2587;width:668;height:311" fillcolor="white [3212]" strokecolor="#548dd4 [1951]">
              <v:textbox style="mso-next-textbox:#_x0000_s1259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19</w:t>
                    </w:r>
                  </w:p>
                </w:txbxContent>
              </v:textbox>
            </v:rect>
            <v:shape id="_x0000_s1260" type="#_x0000_t32" style="position:absolute;left:1430;top:2551;width:641;height:0" o:connectortype="straight" filled="t" fillcolor="#ffc" strokecolor="black [3213]" strokeweight="1.5pt"/>
            <v:rect id="_x0000_s1261" style="position:absolute;left:1400;top:1826;width:668;height:311" fillcolor="white [3212]" strokecolor="#548dd4 [1951]">
              <v:textbox style="mso-next-textbox:#_x0000_s1261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="00DA1012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250" style="width:34.9pt;height:56.25pt;mso-position-horizontal-relative:char;mso-position-vertical-relative:line" coordorigin="1391,1796" coordsize="698,1125">
            <v:rect id="_x0000_s1251" style="position:absolute;left:1391;top:1796;width:698;height:1125" fillcolor="#ffc" strokecolor="#e36c0a [2409]">
              <v:shadow on="t"/>
              <v:textbox style="mso-next-textbox:#_x0000_s1251" inset="0,0,0,0">
                <w:txbxContent>
                  <w:p w:rsidR="00A072AF" w:rsidRPr="008A75EC" w:rsidRDefault="00A072AF" w:rsidP="00DA1012"/>
                </w:txbxContent>
              </v:textbox>
            </v:rect>
            <v:rect id="_x0000_s1252" style="position:absolute;left:1403;top:2182;width:668;height:311" fillcolor="white [3212]" strokecolor="#548dd4 [1951]">
              <v:textbox style="mso-next-textbox:#_x0000_s1252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+ </w:t>
                    </w:r>
                  </w:p>
                </w:txbxContent>
              </v:textbox>
            </v:rect>
            <v:rect id="_x0000_s1253" style="position:absolute;left:1403;top:2587;width:668;height:311" fillcolor="white [3212]" strokecolor="#548dd4 [1951]">
              <v:textbox style="mso-next-textbox:#_x0000_s1253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17</w:t>
                    </w:r>
                  </w:p>
                </w:txbxContent>
              </v:textbox>
            </v:rect>
            <v:shape id="_x0000_s1254" type="#_x0000_t32" style="position:absolute;left:1430;top:2551;width:641;height:0" o:connectortype="straight" filled="t" fillcolor="#ffc" strokecolor="black [3213]" strokeweight="1.5pt"/>
            <v:rect id="_x0000_s1255" style="position:absolute;left:1400;top:1826;width:668;height:311" fillcolor="white [3212]" strokecolor="#548dd4 [1951]">
              <v:textbox style="mso-next-textbox:#_x0000_s1255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  8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DA1012" w:rsidRDefault="00DA1012" w:rsidP="0063432C">
      <w:pPr>
        <w:pStyle w:val="AralkYok"/>
        <w:rPr>
          <w:rFonts w:ascii="Cambria Math" w:hAnsi="Cambria Math"/>
          <w:sz w:val="28"/>
        </w:rPr>
      </w:pPr>
    </w:p>
    <w:p w:rsidR="00C427B2" w:rsidRDefault="008C24FE" w:rsidP="0063432C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292" style="width:34.9pt;height:56.25pt;mso-position-horizontal-relative:char;mso-position-vertical-relative:line" coordorigin="1391,1796" coordsize="698,1125">
            <v:rect id="_x0000_s1293" style="position:absolute;left:1391;top:1796;width:698;height:1125" fillcolor="#ffc" strokecolor="#e36c0a [2409]">
              <v:shadow on="t"/>
              <v:textbox style="mso-next-textbox:#_x0000_s1293" inset="0,0,0,0">
                <w:txbxContent>
                  <w:p w:rsidR="00A072AF" w:rsidRPr="008A75EC" w:rsidRDefault="00A072AF" w:rsidP="00DA1012"/>
                </w:txbxContent>
              </v:textbox>
            </v:rect>
            <v:rect id="_x0000_s1294" style="position:absolute;left:1403;top:2182;width:668;height:311" fillcolor="white [3212]" strokecolor="#548dd4 [1951]">
              <v:textbox style="mso-next-textbox:#_x0000_s1294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  9</w:t>
                    </w:r>
                  </w:p>
                </w:txbxContent>
              </v:textbox>
            </v:rect>
            <v:rect id="_x0000_s1295" style="position:absolute;left:1403;top:2587;width:668;height:311" fillcolor="white [3212]" strokecolor="#548dd4 [1951]">
              <v:textbox style="mso-next-textbox:#_x0000_s1295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19</w:t>
                    </w:r>
                  </w:p>
                </w:txbxContent>
              </v:textbox>
            </v:rect>
            <v:shape id="_x0000_s1296" type="#_x0000_t32" style="position:absolute;left:1430;top:2551;width:641;height:0" o:connectortype="straight" filled="t" fillcolor="#ffc" strokecolor="black [3213]" strokeweight="1.5pt"/>
            <v:rect id="_x0000_s1297" style="position:absolute;left:1400;top:1826;width:668;height:311" fillcolor="white [3212]" strokecolor="#548dd4 [1951]">
              <v:textbox style="mso-next-textbox:#_x0000_s1297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="00DA1012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286" style="width:34.9pt;height:56.25pt;mso-position-horizontal-relative:char;mso-position-vertical-relative:line" coordorigin="1391,1796" coordsize="698,1125">
            <v:rect id="_x0000_s1287" style="position:absolute;left:1391;top:1796;width:698;height:1125" fillcolor="#ffc" strokecolor="#e36c0a [2409]">
              <v:shadow on="t"/>
              <v:textbox style="mso-next-textbox:#_x0000_s1287" inset="0,0,0,0">
                <w:txbxContent>
                  <w:p w:rsidR="00A072AF" w:rsidRPr="008A75EC" w:rsidRDefault="00A072AF" w:rsidP="00DA1012"/>
                </w:txbxContent>
              </v:textbox>
            </v:rect>
            <v:rect id="_x0000_s1288" style="position:absolute;left:1403;top:2182;width:668;height:311" fillcolor="white [3212]" strokecolor="#548dd4 [1951]">
              <v:textbox style="mso-next-textbox:#_x0000_s1288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+ </w:t>
                    </w:r>
                  </w:p>
                </w:txbxContent>
              </v:textbox>
            </v:rect>
            <v:rect id="_x0000_s1289" style="position:absolute;left:1403;top:2587;width:668;height:311" fillcolor="white [3212]" strokecolor="#548dd4 [1951]">
              <v:textbox style="mso-next-textbox:#_x0000_s1289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16</w:t>
                    </w:r>
                  </w:p>
                </w:txbxContent>
              </v:textbox>
            </v:rect>
            <v:shape id="_x0000_s1290" type="#_x0000_t32" style="position:absolute;left:1430;top:2551;width:641;height:0" o:connectortype="straight" filled="t" fillcolor="#ffc" strokecolor="black [3213]" strokeweight="1.5pt"/>
            <v:rect id="_x0000_s1291" style="position:absolute;left:1400;top:1826;width:668;height:311" fillcolor="white [3212]" strokecolor="#548dd4 [1951]">
              <v:textbox style="mso-next-textbox:#_x0000_s1291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  8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DA1012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280" style="width:34.9pt;height:56.25pt;mso-position-horizontal-relative:char;mso-position-vertical-relative:line" coordorigin="1391,1796" coordsize="698,1125">
            <v:rect id="_x0000_s1281" style="position:absolute;left:1391;top:1796;width:698;height:1125" fillcolor="#ffc" strokecolor="#e36c0a [2409]">
              <v:shadow on="t"/>
              <v:textbox style="mso-next-textbox:#_x0000_s1281" inset="0,0,0,0">
                <w:txbxContent>
                  <w:p w:rsidR="00A072AF" w:rsidRPr="008A75EC" w:rsidRDefault="00A072AF" w:rsidP="00DA1012"/>
                </w:txbxContent>
              </v:textbox>
            </v:rect>
            <v:rect id="_x0000_s1282" style="position:absolute;left:1403;top:2182;width:668;height:311" fillcolor="white [3212]" strokecolor="#548dd4 [1951]">
              <v:textbox style="mso-next-textbox:#_x0000_s1282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  6</w:t>
                    </w:r>
                  </w:p>
                </w:txbxContent>
              </v:textbox>
            </v:rect>
            <v:rect id="_x0000_s1283" style="position:absolute;left:1403;top:2587;width:668;height:311" fillcolor="white [3212]" strokecolor="#548dd4 [1951]">
              <v:textbox style="mso-next-textbox:#_x0000_s1283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14</w:t>
                    </w:r>
                  </w:p>
                </w:txbxContent>
              </v:textbox>
            </v:rect>
            <v:shape id="_x0000_s1284" type="#_x0000_t32" style="position:absolute;left:1430;top:2551;width:641;height:0" o:connectortype="straight" filled="t" fillcolor="#ffc" strokecolor="black [3213]" strokeweight="1.5pt"/>
            <v:rect id="_x0000_s1285" style="position:absolute;left:1400;top:1826;width:668;height:311" fillcolor="white [3212]" strokecolor="#548dd4 [1951]">
              <v:textbox style="mso-next-textbox:#_x0000_s1285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="00DA1012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274" style="width:34.9pt;height:56.25pt;mso-position-horizontal-relative:char;mso-position-vertical-relative:line" coordorigin="1391,1796" coordsize="698,1125">
            <v:rect id="_x0000_s1275" style="position:absolute;left:1391;top:1796;width:698;height:1125" fillcolor="#ffc" strokecolor="#e36c0a [2409]">
              <v:shadow on="t"/>
              <v:textbox style="mso-next-textbox:#_x0000_s1275" inset="0,0,0,0">
                <w:txbxContent>
                  <w:p w:rsidR="00A072AF" w:rsidRPr="008A75EC" w:rsidRDefault="00A072AF" w:rsidP="00DA1012"/>
                </w:txbxContent>
              </v:textbox>
            </v:rect>
            <v:rect id="_x0000_s1276" style="position:absolute;left:1403;top:2182;width:668;height:311" fillcolor="white [3212]" strokecolor="#548dd4 [1951]">
              <v:textbox style="mso-next-textbox:#_x0000_s1276" inset="0,0,0,0">
                <w:txbxContent>
                  <w:p w:rsidR="00A072AF" w:rsidRPr="00B25468" w:rsidRDefault="00A072AF" w:rsidP="00DA1012">
                    <w:pPr>
                      <w:pStyle w:val="AralkYok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+ </w:t>
                    </w:r>
                  </w:p>
                </w:txbxContent>
              </v:textbox>
            </v:rect>
            <v:rect id="_x0000_s1277" style="position:absolute;left:1403;top:2587;width:668;height:311" fillcolor="white [3212]" strokecolor="#548dd4 [1951]">
              <v:textbox style="mso-next-textbox:#_x0000_s1277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17</w:t>
                    </w:r>
                  </w:p>
                </w:txbxContent>
              </v:textbox>
            </v:rect>
            <v:shape id="_x0000_s1278" type="#_x0000_t32" style="position:absolute;left:1430;top:2551;width:641;height:0" o:connectortype="straight" filled="t" fillcolor="#ffc" strokecolor="black [3213]" strokeweight="1.5pt"/>
            <v:rect id="_x0000_s1279" style="position:absolute;left:1400;top:1826;width:668;height:311" fillcolor="white [3212]" strokecolor="#548dd4 [1951]">
              <v:textbox style="mso-next-textbox:#_x0000_s1279" inset="0,0,0,0">
                <w:txbxContent>
                  <w:p w:rsidR="00A072AF" w:rsidRPr="00B25468" w:rsidRDefault="00A072AF" w:rsidP="00DA1012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 xml:space="preserve"> 9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A94C47" w:rsidRPr="00005B9A" w:rsidRDefault="00A94C47" w:rsidP="00A94C47">
      <w:pPr>
        <w:pStyle w:val="AralkYok"/>
        <w:numPr>
          <w:ilvl w:val="0"/>
          <w:numId w:val="1"/>
        </w:numPr>
        <w:rPr>
          <w:rFonts w:ascii="Cambria Math" w:hAnsi="Cambria Math" w:cs="Arial"/>
          <w:sz w:val="28"/>
        </w:rPr>
      </w:pPr>
      <w:r w:rsidRPr="00005B9A">
        <w:rPr>
          <w:rFonts w:ascii="Cambria Math" w:hAnsi="Cambria Math"/>
          <w:sz w:val="28"/>
        </w:rPr>
        <w:lastRenderedPageBreak/>
        <w:t>A</w:t>
      </w:r>
      <w:r w:rsidRPr="00005B9A">
        <w:rPr>
          <w:rFonts w:ascii="Cambria Math" w:hAnsi="Cambria Math" w:cs="Arial"/>
          <w:sz w:val="28"/>
        </w:rPr>
        <w:t>şağıdaki toplama işlemlerin</w:t>
      </w:r>
      <w:r>
        <w:rPr>
          <w:rFonts w:ascii="Cambria Math" w:hAnsi="Cambria Math" w:cs="Arial"/>
          <w:sz w:val="28"/>
        </w:rPr>
        <w:t xml:space="preserve">de </w:t>
      </w:r>
      <w:r w:rsidRPr="00C427B2">
        <w:rPr>
          <w:rFonts w:ascii="Cambria Math" w:hAnsi="Cambria Math" w:cs="Arial"/>
          <w:b/>
          <w:sz w:val="28"/>
        </w:rPr>
        <w:t>verilmeyen toplananı</w:t>
      </w:r>
      <w:r>
        <w:rPr>
          <w:rFonts w:ascii="Cambria Math" w:hAnsi="Cambria Math" w:cs="Arial"/>
          <w:sz w:val="28"/>
        </w:rPr>
        <w:t xml:space="preserve"> bulalım.</w:t>
      </w:r>
    </w:p>
    <w:p w:rsidR="0063432C" w:rsidRPr="00A94C47" w:rsidRDefault="008C24FE" w:rsidP="00A94C47">
      <w:pPr>
        <w:pStyle w:val="AralkYok"/>
      </w:pPr>
      <w:r>
        <w:pict>
          <v:group id="_x0000_s1322" style="width:103.3pt;height:15.7pt;mso-position-horizontal-relative:char;mso-position-vertical-relative:line" coordorigin="6079,885" coordsize="2605,314">
            <v:rect id="_x0000_s1323" style="position:absolute;left:6079;top:888;width:605;height:311" fillcolor="white [3212]" strokecolor="#548dd4 [1951]">
              <v:shadow on="t"/>
              <v:textbox style="mso-next-textbox:#_x0000_s1323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10</w:t>
                    </w:r>
                  </w:p>
                </w:txbxContent>
              </v:textbox>
            </v:rect>
            <v:rect id="_x0000_s1324" style="position:absolute;left:6711;top:888;width:320;height:311" fillcolor="white [3212]" strokecolor="#548dd4 [1951]">
              <v:shadow on="t"/>
              <v:textbox style="mso-next-textbox:#_x0000_s1324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</w:t>
                    </w:r>
                  </w:p>
                </w:txbxContent>
              </v:textbox>
            </v:rect>
            <v:rect id="_x0000_s1325" style="position:absolute;left:7075;top:885;width:605;height:311" fillcolor="white [3212]" strokecolor="#548dd4 [1951]">
              <v:shadow on="t"/>
              <v:textbox style="mso-next-textbox:#_x0000_s1325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rect>
            <v:rect id="_x0000_s1326" style="position:absolute;left:7707;top:885;width:320;height:311" fillcolor="white [3212]" strokecolor="#548dd4 [1951]">
              <v:shadow on="t"/>
              <v:textbox style="mso-next-textbox:#_x0000_s1326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=</w:t>
                    </w:r>
                  </w:p>
                </w:txbxContent>
              </v:textbox>
            </v:rect>
            <v:rect id="_x0000_s1327" style="position:absolute;left:8079;top:885;width:605;height:311" fillcolor="white [3212]" strokecolor="#548dd4 [1951]">
              <v:shadow on="t"/>
              <v:textbox style="mso-next-textbox:#_x0000_s1327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13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2E7F8E" w:rsidRPr="00A94C47">
        <w:tab/>
      </w:r>
      <w:r w:rsidR="002E7F8E" w:rsidRPr="00A94C47">
        <w:tab/>
      </w:r>
      <w:r>
        <w:pict>
          <v:group id="_x0000_s1328" style="width:103.3pt;height:15.7pt;mso-position-horizontal-relative:char;mso-position-vertical-relative:line" coordorigin="6079,885" coordsize="2605,314">
            <v:rect id="_x0000_s1329" style="position:absolute;left:6079;top:888;width:605;height:311" fillcolor="white [3212]" strokecolor="#548dd4 [1951]">
              <v:shadow on="t"/>
              <v:textbox style="mso-next-textbox:#_x0000_s1329" inset="0,0,0,0">
                <w:txbxContent>
                  <w:p w:rsidR="00A072AF" w:rsidRPr="002E7F8E" w:rsidRDefault="00A072AF" w:rsidP="002E7F8E">
                    <w:pPr>
                      <w:pStyle w:val="AralkYok"/>
                      <w:rPr>
                        <w:rFonts w:ascii="Cambria Math" w:hAnsi="Cambria Math"/>
                        <w:sz w:val="28"/>
                      </w:rPr>
                    </w:pPr>
                  </w:p>
                </w:txbxContent>
              </v:textbox>
            </v:rect>
            <v:rect id="_x0000_s1330" style="position:absolute;left:6711;top:888;width:320;height:311" fillcolor="white [3212]" strokecolor="#548dd4 [1951]">
              <v:shadow on="t"/>
              <v:textbox style="mso-next-textbox:#_x0000_s1330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</w:t>
                    </w:r>
                  </w:p>
                </w:txbxContent>
              </v:textbox>
            </v:rect>
            <v:rect id="_x0000_s1331" style="position:absolute;left:7075;top:885;width:605;height:311" fillcolor="white [3212]" strokecolor="#548dd4 [1951]">
              <v:shadow on="t"/>
              <v:textbox style="mso-next-textbox:#_x0000_s1331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11</w:t>
                    </w:r>
                  </w:p>
                </w:txbxContent>
              </v:textbox>
            </v:rect>
            <v:rect id="_x0000_s1332" style="position:absolute;left:7707;top:885;width:320;height:311" fillcolor="white [3212]" strokecolor="#548dd4 [1951]">
              <v:shadow on="t"/>
              <v:textbox style="mso-next-textbox:#_x0000_s1332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=</w:t>
                    </w:r>
                  </w:p>
                </w:txbxContent>
              </v:textbox>
            </v:rect>
            <v:rect id="_x0000_s1333" style="position:absolute;left:8079;top:885;width:605;height:311" fillcolor="white [3212]" strokecolor="#548dd4 [1951]">
              <v:shadow on="t"/>
              <v:textbox style="mso-next-textbox:#_x0000_s1333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16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63432C" w:rsidRDefault="0063432C" w:rsidP="0063432C">
      <w:pPr>
        <w:pStyle w:val="AralkYok"/>
        <w:rPr>
          <w:rFonts w:ascii="Cambria Math" w:hAnsi="Cambria Math"/>
          <w:sz w:val="28"/>
        </w:rPr>
      </w:pPr>
    </w:p>
    <w:p w:rsidR="002E7F8E" w:rsidRDefault="008C24FE" w:rsidP="002E7F8E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340" style="width:103.3pt;height:15.7pt;mso-position-horizontal-relative:char;mso-position-vertical-relative:line" coordorigin="6079,885" coordsize="2605,314">
            <v:rect id="_x0000_s1341" style="position:absolute;left:6079;top:888;width:605;height:311" fillcolor="white [3212]" strokecolor="#548dd4 [1951]">
              <v:shadow on="t"/>
              <v:textbox style="mso-next-textbox:#_x0000_s1341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7</w:t>
                    </w:r>
                  </w:p>
                </w:txbxContent>
              </v:textbox>
            </v:rect>
            <v:rect id="_x0000_s1342" style="position:absolute;left:6711;top:888;width:320;height:311" fillcolor="white [3212]" strokecolor="#548dd4 [1951]">
              <v:shadow on="t"/>
              <v:textbox style="mso-next-textbox:#_x0000_s1342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</w:t>
                    </w:r>
                  </w:p>
                </w:txbxContent>
              </v:textbox>
            </v:rect>
            <v:rect id="_x0000_s1343" style="position:absolute;left:7075;top:885;width:605;height:311" fillcolor="white [3212]" strokecolor="#548dd4 [1951]">
              <v:shadow on="t"/>
              <v:textbox style="mso-next-textbox:#_x0000_s1343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rect>
            <v:rect id="_x0000_s1344" style="position:absolute;left:7707;top:885;width:320;height:311" fillcolor="white [3212]" strokecolor="#548dd4 [1951]">
              <v:shadow on="t"/>
              <v:textbox style="mso-next-textbox:#_x0000_s1344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=</w:t>
                    </w:r>
                  </w:p>
                </w:txbxContent>
              </v:textbox>
            </v:rect>
            <v:rect id="_x0000_s1345" style="position:absolute;left:8079;top:885;width:605;height:311" fillcolor="white [3212]" strokecolor="#548dd4 [1951]">
              <v:shadow on="t"/>
              <v:textbox style="mso-next-textbox:#_x0000_s1345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9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2E7F8E">
        <w:rPr>
          <w:rFonts w:ascii="Cambria Math" w:hAnsi="Cambria Math"/>
          <w:sz w:val="28"/>
        </w:rPr>
        <w:tab/>
      </w:r>
      <w:r w:rsidR="002E7F8E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334" style="width:103.3pt;height:15.7pt;mso-position-horizontal-relative:char;mso-position-vertical-relative:line" coordorigin="6079,885" coordsize="2605,314">
            <v:rect id="_x0000_s1335" style="position:absolute;left:6079;top:888;width:605;height:311" fillcolor="white [3212]" strokecolor="#548dd4 [1951]">
              <v:shadow on="t"/>
              <v:textbox style="mso-next-textbox:#_x0000_s1335" inset="0,0,0,0">
                <w:txbxContent>
                  <w:p w:rsidR="00A072AF" w:rsidRPr="002E7F8E" w:rsidRDefault="00A072AF" w:rsidP="002E7F8E">
                    <w:pPr>
                      <w:pStyle w:val="AralkYok"/>
                      <w:rPr>
                        <w:rFonts w:ascii="Cambria Math" w:hAnsi="Cambria Math"/>
                        <w:sz w:val="28"/>
                      </w:rPr>
                    </w:pPr>
                  </w:p>
                </w:txbxContent>
              </v:textbox>
            </v:rect>
            <v:rect id="_x0000_s1336" style="position:absolute;left:6711;top:888;width:320;height:311" fillcolor="white [3212]" strokecolor="#548dd4 [1951]">
              <v:shadow on="t"/>
              <v:textbox style="mso-next-textbox:#_x0000_s1336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</w:t>
                    </w:r>
                  </w:p>
                </w:txbxContent>
              </v:textbox>
            </v:rect>
            <v:rect id="_x0000_s1337" style="position:absolute;left:7075;top:885;width:605;height:311" fillcolor="white [3212]" strokecolor="#548dd4 [1951]">
              <v:shadow on="t"/>
              <v:textbox style="mso-next-textbox:#_x0000_s1337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8</w:t>
                    </w:r>
                  </w:p>
                </w:txbxContent>
              </v:textbox>
            </v:rect>
            <v:rect id="_x0000_s1338" style="position:absolute;left:7707;top:885;width:320;height:311" fillcolor="white [3212]" strokecolor="#548dd4 [1951]">
              <v:shadow on="t"/>
              <v:textbox style="mso-next-textbox:#_x0000_s1338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=</w:t>
                    </w:r>
                  </w:p>
                </w:txbxContent>
              </v:textbox>
            </v:rect>
            <v:rect id="_x0000_s1339" style="position:absolute;left:8079;top:885;width:605;height:311" fillcolor="white [3212]" strokecolor="#548dd4 [1951]">
              <v:shadow on="t"/>
              <v:textbox style="mso-next-textbox:#_x0000_s1339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16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63432C" w:rsidRPr="001F32C2" w:rsidRDefault="0063432C" w:rsidP="001F32C2">
      <w:pPr>
        <w:pStyle w:val="AralkYok"/>
      </w:pPr>
    </w:p>
    <w:p w:rsidR="002E7F8E" w:rsidRDefault="008C24FE" w:rsidP="002E7F8E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352" style="width:103.3pt;height:15.7pt;mso-position-horizontal-relative:char;mso-position-vertical-relative:line" coordorigin="6079,885" coordsize="2605,314">
            <v:rect id="_x0000_s1353" style="position:absolute;left:6079;top:888;width:605;height:311" fillcolor="white [3212]" strokecolor="#548dd4 [1951]">
              <v:shadow on="t"/>
              <v:textbox style="mso-next-textbox:#_x0000_s1353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12</w:t>
                    </w:r>
                  </w:p>
                </w:txbxContent>
              </v:textbox>
            </v:rect>
            <v:rect id="_x0000_s1354" style="position:absolute;left:6711;top:888;width:320;height:311" fillcolor="white [3212]" strokecolor="#548dd4 [1951]">
              <v:shadow on="t"/>
              <v:textbox style="mso-next-textbox:#_x0000_s1354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</w:t>
                    </w:r>
                  </w:p>
                </w:txbxContent>
              </v:textbox>
            </v:rect>
            <v:rect id="_x0000_s1355" style="position:absolute;left:7075;top:885;width:605;height:311" fillcolor="white [3212]" strokecolor="#548dd4 [1951]">
              <v:shadow on="t"/>
              <v:textbox style="mso-next-textbox:#_x0000_s1355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rect>
            <v:rect id="_x0000_s1356" style="position:absolute;left:7707;top:885;width:320;height:311" fillcolor="white [3212]" strokecolor="#548dd4 [1951]">
              <v:shadow on="t"/>
              <v:textbox style="mso-next-textbox:#_x0000_s1356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=</w:t>
                    </w:r>
                  </w:p>
                </w:txbxContent>
              </v:textbox>
            </v:rect>
            <v:rect id="_x0000_s1357" style="position:absolute;left:8079;top:885;width:605;height:311" fillcolor="white [3212]" strokecolor="#548dd4 [1951]">
              <v:shadow on="t"/>
              <v:textbox style="mso-next-textbox:#_x0000_s1357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15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2E7F8E">
        <w:rPr>
          <w:rFonts w:ascii="Cambria Math" w:hAnsi="Cambria Math"/>
          <w:sz w:val="28"/>
        </w:rPr>
        <w:tab/>
      </w:r>
      <w:r w:rsidR="002E7F8E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346" style="width:103.3pt;height:15.7pt;mso-position-horizontal-relative:char;mso-position-vertical-relative:line" coordorigin="6079,885" coordsize="2605,314">
            <v:rect id="_x0000_s1347" style="position:absolute;left:6079;top:888;width:605;height:311" fillcolor="white [3212]" strokecolor="#548dd4 [1951]">
              <v:shadow on="t"/>
              <v:textbox style="mso-next-textbox:#_x0000_s1347" inset="0,0,0,0">
                <w:txbxContent>
                  <w:p w:rsidR="00A072AF" w:rsidRPr="002E7F8E" w:rsidRDefault="00A072AF" w:rsidP="002E7F8E">
                    <w:pPr>
                      <w:pStyle w:val="AralkYok"/>
                      <w:rPr>
                        <w:rFonts w:ascii="Cambria Math" w:hAnsi="Cambria Math"/>
                        <w:sz w:val="28"/>
                      </w:rPr>
                    </w:pPr>
                  </w:p>
                </w:txbxContent>
              </v:textbox>
            </v:rect>
            <v:rect id="_x0000_s1348" style="position:absolute;left:6711;top:888;width:320;height:311" fillcolor="white [3212]" strokecolor="#548dd4 [1951]">
              <v:shadow on="t"/>
              <v:textbox style="mso-next-textbox:#_x0000_s1348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</w:t>
                    </w:r>
                  </w:p>
                </w:txbxContent>
              </v:textbox>
            </v:rect>
            <v:rect id="_x0000_s1349" style="position:absolute;left:7075;top:885;width:605;height:311" fillcolor="white [3212]" strokecolor="#548dd4 [1951]">
              <v:shadow on="t"/>
              <v:textbox style="mso-next-textbox:#_x0000_s1349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7</w:t>
                    </w:r>
                  </w:p>
                </w:txbxContent>
              </v:textbox>
            </v:rect>
            <v:rect id="_x0000_s1350" style="position:absolute;left:7707;top:885;width:320;height:311" fillcolor="white [3212]" strokecolor="#548dd4 [1951]">
              <v:shadow on="t"/>
              <v:textbox style="mso-next-textbox:#_x0000_s1350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=</w:t>
                    </w:r>
                  </w:p>
                </w:txbxContent>
              </v:textbox>
            </v:rect>
            <v:rect id="_x0000_s1351" style="position:absolute;left:8079;top:885;width:605;height:311" fillcolor="white [3212]" strokecolor="#548dd4 [1951]">
              <v:shadow on="t"/>
              <v:textbox style="mso-next-textbox:#_x0000_s1351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10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2E7F8E" w:rsidRDefault="002E7F8E" w:rsidP="0063432C">
      <w:pPr>
        <w:pStyle w:val="AralkYok"/>
        <w:rPr>
          <w:rFonts w:ascii="Cambria Math" w:hAnsi="Cambria Math"/>
          <w:sz w:val="28"/>
        </w:rPr>
      </w:pPr>
    </w:p>
    <w:p w:rsidR="002E7F8E" w:rsidRDefault="008C24FE" w:rsidP="002E7F8E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364" style="width:103.3pt;height:15.7pt;mso-position-horizontal-relative:char;mso-position-vertical-relative:line" coordorigin="6079,885" coordsize="2605,314">
            <v:rect id="_x0000_s1365" style="position:absolute;left:6079;top:888;width:605;height:311" fillcolor="white [3212]" strokecolor="#548dd4 [1951]">
              <v:shadow on="t"/>
              <v:textbox style="mso-next-textbox:#_x0000_s1365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14</w:t>
                    </w:r>
                  </w:p>
                </w:txbxContent>
              </v:textbox>
            </v:rect>
            <v:rect id="_x0000_s1366" style="position:absolute;left:6711;top:888;width:320;height:311" fillcolor="white [3212]" strokecolor="#548dd4 [1951]">
              <v:shadow on="t"/>
              <v:textbox style="mso-next-textbox:#_x0000_s1366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</w:t>
                    </w:r>
                  </w:p>
                </w:txbxContent>
              </v:textbox>
            </v:rect>
            <v:rect id="_x0000_s1367" style="position:absolute;left:7075;top:885;width:605;height:311" fillcolor="white [3212]" strokecolor="#548dd4 [1951]">
              <v:shadow on="t"/>
              <v:textbox style="mso-next-textbox:#_x0000_s1367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rect>
            <v:rect id="_x0000_s1368" style="position:absolute;left:7707;top:885;width:320;height:311" fillcolor="white [3212]" strokecolor="#548dd4 [1951]">
              <v:shadow on="t"/>
              <v:textbox style="mso-next-textbox:#_x0000_s1368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=</w:t>
                    </w:r>
                  </w:p>
                </w:txbxContent>
              </v:textbox>
            </v:rect>
            <v:rect id="_x0000_s1369" style="position:absolute;left:8079;top:885;width:605;height:311" fillcolor="white [3212]" strokecolor="#548dd4 [1951]">
              <v:shadow on="t"/>
              <v:textbox style="mso-next-textbox:#_x0000_s1369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18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2E7F8E">
        <w:rPr>
          <w:rFonts w:ascii="Cambria Math" w:hAnsi="Cambria Math"/>
          <w:sz w:val="28"/>
        </w:rPr>
        <w:tab/>
      </w:r>
      <w:r w:rsidR="002E7F8E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358" style="width:103.3pt;height:15.7pt;mso-position-horizontal-relative:char;mso-position-vertical-relative:line" coordorigin="6079,885" coordsize="2605,314">
            <v:rect id="_x0000_s1359" style="position:absolute;left:6079;top:888;width:605;height:311" fillcolor="white [3212]" strokecolor="#548dd4 [1951]">
              <v:shadow on="t"/>
              <v:textbox style="mso-next-textbox:#_x0000_s1359" inset="0,0,0,0">
                <w:txbxContent>
                  <w:p w:rsidR="00A072AF" w:rsidRPr="002E7F8E" w:rsidRDefault="00A072AF" w:rsidP="002E7F8E">
                    <w:pPr>
                      <w:pStyle w:val="AralkYok"/>
                      <w:rPr>
                        <w:rFonts w:ascii="Cambria Math" w:hAnsi="Cambria Math"/>
                        <w:sz w:val="28"/>
                      </w:rPr>
                    </w:pPr>
                  </w:p>
                </w:txbxContent>
              </v:textbox>
            </v:rect>
            <v:rect id="_x0000_s1360" style="position:absolute;left:6711;top:888;width:320;height:311" fillcolor="white [3212]" strokecolor="#548dd4 [1951]">
              <v:shadow on="t"/>
              <v:textbox style="mso-next-textbox:#_x0000_s1360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</w:t>
                    </w:r>
                  </w:p>
                </w:txbxContent>
              </v:textbox>
            </v:rect>
            <v:rect id="_x0000_s1361" style="position:absolute;left:7075;top:885;width:605;height:311" fillcolor="white [3212]" strokecolor="#548dd4 [1951]">
              <v:shadow on="t"/>
              <v:textbox style="mso-next-textbox:#_x0000_s1361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9</w:t>
                    </w:r>
                  </w:p>
                </w:txbxContent>
              </v:textbox>
            </v:rect>
            <v:rect id="_x0000_s1362" style="position:absolute;left:7707;top:885;width:320;height:311" fillcolor="white [3212]" strokecolor="#548dd4 [1951]">
              <v:shadow on="t"/>
              <v:textbox style="mso-next-textbox:#_x0000_s1362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=</w:t>
                    </w:r>
                  </w:p>
                </w:txbxContent>
              </v:textbox>
            </v:rect>
            <v:rect id="_x0000_s1363" style="position:absolute;left:8079;top:885;width:605;height:311" fillcolor="white [3212]" strokecolor="#548dd4 [1951]">
              <v:shadow on="t"/>
              <v:textbox style="mso-next-textbox:#_x0000_s1363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12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2E7F8E" w:rsidRDefault="002E7F8E" w:rsidP="0063432C">
      <w:pPr>
        <w:pStyle w:val="AralkYok"/>
        <w:rPr>
          <w:rFonts w:ascii="Cambria Math" w:hAnsi="Cambria Math"/>
          <w:sz w:val="28"/>
        </w:rPr>
      </w:pPr>
    </w:p>
    <w:p w:rsidR="002E7F8E" w:rsidRDefault="008C24FE" w:rsidP="002E7F8E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376" style="width:103.3pt;height:15.7pt;mso-position-horizontal-relative:char;mso-position-vertical-relative:line" coordorigin="6079,885" coordsize="2605,314">
            <v:rect id="_x0000_s1377" style="position:absolute;left:6079;top:888;width:605;height:311" fillcolor="white [3212]" strokecolor="#548dd4 [1951]">
              <v:shadow on="t"/>
              <v:textbox style="mso-next-textbox:#_x0000_s1377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16</w:t>
                    </w:r>
                  </w:p>
                </w:txbxContent>
              </v:textbox>
            </v:rect>
            <v:rect id="_x0000_s1378" style="position:absolute;left:6711;top:888;width:320;height:311" fillcolor="white [3212]" strokecolor="#548dd4 [1951]">
              <v:shadow on="t"/>
              <v:textbox style="mso-next-textbox:#_x0000_s1378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</w:t>
                    </w:r>
                  </w:p>
                </w:txbxContent>
              </v:textbox>
            </v:rect>
            <v:rect id="_x0000_s1379" style="position:absolute;left:7075;top:885;width:605;height:311" fillcolor="white [3212]" strokecolor="#548dd4 [1951]">
              <v:shadow on="t"/>
              <v:textbox style="mso-next-textbox:#_x0000_s1379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rect>
            <v:rect id="_x0000_s1380" style="position:absolute;left:7707;top:885;width:320;height:311" fillcolor="white [3212]" strokecolor="#548dd4 [1951]">
              <v:shadow on="t"/>
              <v:textbox style="mso-next-textbox:#_x0000_s1380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=</w:t>
                    </w:r>
                  </w:p>
                </w:txbxContent>
              </v:textbox>
            </v:rect>
            <v:rect id="_x0000_s1381" style="position:absolute;left:8079;top:885;width:605;height:311" fillcolor="white [3212]" strokecolor="#548dd4 [1951]">
              <v:shadow on="t"/>
              <v:textbox style="mso-next-textbox:#_x0000_s1381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19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2E7F8E">
        <w:rPr>
          <w:rFonts w:ascii="Cambria Math" w:hAnsi="Cambria Math"/>
          <w:sz w:val="28"/>
        </w:rPr>
        <w:tab/>
      </w:r>
      <w:r w:rsidR="002E7F8E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370" style="width:103.3pt;height:15.7pt;mso-position-horizontal-relative:char;mso-position-vertical-relative:line" coordorigin="6079,885" coordsize="2605,314">
            <v:rect id="_x0000_s1371" style="position:absolute;left:6079;top:888;width:605;height:311" fillcolor="white [3212]" strokecolor="#548dd4 [1951]">
              <v:shadow on="t"/>
              <v:textbox style="mso-next-textbox:#_x0000_s1371" inset="0,0,0,0">
                <w:txbxContent>
                  <w:p w:rsidR="00A072AF" w:rsidRPr="002E7F8E" w:rsidRDefault="00A072AF" w:rsidP="002E7F8E">
                    <w:pPr>
                      <w:pStyle w:val="AralkYok"/>
                      <w:rPr>
                        <w:rFonts w:ascii="Cambria Math" w:hAnsi="Cambria Math"/>
                        <w:sz w:val="28"/>
                      </w:rPr>
                    </w:pPr>
                  </w:p>
                </w:txbxContent>
              </v:textbox>
            </v:rect>
            <v:rect id="_x0000_s1372" style="position:absolute;left:6711;top:888;width:320;height:311" fillcolor="white [3212]" strokecolor="#548dd4 [1951]">
              <v:shadow on="t"/>
              <v:textbox style="mso-next-textbox:#_x0000_s1372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</w:t>
                    </w:r>
                  </w:p>
                </w:txbxContent>
              </v:textbox>
            </v:rect>
            <v:rect id="_x0000_s1373" style="position:absolute;left:7075;top:885;width:605;height:311" fillcolor="white [3212]" strokecolor="#548dd4 [1951]">
              <v:shadow on="t"/>
              <v:textbox style="mso-next-textbox:#_x0000_s1373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9</w:t>
                    </w:r>
                  </w:p>
                </w:txbxContent>
              </v:textbox>
            </v:rect>
            <v:rect id="_x0000_s1374" style="position:absolute;left:7707;top:885;width:320;height:311" fillcolor="white [3212]" strokecolor="#548dd4 [1951]">
              <v:shadow on="t"/>
              <v:textbox style="mso-next-textbox:#_x0000_s1374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=</w:t>
                    </w:r>
                  </w:p>
                </w:txbxContent>
              </v:textbox>
            </v:rect>
            <v:rect id="_x0000_s1375" style="position:absolute;left:8079;top:885;width:605;height:311" fillcolor="white [3212]" strokecolor="#548dd4 [1951]">
              <v:shadow on="t"/>
              <v:textbox style="mso-next-textbox:#_x0000_s1375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15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2E7F8E" w:rsidRDefault="002E7F8E" w:rsidP="0063432C">
      <w:pPr>
        <w:pStyle w:val="AralkYok"/>
        <w:rPr>
          <w:rFonts w:ascii="Cambria Math" w:hAnsi="Cambria Math"/>
          <w:sz w:val="28"/>
        </w:rPr>
      </w:pPr>
    </w:p>
    <w:p w:rsidR="002E7F8E" w:rsidRDefault="008C24FE" w:rsidP="002E7F8E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388" style="width:103.3pt;height:15.7pt;mso-position-horizontal-relative:char;mso-position-vertical-relative:line" coordorigin="6079,885" coordsize="2605,314">
            <v:rect id="_x0000_s1389" style="position:absolute;left:6079;top:888;width:605;height:311" fillcolor="white [3212]" strokecolor="#548dd4 [1951]">
              <v:shadow on="t"/>
              <v:textbox style="mso-next-textbox:#_x0000_s1389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12</w:t>
                    </w:r>
                  </w:p>
                </w:txbxContent>
              </v:textbox>
            </v:rect>
            <v:rect id="_x0000_s1390" style="position:absolute;left:6711;top:888;width:320;height:311" fillcolor="white [3212]" strokecolor="#548dd4 [1951]">
              <v:shadow on="t"/>
              <v:textbox style="mso-next-textbox:#_x0000_s1390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</w:t>
                    </w:r>
                  </w:p>
                </w:txbxContent>
              </v:textbox>
            </v:rect>
            <v:rect id="_x0000_s1391" style="position:absolute;left:7075;top:885;width:605;height:311" fillcolor="white [3212]" strokecolor="#548dd4 [1951]">
              <v:shadow on="t"/>
              <v:textbox style="mso-next-textbox:#_x0000_s1391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rect>
            <v:rect id="_x0000_s1392" style="position:absolute;left:7707;top:885;width:320;height:311" fillcolor="white [3212]" strokecolor="#548dd4 [1951]">
              <v:shadow on="t"/>
              <v:textbox style="mso-next-textbox:#_x0000_s1392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=</w:t>
                    </w:r>
                  </w:p>
                </w:txbxContent>
              </v:textbox>
            </v:rect>
            <v:rect id="_x0000_s1393" style="position:absolute;left:8079;top:885;width:605;height:311" fillcolor="white [3212]" strokecolor="#548dd4 [1951]">
              <v:shadow on="t"/>
              <v:textbox style="mso-next-textbox:#_x0000_s1393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17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2E7F8E">
        <w:rPr>
          <w:rFonts w:ascii="Cambria Math" w:hAnsi="Cambria Math"/>
          <w:sz w:val="28"/>
        </w:rPr>
        <w:tab/>
      </w:r>
      <w:r w:rsidR="002E7F8E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382" style="width:103.3pt;height:15.7pt;mso-position-horizontal-relative:char;mso-position-vertical-relative:line" coordorigin="6079,885" coordsize="2605,314">
            <v:rect id="_x0000_s1383" style="position:absolute;left:6079;top:888;width:605;height:311" fillcolor="white [3212]" strokecolor="#548dd4 [1951]">
              <v:shadow on="t"/>
              <v:textbox style="mso-next-textbox:#_x0000_s1383" inset="0,0,0,0">
                <w:txbxContent>
                  <w:p w:rsidR="00A072AF" w:rsidRPr="002E7F8E" w:rsidRDefault="00A072AF" w:rsidP="002E7F8E">
                    <w:pPr>
                      <w:pStyle w:val="AralkYok"/>
                      <w:rPr>
                        <w:rFonts w:ascii="Cambria Math" w:hAnsi="Cambria Math"/>
                        <w:sz w:val="28"/>
                      </w:rPr>
                    </w:pPr>
                  </w:p>
                </w:txbxContent>
              </v:textbox>
            </v:rect>
            <v:rect id="_x0000_s1384" style="position:absolute;left:6711;top:888;width:320;height:311" fillcolor="white [3212]" strokecolor="#548dd4 [1951]">
              <v:shadow on="t"/>
              <v:textbox style="mso-next-textbox:#_x0000_s1384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</w:t>
                    </w:r>
                  </w:p>
                </w:txbxContent>
              </v:textbox>
            </v:rect>
            <v:rect id="_x0000_s1385" style="position:absolute;left:7075;top:885;width:605;height:311" fillcolor="white [3212]" strokecolor="#548dd4 [1951]">
              <v:shadow on="t"/>
              <v:textbox style="mso-next-textbox:#_x0000_s1385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8</w:t>
                    </w:r>
                  </w:p>
                </w:txbxContent>
              </v:textbox>
            </v:rect>
            <v:rect id="_x0000_s1386" style="position:absolute;left:7707;top:885;width:320;height:311" fillcolor="white [3212]" strokecolor="#548dd4 [1951]">
              <v:shadow on="t"/>
              <v:textbox style="mso-next-textbox:#_x0000_s1386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=</w:t>
                    </w:r>
                  </w:p>
                </w:txbxContent>
              </v:textbox>
            </v:rect>
            <v:rect id="_x0000_s1387" style="position:absolute;left:8079;top:885;width:605;height:311" fillcolor="white [3212]" strokecolor="#548dd4 [1951]">
              <v:shadow on="t"/>
              <v:textbox style="mso-next-textbox:#_x0000_s1387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13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2E7F8E" w:rsidRDefault="002E7F8E" w:rsidP="0063432C">
      <w:pPr>
        <w:pStyle w:val="AralkYok"/>
        <w:rPr>
          <w:rFonts w:ascii="Cambria Math" w:hAnsi="Cambria Math"/>
          <w:sz w:val="28"/>
        </w:rPr>
      </w:pPr>
    </w:p>
    <w:p w:rsidR="002E7F8E" w:rsidRDefault="008C24FE" w:rsidP="002E7F8E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400" style="width:103.3pt;height:15.7pt;mso-position-horizontal-relative:char;mso-position-vertical-relative:line" coordorigin="6079,885" coordsize="2605,314">
            <v:rect id="_x0000_s1401" style="position:absolute;left:6079;top:888;width:605;height:311" fillcolor="white [3212]" strokecolor="#548dd4 [1951]">
              <v:shadow on="t"/>
              <v:textbox style="mso-next-textbox:#_x0000_s1401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12</w:t>
                    </w:r>
                  </w:p>
                </w:txbxContent>
              </v:textbox>
            </v:rect>
            <v:rect id="_x0000_s1402" style="position:absolute;left:6711;top:888;width:320;height:311" fillcolor="white [3212]" strokecolor="#548dd4 [1951]">
              <v:shadow on="t"/>
              <v:textbox style="mso-next-textbox:#_x0000_s1402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</w:t>
                    </w:r>
                  </w:p>
                </w:txbxContent>
              </v:textbox>
            </v:rect>
            <v:rect id="_x0000_s1403" style="position:absolute;left:7075;top:885;width:605;height:311" fillcolor="white [3212]" strokecolor="#548dd4 [1951]">
              <v:shadow on="t"/>
              <v:textbox style="mso-next-textbox:#_x0000_s1403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rect>
            <v:rect id="_x0000_s1404" style="position:absolute;left:7707;top:885;width:320;height:311" fillcolor="white [3212]" strokecolor="#548dd4 [1951]">
              <v:shadow on="t"/>
              <v:textbox style="mso-next-textbox:#_x0000_s1404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=</w:t>
                    </w:r>
                  </w:p>
                </w:txbxContent>
              </v:textbox>
            </v:rect>
            <v:rect id="_x0000_s1405" style="position:absolute;left:8079;top:885;width:605;height:311" fillcolor="white [3212]" strokecolor="#548dd4 [1951]">
              <v:shadow on="t"/>
              <v:textbox style="mso-next-textbox:#_x0000_s1405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16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2E7F8E">
        <w:rPr>
          <w:rFonts w:ascii="Cambria Math" w:hAnsi="Cambria Math"/>
          <w:sz w:val="28"/>
        </w:rPr>
        <w:tab/>
      </w:r>
      <w:r w:rsidR="002E7F8E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394" style="width:103.3pt;height:15.7pt;mso-position-horizontal-relative:char;mso-position-vertical-relative:line" coordorigin="6079,885" coordsize="2605,314">
            <v:rect id="_x0000_s1395" style="position:absolute;left:6079;top:888;width:605;height:311" fillcolor="white [3212]" strokecolor="#548dd4 [1951]">
              <v:shadow on="t"/>
              <v:textbox style="mso-next-textbox:#_x0000_s1395" inset="0,0,0,0">
                <w:txbxContent>
                  <w:p w:rsidR="00A072AF" w:rsidRPr="002E7F8E" w:rsidRDefault="00A072AF" w:rsidP="002E7F8E">
                    <w:pPr>
                      <w:pStyle w:val="AralkYok"/>
                      <w:rPr>
                        <w:rFonts w:ascii="Cambria Math" w:hAnsi="Cambria Math"/>
                        <w:sz w:val="28"/>
                      </w:rPr>
                    </w:pPr>
                  </w:p>
                </w:txbxContent>
              </v:textbox>
            </v:rect>
            <v:rect id="_x0000_s1396" style="position:absolute;left:6711;top:888;width:320;height:311" fillcolor="white [3212]" strokecolor="#548dd4 [1951]">
              <v:shadow on="t"/>
              <v:textbox style="mso-next-textbox:#_x0000_s1396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</w:t>
                    </w:r>
                  </w:p>
                </w:txbxContent>
              </v:textbox>
            </v:rect>
            <v:rect id="_x0000_s1397" style="position:absolute;left:7075;top:885;width:605;height:311" fillcolor="white [3212]" strokecolor="#548dd4 [1951]">
              <v:shadow on="t"/>
              <v:textbox style="mso-next-textbox:#_x0000_s1397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5</w:t>
                    </w:r>
                  </w:p>
                </w:txbxContent>
              </v:textbox>
            </v:rect>
            <v:rect id="_x0000_s1398" style="position:absolute;left:7707;top:885;width:320;height:311" fillcolor="white [3212]" strokecolor="#548dd4 [1951]">
              <v:shadow on="t"/>
              <v:textbox style="mso-next-textbox:#_x0000_s1398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=</w:t>
                    </w:r>
                  </w:p>
                </w:txbxContent>
              </v:textbox>
            </v:rect>
            <v:rect id="_x0000_s1399" style="position:absolute;left:8079;top:885;width:605;height:311" fillcolor="white [3212]" strokecolor="#548dd4 [1951]">
              <v:shadow on="t"/>
              <v:textbox style="mso-next-textbox:#_x0000_s1399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14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2E7F8E" w:rsidRDefault="002E7F8E" w:rsidP="0063432C">
      <w:pPr>
        <w:pStyle w:val="AralkYok"/>
        <w:rPr>
          <w:rFonts w:ascii="Cambria Math" w:hAnsi="Cambria Math"/>
          <w:sz w:val="28"/>
        </w:rPr>
      </w:pPr>
    </w:p>
    <w:p w:rsidR="002E7F8E" w:rsidRDefault="008C24FE" w:rsidP="002E7F8E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412" style="width:103.3pt;height:15.7pt;mso-position-horizontal-relative:char;mso-position-vertical-relative:line" coordorigin="6079,885" coordsize="2605,314">
            <v:rect id="_x0000_s1413" style="position:absolute;left:6079;top:888;width:605;height:311" fillcolor="white [3212]" strokecolor="#548dd4 [1951]">
              <v:shadow on="t"/>
              <v:textbox style="mso-next-textbox:#_x0000_s1413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14</w:t>
                    </w:r>
                  </w:p>
                </w:txbxContent>
              </v:textbox>
            </v:rect>
            <v:rect id="_x0000_s1414" style="position:absolute;left:6711;top:888;width:320;height:311" fillcolor="white [3212]" strokecolor="#548dd4 [1951]">
              <v:shadow on="t"/>
              <v:textbox style="mso-next-textbox:#_x0000_s1414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</w:t>
                    </w:r>
                  </w:p>
                </w:txbxContent>
              </v:textbox>
            </v:rect>
            <v:rect id="_x0000_s1415" style="position:absolute;left:7075;top:885;width:605;height:311" fillcolor="white [3212]" strokecolor="#548dd4 [1951]">
              <v:shadow on="t"/>
              <v:textbox style="mso-next-textbox:#_x0000_s1415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rect>
            <v:rect id="_x0000_s1416" style="position:absolute;left:7707;top:885;width:320;height:311" fillcolor="white [3212]" strokecolor="#548dd4 [1951]">
              <v:shadow on="t"/>
              <v:textbox style="mso-next-textbox:#_x0000_s1416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=</w:t>
                    </w:r>
                  </w:p>
                </w:txbxContent>
              </v:textbox>
            </v:rect>
            <v:rect id="_x0000_s1417" style="position:absolute;left:8079;top:885;width:605;height:311" fillcolor="white [3212]" strokecolor="#548dd4 [1951]">
              <v:shadow on="t"/>
              <v:textbox style="mso-next-textbox:#_x0000_s1417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19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2E7F8E">
        <w:rPr>
          <w:rFonts w:ascii="Cambria Math" w:hAnsi="Cambria Math"/>
          <w:sz w:val="28"/>
        </w:rPr>
        <w:tab/>
      </w:r>
      <w:r w:rsidR="002E7F8E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406" style="width:103.3pt;height:15.7pt;mso-position-horizontal-relative:char;mso-position-vertical-relative:line" coordorigin="6079,885" coordsize="2605,314">
            <v:rect id="_x0000_s1407" style="position:absolute;left:6079;top:888;width:605;height:311" fillcolor="white [3212]" strokecolor="#548dd4 [1951]">
              <v:shadow on="t"/>
              <v:textbox style="mso-next-textbox:#_x0000_s1407" inset="0,0,0,0">
                <w:txbxContent>
                  <w:p w:rsidR="00A072AF" w:rsidRPr="002E7F8E" w:rsidRDefault="00A072AF" w:rsidP="002E7F8E">
                    <w:pPr>
                      <w:pStyle w:val="AralkYok"/>
                      <w:rPr>
                        <w:rFonts w:ascii="Cambria Math" w:hAnsi="Cambria Math"/>
                        <w:sz w:val="28"/>
                      </w:rPr>
                    </w:pPr>
                  </w:p>
                </w:txbxContent>
              </v:textbox>
            </v:rect>
            <v:rect id="_x0000_s1408" style="position:absolute;left:6711;top:888;width:320;height:311" fillcolor="white [3212]" strokecolor="#548dd4 [1951]">
              <v:shadow on="t"/>
              <v:textbox style="mso-next-textbox:#_x0000_s1408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</w:t>
                    </w:r>
                  </w:p>
                </w:txbxContent>
              </v:textbox>
            </v:rect>
            <v:rect id="_x0000_s1409" style="position:absolute;left:7075;top:885;width:605;height:311" fillcolor="white [3212]" strokecolor="#548dd4 [1951]">
              <v:shadow on="t"/>
              <v:textbox style="mso-next-textbox:#_x0000_s1409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12</w:t>
                    </w:r>
                  </w:p>
                </w:txbxContent>
              </v:textbox>
            </v:rect>
            <v:rect id="_x0000_s1410" style="position:absolute;left:7707;top:885;width:320;height:311" fillcolor="white [3212]" strokecolor="#548dd4 [1951]">
              <v:shadow on="t"/>
              <v:textbox style="mso-next-textbox:#_x0000_s1410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=</w:t>
                    </w:r>
                  </w:p>
                </w:txbxContent>
              </v:textbox>
            </v:rect>
            <v:rect id="_x0000_s1411" style="position:absolute;left:8079;top:885;width:605;height:311" fillcolor="white [3212]" strokecolor="#548dd4 [1951]">
              <v:shadow on="t"/>
              <v:textbox style="mso-next-textbox:#_x0000_s1411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15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2E7F8E" w:rsidRDefault="002E7F8E" w:rsidP="0063432C">
      <w:pPr>
        <w:pStyle w:val="AralkYok"/>
        <w:rPr>
          <w:rFonts w:ascii="Cambria Math" w:hAnsi="Cambria Math"/>
          <w:sz w:val="28"/>
        </w:rPr>
      </w:pPr>
    </w:p>
    <w:p w:rsidR="002E7F8E" w:rsidRDefault="008C24FE" w:rsidP="002E7F8E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424" style="width:103.3pt;height:15.7pt;mso-position-horizontal-relative:char;mso-position-vertical-relative:line" coordorigin="6079,885" coordsize="2605,314">
            <v:rect id="_x0000_s1425" style="position:absolute;left:6079;top:888;width:605;height:311" fillcolor="white [3212]" strokecolor="#548dd4 [1951]">
              <v:shadow on="t"/>
              <v:textbox style="mso-next-textbox:#_x0000_s1425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11</w:t>
                    </w:r>
                  </w:p>
                </w:txbxContent>
              </v:textbox>
            </v:rect>
            <v:rect id="_x0000_s1426" style="position:absolute;left:6711;top:888;width:320;height:311" fillcolor="white [3212]" strokecolor="#548dd4 [1951]">
              <v:shadow on="t"/>
              <v:textbox style="mso-next-textbox:#_x0000_s1426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</w:t>
                    </w:r>
                  </w:p>
                </w:txbxContent>
              </v:textbox>
            </v:rect>
            <v:rect id="_x0000_s1427" style="position:absolute;left:7075;top:885;width:605;height:311" fillcolor="white [3212]" strokecolor="#548dd4 [1951]">
              <v:shadow on="t"/>
              <v:textbox style="mso-next-textbox:#_x0000_s1427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rect>
            <v:rect id="_x0000_s1428" style="position:absolute;left:7707;top:885;width:320;height:311" fillcolor="white [3212]" strokecolor="#548dd4 [1951]">
              <v:shadow on="t"/>
              <v:textbox style="mso-next-textbox:#_x0000_s1428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=</w:t>
                    </w:r>
                  </w:p>
                </w:txbxContent>
              </v:textbox>
            </v:rect>
            <v:rect id="_x0000_s1429" style="position:absolute;left:8079;top:885;width:605;height:311" fillcolor="white [3212]" strokecolor="#548dd4 [1951]">
              <v:shadow on="t"/>
              <v:textbox style="mso-next-textbox:#_x0000_s1429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18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2E7F8E">
        <w:rPr>
          <w:rFonts w:ascii="Cambria Math" w:hAnsi="Cambria Math"/>
          <w:sz w:val="28"/>
        </w:rPr>
        <w:tab/>
      </w:r>
      <w:r w:rsidR="002E7F8E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418" style="width:103.3pt;height:15.7pt;mso-position-horizontal-relative:char;mso-position-vertical-relative:line" coordorigin="6079,885" coordsize="2605,314">
            <v:rect id="_x0000_s1419" style="position:absolute;left:6079;top:888;width:605;height:311" fillcolor="white [3212]" strokecolor="#548dd4 [1951]">
              <v:shadow on="t"/>
              <v:textbox style="mso-next-textbox:#_x0000_s1419" inset="0,0,0,0">
                <w:txbxContent>
                  <w:p w:rsidR="00A072AF" w:rsidRPr="002E7F8E" w:rsidRDefault="00A072AF" w:rsidP="002E7F8E">
                    <w:pPr>
                      <w:pStyle w:val="AralkYok"/>
                      <w:rPr>
                        <w:rFonts w:ascii="Cambria Math" w:hAnsi="Cambria Math"/>
                        <w:sz w:val="28"/>
                      </w:rPr>
                    </w:pPr>
                  </w:p>
                </w:txbxContent>
              </v:textbox>
            </v:rect>
            <v:rect id="_x0000_s1420" style="position:absolute;left:6711;top:888;width:320;height:311" fillcolor="white [3212]" strokecolor="#548dd4 [1951]">
              <v:shadow on="t"/>
              <v:textbox style="mso-next-textbox:#_x0000_s1420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</w:t>
                    </w:r>
                  </w:p>
                </w:txbxContent>
              </v:textbox>
            </v:rect>
            <v:rect id="_x0000_s1421" style="position:absolute;left:7075;top:885;width:605;height:311" fillcolor="white [3212]" strokecolor="#548dd4 [1951]">
              <v:shadow on="t"/>
              <v:textbox style="mso-next-textbox:#_x0000_s1421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15</w:t>
                    </w:r>
                  </w:p>
                </w:txbxContent>
              </v:textbox>
            </v:rect>
            <v:rect id="_x0000_s1422" style="position:absolute;left:7707;top:885;width:320;height:311" fillcolor="white [3212]" strokecolor="#548dd4 [1951]">
              <v:shadow on="t"/>
              <v:textbox style="mso-next-textbox:#_x0000_s1422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=</w:t>
                    </w:r>
                  </w:p>
                </w:txbxContent>
              </v:textbox>
            </v:rect>
            <v:rect id="_x0000_s1423" style="position:absolute;left:8079;top:885;width:605;height:311" fillcolor="white [3212]" strokecolor="#548dd4 [1951]">
              <v:shadow on="t"/>
              <v:textbox style="mso-next-textbox:#_x0000_s1423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16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2E7F8E" w:rsidRDefault="002E7F8E" w:rsidP="0063432C">
      <w:pPr>
        <w:pStyle w:val="AralkYok"/>
        <w:rPr>
          <w:rFonts w:ascii="Cambria Math" w:hAnsi="Cambria Math"/>
          <w:sz w:val="28"/>
        </w:rPr>
      </w:pPr>
    </w:p>
    <w:p w:rsidR="002E7F8E" w:rsidRDefault="008C24FE" w:rsidP="002E7F8E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436" style="width:103.3pt;height:15.7pt;mso-position-horizontal-relative:char;mso-position-vertical-relative:line" coordorigin="6079,885" coordsize="2605,314">
            <v:rect id="_x0000_s1437" style="position:absolute;left:6079;top:888;width:605;height:311" fillcolor="white [3212]" strokecolor="#548dd4 [1951]">
              <v:shadow on="t"/>
              <v:textbox style="mso-next-textbox:#_x0000_s1437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12</w:t>
                    </w:r>
                  </w:p>
                </w:txbxContent>
              </v:textbox>
            </v:rect>
            <v:rect id="_x0000_s1438" style="position:absolute;left:6711;top:888;width:320;height:311" fillcolor="white [3212]" strokecolor="#548dd4 [1951]">
              <v:shadow on="t"/>
              <v:textbox style="mso-next-textbox:#_x0000_s1438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</w:t>
                    </w:r>
                  </w:p>
                </w:txbxContent>
              </v:textbox>
            </v:rect>
            <v:rect id="_x0000_s1439" style="position:absolute;left:7075;top:885;width:605;height:311" fillcolor="white [3212]" strokecolor="#548dd4 [1951]">
              <v:shadow on="t"/>
              <v:textbox style="mso-next-textbox:#_x0000_s1439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rect>
            <v:rect id="_x0000_s1440" style="position:absolute;left:7707;top:885;width:320;height:311" fillcolor="white [3212]" strokecolor="#548dd4 [1951]">
              <v:shadow on="t"/>
              <v:textbox style="mso-next-textbox:#_x0000_s1440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=</w:t>
                    </w:r>
                  </w:p>
                </w:txbxContent>
              </v:textbox>
            </v:rect>
            <v:rect id="_x0000_s1441" style="position:absolute;left:8079;top:885;width:605;height:311" fillcolor="white [3212]" strokecolor="#548dd4 [1951]">
              <v:shadow on="t"/>
              <v:textbox style="mso-next-textbox:#_x0000_s1441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19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2E7F8E">
        <w:rPr>
          <w:rFonts w:ascii="Cambria Math" w:hAnsi="Cambria Math"/>
          <w:sz w:val="28"/>
        </w:rPr>
        <w:tab/>
      </w:r>
      <w:r w:rsidR="002E7F8E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430" style="width:103.3pt;height:15.7pt;mso-position-horizontal-relative:char;mso-position-vertical-relative:line" coordorigin="6079,885" coordsize="2605,314">
            <v:rect id="_x0000_s1431" style="position:absolute;left:6079;top:888;width:605;height:311" fillcolor="white [3212]" strokecolor="#548dd4 [1951]">
              <v:shadow on="t"/>
              <v:textbox style="mso-next-textbox:#_x0000_s1431" inset="0,0,0,0">
                <w:txbxContent>
                  <w:p w:rsidR="00A072AF" w:rsidRPr="002E7F8E" w:rsidRDefault="00A072AF" w:rsidP="002E7F8E">
                    <w:pPr>
                      <w:pStyle w:val="AralkYok"/>
                      <w:rPr>
                        <w:rFonts w:ascii="Cambria Math" w:hAnsi="Cambria Math"/>
                        <w:sz w:val="28"/>
                      </w:rPr>
                    </w:pPr>
                  </w:p>
                </w:txbxContent>
              </v:textbox>
            </v:rect>
            <v:rect id="_x0000_s1432" style="position:absolute;left:6711;top:888;width:320;height:311" fillcolor="white [3212]" strokecolor="#548dd4 [1951]">
              <v:shadow on="t"/>
              <v:textbox style="mso-next-textbox:#_x0000_s1432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</w:t>
                    </w:r>
                  </w:p>
                </w:txbxContent>
              </v:textbox>
            </v:rect>
            <v:rect id="_x0000_s1433" style="position:absolute;left:7075;top:885;width:605;height:311" fillcolor="white [3212]" strokecolor="#548dd4 [1951]">
              <v:shadow on="t"/>
              <v:textbox style="mso-next-textbox:#_x0000_s1433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8</w:t>
                    </w:r>
                  </w:p>
                </w:txbxContent>
              </v:textbox>
            </v:rect>
            <v:rect id="_x0000_s1434" style="position:absolute;left:7707;top:885;width:320;height:311" fillcolor="white [3212]" strokecolor="#548dd4 [1951]">
              <v:shadow on="t"/>
              <v:textbox style="mso-next-textbox:#_x0000_s1434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=</w:t>
                    </w:r>
                  </w:p>
                </w:txbxContent>
              </v:textbox>
            </v:rect>
            <v:rect id="_x0000_s1435" style="position:absolute;left:8079;top:885;width:605;height:311" fillcolor="white [3212]" strokecolor="#548dd4 [1951]">
              <v:shadow on="t"/>
              <v:textbox style="mso-next-textbox:#_x0000_s1435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9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2E7F8E" w:rsidRDefault="002E7F8E" w:rsidP="0063432C">
      <w:pPr>
        <w:pStyle w:val="AralkYok"/>
        <w:rPr>
          <w:rFonts w:ascii="Cambria Math" w:hAnsi="Cambria Math"/>
          <w:sz w:val="28"/>
        </w:rPr>
      </w:pPr>
    </w:p>
    <w:p w:rsidR="002E7F8E" w:rsidRDefault="008C24FE" w:rsidP="002E7F8E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448" style="width:103.3pt;height:15.7pt;mso-position-horizontal-relative:char;mso-position-vertical-relative:line" coordorigin="6079,885" coordsize="2605,314">
            <v:rect id="_x0000_s1449" style="position:absolute;left:6079;top:888;width:605;height:311" fillcolor="white [3212]" strokecolor="#548dd4 [1951]">
              <v:shadow on="t"/>
              <v:textbox style="mso-next-textbox:#_x0000_s1449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15</w:t>
                    </w:r>
                  </w:p>
                </w:txbxContent>
              </v:textbox>
            </v:rect>
            <v:rect id="_x0000_s1450" style="position:absolute;left:6711;top:888;width:320;height:311" fillcolor="white [3212]" strokecolor="#548dd4 [1951]">
              <v:shadow on="t"/>
              <v:textbox style="mso-next-textbox:#_x0000_s1450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</w:t>
                    </w:r>
                  </w:p>
                </w:txbxContent>
              </v:textbox>
            </v:rect>
            <v:rect id="_x0000_s1451" style="position:absolute;left:7075;top:885;width:605;height:311" fillcolor="white [3212]" strokecolor="#548dd4 [1951]">
              <v:shadow on="t"/>
              <v:textbox style="mso-next-textbox:#_x0000_s1451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rect>
            <v:rect id="_x0000_s1452" style="position:absolute;left:7707;top:885;width:320;height:311" fillcolor="white [3212]" strokecolor="#548dd4 [1951]">
              <v:shadow on="t"/>
              <v:textbox style="mso-next-textbox:#_x0000_s1452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=</w:t>
                    </w:r>
                  </w:p>
                </w:txbxContent>
              </v:textbox>
            </v:rect>
            <v:rect id="_x0000_s1453" style="position:absolute;left:8079;top:885;width:605;height:311" fillcolor="white [3212]" strokecolor="#548dd4 [1951]">
              <v:shadow on="t"/>
              <v:textbox style="mso-next-textbox:#_x0000_s1453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20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2E7F8E">
        <w:rPr>
          <w:rFonts w:ascii="Cambria Math" w:hAnsi="Cambria Math"/>
          <w:sz w:val="28"/>
        </w:rPr>
        <w:tab/>
      </w:r>
      <w:r w:rsidR="002E7F8E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442" style="width:103.3pt;height:15.7pt;mso-position-horizontal-relative:char;mso-position-vertical-relative:line" coordorigin="6079,885" coordsize="2605,314">
            <v:rect id="_x0000_s1443" style="position:absolute;left:6079;top:888;width:605;height:311" fillcolor="white [3212]" strokecolor="#548dd4 [1951]">
              <v:shadow on="t"/>
              <v:textbox style="mso-next-textbox:#_x0000_s1443" inset="0,0,0,0">
                <w:txbxContent>
                  <w:p w:rsidR="00A072AF" w:rsidRPr="002E7F8E" w:rsidRDefault="00A072AF" w:rsidP="002E7F8E">
                    <w:pPr>
                      <w:pStyle w:val="AralkYok"/>
                      <w:rPr>
                        <w:rFonts w:ascii="Cambria Math" w:hAnsi="Cambria Math"/>
                        <w:sz w:val="28"/>
                      </w:rPr>
                    </w:pPr>
                  </w:p>
                </w:txbxContent>
              </v:textbox>
            </v:rect>
            <v:rect id="_x0000_s1444" style="position:absolute;left:6711;top:888;width:320;height:311" fillcolor="white [3212]" strokecolor="#548dd4 [1951]">
              <v:shadow on="t"/>
              <v:textbox style="mso-next-textbox:#_x0000_s1444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+</w:t>
                    </w:r>
                  </w:p>
                </w:txbxContent>
              </v:textbox>
            </v:rect>
            <v:rect id="_x0000_s1445" style="position:absolute;left:7075;top:885;width:605;height:311" fillcolor="white [3212]" strokecolor="#548dd4 [1951]">
              <v:shadow on="t"/>
              <v:textbox style="mso-next-textbox:#_x0000_s1445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18</w:t>
                    </w:r>
                  </w:p>
                </w:txbxContent>
              </v:textbox>
            </v:rect>
            <v:rect id="_x0000_s1446" style="position:absolute;left:7707;top:885;width:320;height:311" fillcolor="white [3212]" strokecolor="#548dd4 [1951]">
              <v:shadow on="t"/>
              <v:textbox style="mso-next-textbox:#_x0000_s1446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=</w:t>
                    </w:r>
                  </w:p>
                </w:txbxContent>
              </v:textbox>
            </v:rect>
            <v:rect id="_x0000_s1447" style="position:absolute;left:8079;top:885;width:605;height:311" fillcolor="white [3212]" strokecolor="#548dd4 [1951]">
              <v:shadow on="t"/>
              <v:textbox style="mso-next-textbox:#_x0000_s1447" inset="0,0,0,0">
                <w:txbxContent>
                  <w:p w:rsidR="00A072AF" w:rsidRPr="00B25468" w:rsidRDefault="00A072AF" w:rsidP="002E7F8E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18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2E7F8E" w:rsidRDefault="002E7F8E" w:rsidP="0063432C">
      <w:pPr>
        <w:pStyle w:val="AralkYok"/>
        <w:rPr>
          <w:rFonts w:ascii="Cambria Math" w:hAnsi="Cambria Math"/>
          <w:sz w:val="28"/>
        </w:rPr>
      </w:pPr>
    </w:p>
    <w:p w:rsidR="00A072AF" w:rsidRDefault="008C24FE" w:rsidP="0063432C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533" style="width:68.15pt;height:55.8pt;mso-position-horizontal-relative:char;mso-position-vertical-relative:line" coordorigin="8502,9410" coordsize="1363,1116">
            <v:oval id="_x0000_s1534" style="position:absolute;left:8502;top:9410;width:520;height:462" fillcolor="#eaf1dd [662]" strokecolor="#943634 [2405]">
              <v:shadow on="t" offset="-2pt" offset2="-8pt"/>
              <v:textbox inset="0,0,0,0">
                <w:txbxContent>
                  <w:p w:rsidR="00A072AF" w:rsidRPr="000B57BC" w:rsidRDefault="00A072AF" w:rsidP="00A072AF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6</w:t>
                    </w:r>
                  </w:p>
                </w:txbxContent>
              </v:textbox>
            </v:oval>
            <v:oval id="_x0000_s1535" style="position:absolute;left:9042;top:9480;width:285;height:320" fillcolor="#eaf1dd [662]" strokecolor="#943634 [2405]">
              <v:shadow on="t" offset="-2pt" offset2="-8pt"/>
              <v:textbox inset="0,0,0,0">
                <w:txbxContent>
                  <w:p w:rsidR="00A072AF" w:rsidRPr="000B57BC" w:rsidRDefault="00A072AF" w:rsidP="00A072AF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oval id="_x0000_s1536" style="position:absolute;left:9345;top:9410;width:520;height:462" fillcolor="#eaf1dd [662]" strokecolor="#943634 [2405]">
              <v:shadow on="t" offset="-2pt" offset2="-8pt"/>
              <v:textbox inset="0,0,0,0">
                <w:txbxContent>
                  <w:p w:rsidR="00A072AF" w:rsidRPr="00A072AF" w:rsidRDefault="00A072AF" w:rsidP="00A072AF">
                    <w:pPr>
                      <w:pStyle w:val="AralkYok"/>
                    </w:pPr>
                  </w:p>
                </w:txbxContent>
              </v:textbox>
            </v:oval>
            <v:oval id="_x0000_s1537" style="position:absolute;left:8931;top:10064;width:520;height:462" fillcolor="#eaf1dd [662]" strokecolor="#943634 [2405]">
              <v:shadow on="t" offset="-2pt" offset2="-8pt"/>
              <v:textbox inset="0,0,0,0">
                <w:txbxContent>
                  <w:p w:rsidR="00A072AF" w:rsidRPr="000B57BC" w:rsidRDefault="00A072AF" w:rsidP="00A072AF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 w:rsidRPr="000B57BC">
                      <w:rPr>
                        <w:rFonts w:ascii="Cambria Math" w:hAnsi="Cambria Math"/>
                        <w:b/>
                        <w:sz w:val="28"/>
                      </w:rPr>
                      <w:t>1</w:t>
                    </w:r>
                    <w:r>
                      <w:rPr>
                        <w:rFonts w:ascii="Cambria Math" w:hAnsi="Cambria Math"/>
                        <w:b/>
                        <w:sz w:val="28"/>
                      </w:rPr>
                      <w:t>0</w:t>
                    </w:r>
                  </w:p>
                </w:txbxContent>
              </v:textbox>
            </v:oval>
            <v:shape id="_x0000_s1538" type="#_x0000_t32" style="position:absolute;left:8886;top:9863;width:168;height:192" o:connectortype="straight" strokecolor="#943634 [2405]">
              <v:shadow on="t" offset="-2pt" offset2="-8pt"/>
            </v:shape>
            <v:shape id="_x0000_s1539" type="#_x0000_t32" style="position:absolute;left:9336;top:9872;width:144;height:192;flip:x" o:connectortype="straight" strokecolor="#943634 [2405]">
              <v:shadow on="t" offset="-2pt" offset2="-8pt"/>
            </v:shape>
            <w10:wrap type="none"/>
            <w10:anchorlock/>
          </v:group>
        </w:pict>
      </w:r>
      <w:r w:rsidR="00A072AF">
        <w:rPr>
          <w:rFonts w:ascii="Cambria Math" w:hAnsi="Cambria Math"/>
          <w:sz w:val="28"/>
        </w:rPr>
        <w:tab/>
      </w:r>
      <w:r w:rsidR="00A072AF">
        <w:rPr>
          <w:rFonts w:ascii="Cambria Math" w:hAnsi="Cambria Math"/>
          <w:sz w:val="28"/>
        </w:rPr>
        <w:tab/>
      </w:r>
      <w:r>
        <w:pict>
          <v:group id="_x0000_s1540" style="width:68.15pt;height:55.8pt;mso-position-horizontal-relative:char;mso-position-vertical-relative:line" coordorigin="8502,9410" coordsize="1363,1116">
            <v:oval id="_x0000_s1541" style="position:absolute;left:8502;top:9410;width:520;height:462" fillcolor="#eaf1dd [662]" strokecolor="#943634 [2405]">
              <v:shadow on="t" offset="-2pt" offset2="-8pt"/>
              <v:textbox inset="0,0,0,0">
                <w:txbxContent>
                  <w:p w:rsidR="00A072AF" w:rsidRPr="00A072AF" w:rsidRDefault="00A072AF" w:rsidP="00A072AF"/>
                </w:txbxContent>
              </v:textbox>
            </v:oval>
            <v:oval id="_x0000_s1542" style="position:absolute;left:9042;top:9480;width:285;height:320" fillcolor="#eaf1dd [662]" strokecolor="#943634 [2405]">
              <v:shadow on="t" offset="-2pt" offset2="-8pt"/>
              <v:textbox inset="0,0,0,0">
                <w:txbxContent>
                  <w:p w:rsidR="00A072AF" w:rsidRPr="000B57BC" w:rsidRDefault="00A072AF" w:rsidP="00A072AF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oval id="_x0000_s1543" style="position:absolute;left:9345;top:9410;width:520;height:462" fillcolor="#eaf1dd [662]" strokecolor="#943634 [2405]">
              <v:shadow on="t" offset="-2pt" offset2="-8pt"/>
              <v:textbox inset="0,0,0,0">
                <w:txbxContent>
                  <w:p w:rsidR="00A072AF" w:rsidRPr="000B57BC" w:rsidRDefault="00A072AF" w:rsidP="00A072AF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 w:rsidRPr="000B57BC">
                      <w:rPr>
                        <w:rFonts w:ascii="Cambria Math" w:hAnsi="Cambria Math"/>
                        <w:b/>
                        <w:sz w:val="28"/>
                      </w:rPr>
                      <w:t>3</w:t>
                    </w:r>
                  </w:p>
                </w:txbxContent>
              </v:textbox>
            </v:oval>
            <v:oval id="_x0000_s1544" style="position:absolute;left:8931;top:10064;width:520;height:462" fillcolor="#eaf1dd [662]" strokecolor="#943634 [2405]">
              <v:shadow on="t" offset="-2pt" offset2="-8pt"/>
              <v:textbox inset="0,0,0,0">
                <w:txbxContent>
                  <w:p w:rsidR="00A072AF" w:rsidRPr="000B57BC" w:rsidRDefault="00A072AF" w:rsidP="00A072AF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 w:rsidRPr="000B57BC">
                      <w:rPr>
                        <w:rFonts w:ascii="Cambria Math" w:hAnsi="Cambria Math"/>
                        <w:b/>
                        <w:sz w:val="28"/>
                      </w:rPr>
                      <w:t>1</w:t>
                    </w:r>
                    <w:r>
                      <w:rPr>
                        <w:rFonts w:ascii="Cambria Math" w:hAnsi="Cambria Math"/>
                        <w:b/>
                        <w:sz w:val="28"/>
                      </w:rPr>
                      <w:t>0</w:t>
                    </w:r>
                  </w:p>
                </w:txbxContent>
              </v:textbox>
            </v:oval>
            <v:shape id="_x0000_s1545" type="#_x0000_t32" style="position:absolute;left:8886;top:9863;width:168;height:192" o:connectortype="straight" strokecolor="#943634 [2405]">
              <v:shadow on="t" offset="-2pt" offset2="-8pt"/>
            </v:shape>
            <v:shape id="_x0000_s1546" type="#_x0000_t32" style="position:absolute;left:9336;top:9872;width:144;height:192;flip:x" o:connectortype="straight" strokecolor="#943634 [2405]">
              <v:shadow on="t" offset="-2pt" offset2="-8pt"/>
            </v:shape>
            <w10:wrap type="none"/>
            <w10:anchorlock/>
          </v:group>
        </w:pict>
      </w:r>
    </w:p>
    <w:p w:rsidR="00A072AF" w:rsidRDefault="00A072AF" w:rsidP="0063432C">
      <w:pPr>
        <w:pStyle w:val="AralkYok"/>
        <w:rPr>
          <w:rFonts w:ascii="Cambria Math" w:hAnsi="Cambria Math"/>
          <w:sz w:val="28"/>
        </w:rPr>
      </w:pPr>
    </w:p>
    <w:p w:rsidR="00A072AF" w:rsidRDefault="008C24FE" w:rsidP="00A072AF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554" style="width:68.15pt;height:55.8pt;mso-position-horizontal-relative:char;mso-position-vertical-relative:line" coordorigin="8502,9410" coordsize="1363,1116">
            <v:oval id="_x0000_s1555" style="position:absolute;left:8502;top:9410;width:520;height:462" fillcolor="#eaf1dd [662]" strokecolor="#943634 [2405]">
              <v:shadow on="t" offset="-2pt" offset2="-8pt"/>
              <v:textbox inset="0,0,0,0">
                <w:txbxContent>
                  <w:p w:rsidR="00A072AF" w:rsidRPr="000B57BC" w:rsidRDefault="00A072AF" w:rsidP="00A072AF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7</w:t>
                    </w:r>
                  </w:p>
                </w:txbxContent>
              </v:textbox>
            </v:oval>
            <v:oval id="_x0000_s1556" style="position:absolute;left:9042;top:9480;width:285;height:320" fillcolor="#eaf1dd [662]" strokecolor="#943634 [2405]">
              <v:shadow on="t" offset="-2pt" offset2="-8pt"/>
              <v:textbox inset="0,0,0,0">
                <w:txbxContent>
                  <w:p w:rsidR="00A072AF" w:rsidRPr="000B57BC" w:rsidRDefault="00A072AF" w:rsidP="00A072AF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oval id="_x0000_s1557" style="position:absolute;left:9345;top:9410;width:520;height:462" fillcolor="#eaf1dd [662]" strokecolor="#943634 [2405]">
              <v:shadow on="t" offset="-2pt" offset2="-8pt"/>
              <v:textbox inset="0,0,0,0">
                <w:txbxContent>
                  <w:p w:rsidR="00A072AF" w:rsidRPr="00A072AF" w:rsidRDefault="00A072AF" w:rsidP="00A072AF">
                    <w:pPr>
                      <w:pStyle w:val="AralkYok"/>
                    </w:pPr>
                  </w:p>
                </w:txbxContent>
              </v:textbox>
            </v:oval>
            <v:oval id="_x0000_s1558" style="position:absolute;left:8931;top:10064;width:520;height:462" fillcolor="#eaf1dd [662]" strokecolor="#943634 [2405]">
              <v:shadow on="t" offset="-2pt" offset2="-8pt"/>
              <v:textbox inset="0,0,0,0">
                <w:txbxContent>
                  <w:p w:rsidR="00A072AF" w:rsidRPr="000B57BC" w:rsidRDefault="00A072AF" w:rsidP="00A072AF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 w:rsidRPr="000B57BC">
                      <w:rPr>
                        <w:rFonts w:ascii="Cambria Math" w:hAnsi="Cambria Math"/>
                        <w:b/>
                        <w:sz w:val="28"/>
                      </w:rPr>
                      <w:t>1</w:t>
                    </w:r>
                    <w:r>
                      <w:rPr>
                        <w:rFonts w:ascii="Cambria Math" w:hAnsi="Cambria Math"/>
                        <w:b/>
                        <w:sz w:val="28"/>
                      </w:rPr>
                      <w:t>2</w:t>
                    </w:r>
                  </w:p>
                </w:txbxContent>
              </v:textbox>
            </v:oval>
            <v:shape id="_x0000_s1559" type="#_x0000_t32" style="position:absolute;left:8886;top:9863;width:168;height:192" o:connectortype="straight" strokecolor="#943634 [2405]">
              <v:shadow on="t" offset="-2pt" offset2="-8pt"/>
            </v:shape>
            <v:shape id="_x0000_s1560" type="#_x0000_t32" style="position:absolute;left:9336;top:9872;width:144;height:192;flip:x" o:connectortype="straight" strokecolor="#943634 [2405]">
              <v:shadow on="t" offset="-2pt" offset2="-8pt"/>
            </v:shape>
            <w10:wrap type="none"/>
            <w10:anchorlock/>
          </v:group>
        </w:pict>
      </w:r>
      <w:r w:rsidR="00A072AF">
        <w:rPr>
          <w:rFonts w:ascii="Cambria Math" w:hAnsi="Cambria Math"/>
          <w:sz w:val="28"/>
        </w:rPr>
        <w:tab/>
      </w:r>
      <w:r w:rsidR="00A072AF">
        <w:rPr>
          <w:rFonts w:ascii="Cambria Math" w:hAnsi="Cambria Math"/>
          <w:sz w:val="28"/>
        </w:rPr>
        <w:tab/>
      </w:r>
      <w:r>
        <w:pict>
          <v:group id="_x0000_s1547" style="width:68.15pt;height:55.8pt;mso-position-horizontal-relative:char;mso-position-vertical-relative:line" coordorigin="8502,9410" coordsize="1363,1116">
            <v:oval id="_x0000_s1548" style="position:absolute;left:8502;top:9410;width:520;height:462" fillcolor="#eaf1dd [662]" strokecolor="#943634 [2405]">
              <v:shadow on="t" offset="-2pt" offset2="-8pt"/>
              <v:textbox inset="0,0,0,0">
                <w:txbxContent>
                  <w:p w:rsidR="00A072AF" w:rsidRPr="00A072AF" w:rsidRDefault="00A072AF" w:rsidP="00A072AF"/>
                </w:txbxContent>
              </v:textbox>
            </v:oval>
            <v:oval id="_x0000_s1549" style="position:absolute;left:9042;top:9480;width:285;height:320" fillcolor="#eaf1dd [662]" strokecolor="#943634 [2405]">
              <v:shadow on="t" offset="-2pt" offset2="-8pt"/>
              <v:textbox inset="0,0,0,0">
                <w:txbxContent>
                  <w:p w:rsidR="00A072AF" w:rsidRPr="000B57BC" w:rsidRDefault="00A072AF" w:rsidP="00A072AF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oval id="_x0000_s1550" style="position:absolute;left:9345;top:9410;width:520;height:462" fillcolor="#eaf1dd [662]" strokecolor="#943634 [2405]">
              <v:shadow on="t" offset="-2pt" offset2="-8pt"/>
              <v:textbox inset="0,0,0,0">
                <w:txbxContent>
                  <w:p w:rsidR="00A072AF" w:rsidRPr="000B57BC" w:rsidRDefault="00A072AF" w:rsidP="00A072AF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7</w:t>
                    </w:r>
                  </w:p>
                </w:txbxContent>
              </v:textbox>
            </v:oval>
            <v:oval id="_x0000_s1551" style="position:absolute;left:8931;top:10064;width:520;height:462" fillcolor="#eaf1dd [662]" strokecolor="#943634 [2405]">
              <v:shadow on="t" offset="-2pt" offset2="-8pt"/>
              <v:textbox inset="0,0,0,0">
                <w:txbxContent>
                  <w:p w:rsidR="00A072AF" w:rsidRPr="000B57BC" w:rsidRDefault="00A072AF" w:rsidP="00A072AF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 w:rsidRPr="000B57BC">
                      <w:rPr>
                        <w:rFonts w:ascii="Cambria Math" w:hAnsi="Cambria Math"/>
                        <w:b/>
                        <w:sz w:val="28"/>
                      </w:rPr>
                      <w:t>1</w:t>
                    </w:r>
                    <w:r>
                      <w:rPr>
                        <w:rFonts w:ascii="Cambria Math" w:hAnsi="Cambria Math"/>
                        <w:b/>
                        <w:sz w:val="28"/>
                      </w:rPr>
                      <w:t>4</w:t>
                    </w:r>
                  </w:p>
                </w:txbxContent>
              </v:textbox>
            </v:oval>
            <v:shape id="_x0000_s1552" type="#_x0000_t32" style="position:absolute;left:8886;top:9863;width:168;height:192" o:connectortype="straight" strokecolor="#943634 [2405]">
              <v:shadow on="t" offset="-2pt" offset2="-8pt"/>
            </v:shape>
            <v:shape id="_x0000_s1553" type="#_x0000_t32" style="position:absolute;left:9336;top:9872;width:144;height:192;flip:x" o:connectortype="straight" strokecolor="#943634 [2405]">
              <v:shadow on="t" offset="-2pt" offset2="-8pt"/>
            </v:shape>
            <w10:wrap type="none"/>
            <w10:anchorlock/>
          </v:group>
        </w:pict>
      </w:r>
    </w:p>
    <w:p w:rsidR="00A072AF" w:rsidRDefault="00A072AF" w:rsidP="0063432C">
      <w:pPr>
        <w:pStyle w:val="AralkYok"/>
        <w:rPr>
          <w:rFonts w:ascii="Cambria Math" w:hAnsi="Cambria Math"/>
          <w:sz w:val="28"/>
        </w:rPr>
      </w:pPr>
    </w:p>
    <w:p w:rsidR="00A072AF" w:rsidRDefault="008C24FE" w:rsidP="00A072AF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568" style="width:68.15pt;height:55.8pt;mso-position-horizontal-relative:char;mso-position-vertical-relative:line" coordorigin="8502,9410" coordsize="1363,1116">
            <v:oval id="_x0000_s1569" style="position:absolute;left:8502;top:9410;width:520;height:462" fillcolor="#eaf1dd [662]" strokecolor="#943634 [2405]">
              <v:shadow on="t" offset="-2pt" offset2="-8pt"/>
              <v:textbox inset="0,0,0,0">
                <w:txbxContent>
                  <w:p w:rsidR="00A072AF" w:rsidRPr="000B57BC" w:rsidRDefault="00A072AF" w:rsidP="00A072AF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5</w:t>
                    </w:r>
                  </w:p>
                </w:txbxContent>
              </v:textbox>
            </v:oval>
            <v:oval id="_x0000_s1570" style="position:absolute;left:9042;top:9480;width:285;height:320" fillcolor="#eaf1dd [662]" strokecolor="#943634 [2405]">
              <v:shadow on="t" offset="-2pt" offset2="-8pt"/>
              <v:textbox inset="0,0,0,0">
                <w:txbxContent>
                  <w:p w:rsidR="00A072AF" w:rsidRPr="000B57BC" w:rsidRDefault="00A072AF" w:rsidP="00A072AF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oval id="_x0000_s1571" style="position:absolute;left:9345;top:9410;width:520;height:462" fillcolor="#eaf1dd [662]" strokecolor="#943634 [2405]">
              <v:shadow on="t" offset="-2pt" offset2="-8pt"/>
              <v:textbox inset="0,0,0,0">
                <w:txbxContent>
                  <w:p w:rsidR="00A072AF" w:rsidRPr="00A072AF" w:rsidRDefault="00A072AF" w:rsidP="00A072AF">
                    <w:pPr>
                      <w:pStyle w:val="AralkYok"/>
                    </w:pPr>
                  </w:p>
                </w:txbxContent>
              </v:textbox>
            </v:oval>
            <v:oval id="_x0000_s1572" style="position:absolute;left:8931;top:10064;width:520;height:462" fillcolor="#eaf1dd [662]" strokecolor="#943634 [2405]">
              <v:shadow on="t" offset="-2pt" offset2="-8pt"/>
              <v:textbox inset="0,0,0,0">
                <w:txbxContent>
                  <w:p w:rsidR="00A072AF" w:rsidRPr="000B57BC" w:rsidRDefault="00A072AF" w:rsidP="00A072AF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 w:rsidRPr="000B57BC">
                      <w:rPr>
                        <w:rFonts w:ascii="Cambria Math" w:hAnsi="Cambria Math"/>
                        <w:b/>
                        <w:sz w:val="28"/>
                      </w:rPr>
                      <w:t>1</w:t>
                    </w:r>
                    <w:r>
                      <w:rPr>
                        <w:rFonts w:ascii="Cambria Math" w:hAnsi="Cambria Math"/>
                        <w:b/>
                        <w:sz w:val="28"/>
                      </w:rPr>
                      <w:t>4</w:t>
                    </w:r>
                  </w:p>
                </w:txbxContent>
              </v:textbox>
            </v:oval>
            <v:shape id="_x0000_s1573" type="#_x0000_t32" style="position:absolute;left:8886;top:9863;width:168;height:192" o:connectortype="straight" strokecolor="#943634 [2405]">
              <v:shadow on="t" offset="-2pt" offset2="-8pt"/>
            </v:shape>
            <v:shape id="_x0000_s1574" type="#_x0000_t32" style="position:absolute;left:9336;top:9872;width:144;height:192;flip:x" o:connectortype="straight" strokecolor="#943634 [2405]">
              <v:shadow on="t" offset="-2pt" offset2="-8pt"/>
            </v:shape>
            <w10:wrap type="none"/>
            <w10:anchorlock/>
          </v:group>
        </w:pict>
      </w:r>
      <w:r w:rsidR="00A072AF">
        <w:rPr>
          <w:rFonts w:ascii="Cambria Math" w:hAnsi="Cambria Math"/>
          <w:sz w:val="28"/>
        </w:rPr>
        <w:tab/>
      </w:r>
      <w:r w:rsidR="00A072AF">
        <w:rPr>
          <w:rFonts w:ascii="Cambria Math" w:hAnsi="Cambria Math"/>
          <w:sz w:val="28"/>
        </w:rPr>
        <w:tab/>
      </w:r>
      <w:r>
        <w:pict>
          <v:group id="_x0000_s1561" style="width:68.15pt;height:55.8pt;mso-position-horizontal-relative:char;mso-position-vertical-relative:line" coordorigin="8502,9410" coordsize="1363,1116">
            <v:oval id="_x0000_s1562" style="position:absolute;left:8502;top:9410;width:520;height:462" fillcolor="#eaf1dd [662]" strokecolor="#943634 [2405]">
              <v:shadow on="t" offset="-2pt" offset2="-8pt"/>
              <v:textbox inset="0,0,0,0">
                <w:txbxContent>
                  <w:p w:rsidR="00A072AF" w:rsidRPr="00A072AF" w:rsidRDefault="00A072AF" w:rsidP="00A072AF"/>
                </w:txbxContent>
              </v:textbox>
            </v:oval>
            <v:oval id="_x0000_s1563" style="position:absolute;left:9042;top:9480;width:285;height:320" fillcolor="#eaf1dd [662]" strokecolor="#943634 [2405]">
              <v:shadow on="t" offset="-2pt" offset2="-8pt"/>
              <v:textbox inset="0,0,0,0">
                <w:txbxContent>
                  <w:p w:rsidR="00A072AF" w:rsidRPr="000B57BC" w:rsidRDefault="00A072AF" w:rsidP="00A072AF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oval id="_x0000_s1564" style="position:absolute;left:9345;top:9410;width:520;height:462" fillcolor="#eaf1dd [662]" strokecolor="#943634 [2405]">
              <v:shadow on="t" offset="-2pt" offset2="-8pt"/>
              <v:textbox inset="0,0,0,0">
                <w:txbxContent>
                  <w:p w:rsidR="00A072AF" w:rsidRPr="000B57BC" w:rsidRDefault="00A072AF" w:rsidP="00A072AF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5</w:t>
                    </w:r>
                  </w:p>
                </w:txbxContent>
              </v:textbox>
            </v:oval>
            <v:oval id="_x0000_s1565" style="position:absolute;left:8931;top:10064;width:520;height:462" fillcolor="#eaf1dd [662]" strokecolor="#943634 [2405]">
              <v:shadow on="t" offset="-2pt" offset2="-8pt"/>
              <v:textbox inset="0,0,0,0">
                <w:txbxContent>
                  <w:p w:rsidR="00A072AF" w:rsidRPr="000B57BC" w:rsidRDefault="00A072AF" w:rsidP="00A072AF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 w:rsidRPr="000B57BC">
                      <w:rPr>
                        <w:rFonts w:ascii="Cambria Math" w:hAnsi="Cambria Math"/>
                        <w:b/>
                        <w:sz w:val="28"/>
                      </w:rPr>
                      <w:t>1</w:t>
                    </w:r>
                    <w:r>
                      <w:rPr>
                        <w:rFonts w:ascii="Cambria Math" w:hAnsi="Cambria Math"/>
                        <w:b/>
                        <w:sz w:val="28"/>
                      </w:rPr>
                      <w:t>3</w:t>
                    </w:r>
                  </w:p>
                </w:txbxContent>
              </v:textbox>
            </v:oval>
            <v:shape id="_x0000_s1566" type="#_x0000_t32" style="position:absolute;left:8886;top:9863;width:168;height:192" o:connectortype="straight" strokecolor="#943634 [2405]">
              <v:shadow on="t" offset="-2pt" offset2="-8pt"/>
            </v:shape>
            <v:shape id="_x0000_s1567" type="#_x0000_t32" style="position:absolute;left:9336;top:9872;width:144;height:192;flip:x" o:connectortype="straight" strokecolor="#943634 [2405]">
              <v:shadow on="t" offset="-2pt" offset2="-8pt"/>
            </v:shape>
            <w10:wrap type="none"/>
            <w10:anchorlock/>
          </v:group>
        </w:pict>
      </w:r>
    </w:p>
    <w:p w:rsidR="00A072AF" w:rsidRDefault="00A072AF" w:rsidP="0063432C">
      <w:pPr>
        <w:pStyle w:val="AralkYok"/>
        <w:rPr>
          <w:rFonts w:ascii="Cambria Math" w:hAnsi="Cambria Math"/>
          <w:sz w:val="28"/>
        </w:rPr>
      </w:pPr>
    </w:p>
    <w:p w:rsidR="00A072AF" w:rsidRDefault="008C24FE" w:rsidP="00A072AF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582" style="width:68.15pt;height:55.8pt;mso-position-horizontal-relative:char;mso-position-vertical-relative:line" coordorigin="8502,9410" coordsize="1363,1116">
            <v:oval id="_x0000_s1583" style="position:absolute;left:8502;top:9410;width:520;height:462" fillcolor="#eaf1dd [662]" strokecolor="#943634 [2405]">
              <v:shadow on="t" offset="-2pt" offset2="-8pt"/>
              <v:textbox inset="0,0,0,0">
                <w:txbxContent>
                  <w:p w:rsidR="00A072AF" w:rsidRPr="000B57BC" w:rsidRDefault="00A072AF" w:rsidP="00A072AF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8</w:t>
                    </w:r>
                  </w:p>
                </w:txbxContent>
              </v:textbox>
            </v:oval>
            <v:oval id="_x0000_s1584" style="position:absolute;left:9042;top:9480;width:285;height:320" fillcolor="#eaf1dd [662]" strokecolor="#943634 [2405]">
              <v:shadow on="t" offset="-2pt" offset2="-8pt"/>
              <v:textbox inset="0,0,0,0">
                <w:txbxContent>
                  <w:p w:rsidR="00A072AF" w:rsidRPr="000B57BC" w:rsidRDefault="00A072AF" w:rsidP="00A072AF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oval id="_x0000_s1585" style="position:absolute;left:9345;top:9410;width:520;height:462" fillcolor="#eaf1dd [662]" strokecolor="#943634 [2405]">
              <v:shadow on="t" offset="-2pt" offset2="-8pt"/>
              <v:textbox inset="0,0,0,0">
                <w:txbxContent>
                  <w:p w:rsidR="00A072AF" w:rsidRPr="00A072AF" w:rsidRDefault="00A072AF" w:rsidP="00A072AF">
                    <w:pPr>
                      <w:pStyle w:val="AralkYok"/>
                    </w:pPr>
                  </w:p>
                </w:txbxContent>
              </v:textbox>
            </v:oval>
            <v:oval id="_x0000_s1586" style="position:absolute;left:8931;top:10064;width:520;height:462" fillcolor="#eaf1dd [662]" strokecolor="#943634 [2405]">
              <v:shadow on="t" offset="-2pt" offset2="-8pt"/>
              <v:textbox inset="0,0,0,0">
                <w:txbxContent>
                  <w:p w:rsidR="00A072AF" w:rsidRPr="000B57BC" w:rsidRDefault="00A072AF" w:rsidP="00A072AF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 w:rsidRPr="000B57BC">
                      <w:rPr>
                        <w:rFonts w:ascii="Cambria Math" w:hAnsi="Cambria Math"/>
                        <w:b/>
                        <w:sz w:val="28"/>
                      </w:rPr>
                      <w:t>1</w:t>
                    </w:r>
                    <w:r>
                      <w:rPr>
                        <w:rFonts w:ascii="Cambria Math" w:hAnsi="Cambria Math"/>
                        <w:b/>
                        <w:sz w:val="28"/>
                      </w:rPr>
                      <w:t>3</w:t>
                    </w:r>
                  </w:p>
                </w:txbxContent>
              </v:textbox>
            </v:oval>
            <v:shape id="_x0000_s1587" type="#_x0000_t32" style="position:absolute;left:8886;top:9863;width:168;height:192" o:connectortype="straight" strokecolor="#943634 [2405]">
              <v:shadow on="t" offset="-2pt" offset2="-8pt"/>
            </v:shape>
            <v:shape id="_x0000_s1588" type="#_x0000_t32" style="position:absolute;left:9336;top:9872;width:144;height:192;flip:x" o:connectortype="straight" strokecolor="#943634 [2405]">
              <v:shadow on="t" offset="-2pt" offset2="-8pt"/>
            </v:shape>
            <w10:wrap type="none"/>
            <w10:anchorlock/>
          </v:group>
        </w:pict>
      </w:r>
      <w:r w:rsidR="00A072AF">
        <w:rPr>
          <w:rFonts w:ascii="Cambria Math" w:hAnsi="Cambria Math"/>
          <w:sz w:val="28"/>
        </w:rPr>
        <w:tab/>
      </w:r>
      <w:r w:rsidR="00A072AF">
        <w:rPr>
          <w:rFonts w:ascii="Cambria Math" w:hAnsi="Cambria Math"/>
          <w:sz w:val="28"/>
        </w:rPr>
        <w:tab/>
      </w:r>
      <w:r>
        <w:pict>
          <v:group id="_x0000_s1575" style="width:68.15pt;height:55.8pt;mso-position-horizontal-relative:char;mso-position-vertical-relative:line" coordorigin="8502,9410" coordsize="1363,1116">
            <v:oval id="_x0000_s1576" style="position:absolute;left:8502;top:9410;width:520;height:462" fillcolor="#eaf1dd [662]" strokecolor="#943634 [2405]">
              <v:shadow on="t" offset="-2pt" offset2="-8pt"/>
              <v:textbox inset="0,0,0,0">
                <w:txbxContent>
                  <w:p w:rsidR="00A072AF" w:rsidRPr="00A072AF" w:rsidRDefault="00A072AF" w:rsidP="00A072AF"/>
                </w:txbxContent>
              </v:textbox>
            </v:oval>
            <v:oval id="_x0000_s1577" style="position:absolute;left:9042;top:9480;width:285;height:320" fillcolor="#eaf1dd [662]" strokecolor="#943634 [2405]">
              <v:shadow on="t" offset="-2pt" offset2="-8pt"/>
              <v:textbox inset="0,0,0,0">
                <w:txbxContent>
                  <w:p w:rsidR="00A072AF" w:rsidRPr="000B57BC" w:rsidRDefault="00A072AF" w:rsidP="00A072AF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oval id="_x0000_s1578" style="position:absolute;left:9345;top:9410;width:520;height:462" fillcolor="#eaf1dd [662]" strokecolor="#943634 [2405]">
              <v:shadow on="t" offset="-2pt" offset2="-8pt"/>
              <v:textbox inset="0,0,0,0">
                <w:txbxContent>
                  <w:p w:rsidR="00A072AF" w:rsidRPr="000B57BC" w:rsidRDefault="00A072AF" w:rsidP="00A072AF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6</w:t>
                    </w:r>
                  </w:p>
                </w:txbxContent>
              </v:textbox>
            </v:oval>
            <v:oval id="_x0000_s1579" style="position:absolute;left:8931;top:10064;width:520;height:462" fillcolor="#eaf1dd [662]" strokecolor="#943634 [2405]">
              <v:shadow on="t" offset="-2pt" offset2="-8pt"/>
              <v:textbox inset="0,0,0,0">
                <w:txbxContent>
                  <w:p w:rsidR="00A072AF" w:rsidRPr="000B57BC" w:rsidRDefault="00A072AF" w:rsidP="00A072AF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 w:rsidRPr="000B57BC">
                      <w:rPr>
                        <w:rFonts w:ascii="Cambria Math" w:hAnsi="Cambria Math"/>
                        <w:b/>
                        <w:sz w:val="28"/>
                      </w:rPr>
                      <w:t>1</w:t>
                    </w:r>
                    <w:r>
                      <w:rPr>
                        <w:rFonts w:ascii="Cambria Math" w:hAnsi="Cambria Math"/>
                        <w:b/>
                        <w:sz w:val="28"/>
                      </w:rPr>
                      <w:t>6</w:t>
                    </w:r>
                  </w:p>
                </w:txbxContent>
              </v:textbox>
            </v:oval>
            <v:shape id="_x0000_s1580" type="#_x0000_t32" style="position:absolute;left:8886;top:9863;width:168;height:192" o:connectortype="straight" strokecolor="#943634 [2405]">
              <v:shadow on="t" offset="-2pt" offset2="-8pt"/>
            </v:shape>
            <v:shape id="_x0000_s1581" type="#_x0000_t32" style="position:absolute;left:9336;top:9872;width:144;height:192;flip:x" o:connectortype="straight" strokecolor="#943634 [2405]">
              <v:shadow on="t" offset="-2pt" offset2="-8pt"/>
            </v:shape>
            <w10:wrap type="none"/>
            <w10:anchorlock/>
          </v:group>
        </w:pict>
      </w:r>
    </w:p>
    <w:p w:rsidR="00A072AF" w:rsidRDefault="00A072AF" w:rsidP="0063432C">
      <w:pPr>
        <w:pStyle w:val="AralkYok"/>
        <w:rPr>
          <w:rFonts w:ascii="Cambria Math" w:hAnsi="Cambria Math"/>
          <w:sz w:val="28"/>
        </w:rPr>
      </w:pPr>
    </w:p>
    <w:p w:rsidR="00A94C47" w:rsidRDefault="008C24FE" w:rsidP="00A94C47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1596" style="width:68.15pt;height:55.8pt;mso-position-horizontal-relative:char;mso-position-vertical-relative:line" coordorigin="8502,9410" coordsize="1363,1116">
            <v:oval id="_x0000_s1597" style="position:absolute;left:8502;top:9410;width:520;height:462" fillcolor="#eaf1dd [662]" strokecolor="#943634 [2405]">
              <v:shadow on="t" offset="-2pt" offset2="-8pt"/>
              <v:textbox inset="0,0,0,0">
                <w:txbxContent>
                  <w:p w:rsidR="00A072AF" w:rsidRPr="000B57BC" w:rsidRDefault="00A072AF" w:rsidP="00A072AF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9</w:t>
                    </w:r>
                  </w:p>
                </w:txbxContent>
              </v:textbox>
            </v:oval>
            <v:oval id="_x0000_s1598" style="position:absolute;left:9042;top:9480;width:285;height:320" fillcolor="#eaf1dd [662]" strokecolor="#943634 [2405]">
              <v:shadow on="t" offset="-2pt" offset2="-8pt"/>
              <v:textbox inset="0,0,0,0">
                <w:txbxContent>
                  <w:p w:rsidR="00A072AF" w:rsidRPr="000B57BC" w:rsidRDefault="00A072AF" w:rsidP="00A072AF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oval id="_x0000_s1599" style="position:absolute;left:9345;top:9410;width:520;height:462" fillcolor="#eaf1dd [662]" strokecolor="#943634 [2405]">
              <v:shadow on="t" offset="-2pt" offset2="-8pt"/>
              <v:textbox inset="0,0,0,0">
                <w:txbxContent>
                  <w:p w:rsidR="00A072AF" w:rsidRPr="00A072AF" w:rsidRDefault="00A072AF" w:rsidP="00A072AF">
                    <w:pPr>
                      <w:pStyle w:val="AralkYok"/>
                    </w:pPr>
                  </w:p>
                </w:txbxContent>
              </v:textbox>
            </v:oval>
            <v:oval id="_x0000_s1600" style="position:absolute;left:8931;top:10064;width:520;height:462" fillcolor="#eaf1dd [662]" strokecolor="#943634 [2405]">
              <v:shadow on="t" offset="-2pt" offset2="-8pt"/>
              <v:textbox inset="0,0,0,0">
                <w:txbxContent>
                  <w:p w:rsidR="00A072AF" w:rsidRPr="000B57BC" w:rsidRDefault="00A072AF" w:rsidP="00A072AF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 w:rsidRPr="000B57BC">
                      <w:rPr>
                        <w:rFonts w:ascii="Cambria Math" w:hAnsi="Cambria Math"/>
                        <w:b/>
                        <w:sz w:val="28"/>
                      </w:rPr>
                      <w:t>1</w:t>
                    </w:r>
                    <w:r>
                      <w:rPr>
                        <w:rFonts w:ascii="Cambria Math" w:hAnsi="Cambria Math"/>
                        <w:b/>
                        <w:sz w:val="28"/>
                      </w:rPr>
                      <w:t>7</w:t>
                    </w:r>
                  </w:p>
                </w:txbxContent>
              </v:textbox>
            </v:oval>
            <v:shape id="_x0000_s1601" type="#_x0000_t32" style="position:absolute;left:8886;top:9863;width:168;height:192" o:connectortype="straight" strokecolor="#943634 [2405]">
              <v:shadow on="t" offset="-2pt" offset2="-8pt"/>
            </v:shape>
            <v:shape id="_x0000_s1602" type="#_x0000_t32" style="position:absolute;left:9336;top:9872;width:144;height:192;flip:x" o:connectortype="straight" strokecolor="#943634 [2405]">
              <v:shadow on="t" offset="-2pt" offset2="-8pt"/>
            </v:shape>
            <w10:wrap type="none"/>
            <w10:anchorlock/>
          </v:group>
        </w:pict>
      </w:r>
      <w:r w:rsidR="00A072AF">
        <w:rPr>
          <w:rFonts w:ascii="Cambria Math" w:hAnsi="Cambria Math"/>
          <w:sz w:val="28"/>
        </w:rPr>
        <w:tab/>
      </w:r>
      <w:r w:rsidR="00A072AF">
        <w:rPr>
          <w:rFonts w:ascii="Cambria Math" w:hAnsi="Cambria Math"/>
          <w:sz w:val="28"/>
        </w:rPr>
        <w:tab/>
      </w:r>
      <w:r>
        <w:pict>
          <v:group id="_x0000_s1589" style="width:68.15pt;height:55.8pt;mso-position-horizontal-relative:char;mso-position-vertical-relative:line" coordorigin="8502,9410" coordsize="1363,1116">
            <v:oval id="_x0000_s1590" style="position:absolute;left:8502;top:9410;width:520;height:462" fillcolor="#eaf1dd [662]" strokecolor="#943634 [2405]">
              <v:shadow on="t" offset="-2pt" offset2="-8pt"/>
              <v:textbox inset="0,0,0,0">
                <w:txbxContent>
                  <w:p w:rsidR="00A072AF" w:rsidRPr="00A072AF" w:rsidRDefault="00A072AF" w:rsidP="00A072AF"/>
                </w:txbxContent>
              </v:textbox>
            </v:oval>
            <v:oval id="_x0000_s1591" style="position:absolute;left:9042;top:9480;width:285;height:320" fillcolor="#eaf1dd [662]" strokecolor="#943634 [2405]">
              <v:shadow on="t" offset="-2pt" offset2="-8pt"/>
              <v:textbox inset="0,0,0,0">
                <w:txbxContent>
                  <w:p w:rsidR="00A072AF" w:rsidRPr="000B57BC" w:rsidRDefault="00A072AF" w:rsidP="00A072AF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oval id="_x0000_s1592" style="position:absolute;left:9345;top:9410;width:520;height:462" fillcolor="#eaf1dd [662]" strokecolor="#943634 [2405]">
              <v:shadow on="t" offset="-2pt" offset2="-8pt"/>
              <v:textbox inset="0,0,0,0">
                <w:txbxContent>
                  <w:p w:rsidR="00A072AF" w:rsidRPr="000B57BC" w:rsidRDefault="00A072AF" w:rsidP="00A072AF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9</w:t>
                    </w:r>
                  </w:p>
                </w:txbxContent>
              </v:textbox>
            </v:oval>
            <v:oval id="_x0000_s1593" style="position:absolute;left:8931;top:10064;width:520;height:462" fillcolor="#eaf1dd [662]" strokecolor="#943634 [2405]">
              <v:shadow on="t" offset="-2pt" offset2="-8pt"/>
              <v:textbox inset="0,0,0,0">
                <w:txbxContent>
                  <w:p w:rsidR="00A072AF" w:rsidRPr="000B57BC" w:rsidRDefault="00A072AF" w:rsidP="00A072AF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 w:rsidRPr="000B57BC">
                      <w:rPr>
                        <w:rFonts w:ascii="Cambria Math" w:hAnsi="Cambria Math"/>
                        <w:b/>
                        <w:sz w:val="28"/>
                      </w:rPr>
                      <w:t>1</w:t>
                    </w:r>
                    <w:r>
                      <w:rPr>
                        <w:rFonts w:ascii="Cambria Math" w:hAnsi="Cambria Math"/>
                        <w:b/>
                        <w:sz w:val="28"/>
                      </w:rPr>
                      <w:t>5</w:t>
                    </w:r>
                  </w:p>
                </w:txbxContent>
              </v:textbox>
            </v:oval>
            <v:shape id="_x0000_s1594" type="#_x0000_t32" style="position:absolute;left:8886;top:9863;width:168;height:192" o:connectortype="straight" strokecolor="#943634 [2405]">
              <v:shadow on="t" offset="-2pt" offset2="-8pt"/>
            </v:shape>
            <v:shape id="_x0000_s1595" type="#_x0000_t32" style="position:absolute;left:9336;top:9872;width:144;height:192;flip:x" o:connectortype="straight" strokecolor="#943634 [2405]">
              <v:shadow on="t" offset="-2pt" offset2="-8pt"/>
            </v:shape>
            <w10:wrap type="none"/>
            <w10:anchorlock/>
          </v:group>
        </w:pict>
      </w:r>
    </w:p>
    <w:p w:rsidR="00A072AF" w:rsidRPr="00350A3A" w:rsidRDefault="00350A3A" w:rsidP="00A072AF">
      <w:pPr>
        <w:pStyle w:val="AralkYok"/>
        <w:numPr>
          <w:ilvl w:val="0"/>
          <w:numId w:val="1"/>
        </w:numPr>
        <w:rPr>
          <w:rFonts w:ascii="Cambria Math" w:hAnsi="Cambria Math" w:cs="Arial"/>
          <w:sz w:val="28"/>
        </w:rPr>
      </w:pPr>
      <w:r w:rsidRPr="00005B9A">
        <w:rPr>
          <w:rFonts w:ascii="Cambria Math" w:hAnsi="Cambria Math"/>
          <w:sz w:val="28"/>
        </w:rPr>
        <w:lastRenderedPageBreak/>
        <w:t>A</w:t>
      </w:r>
      <w:r w:rsidRPr="00005B9A">
        <w:rPr>
          <w:rFonts w:ascii="Cambria Math" w:hAnsi="Cambria Math" w:cs="Arial"/>
          <w:sz w:val="28"/>
        </w:rPr>
        <w:t>şağıdaki toplama işlemlerin</w:t>
      </w:r>
      <w:r>
        <w:rPr>
          <w:rFonts w:ascii="Cambria Math" w:hAnsi="Cambria Math" w:cs="Arial"/>
          <w:sz w:val="28"/>
        </w:rPr>
        <w:t xml:space="preserve">de </w:t>
      </w:r>
      <w:r w:rsidRPr="00C427B2">
        <w:rPr>
          <w:rFonts w:ascii="Cambria Math" w:hAnsi="Cambria Math" w:cs="Arial"/>
          <w:b/>
          <w:sz w:val="28"/>
        </w:rPr>
        <w:t>verilmeyen toplananı</w:t>
      </w:r>
      <w:r>
        <w:rPr>
          <w:rFonts w:ascii="Cambria Math" w:hAnsi="Cambria Math" w:cs="Arial"/>
          <w:sz w:val="28"/>
        </w:rPr>
        <w:t xml:space="preserve"> bulalım.</w:t>
      </w:r>
    </w:p>
    <w:p w:rsidR="005F0377" w:rsidRDefault="008C24FE" w:rsidP="00A072AF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3290" style="width:89.6pt;height:59.05pt;mso-position-horizontal-relative:char;mso-position-vertical-relative:line" coordorigin="770,1220" coordsize="1792,1181">
            <v:shape id="_x0000_s3289" type="#_x0000_t32" style="position:absolute;left:1671;top:1600;width:0;height:453" o:connectortype="straight" strokecolor="#76923c [2406]">
              <v:shadow on="t" offset="-2pt" offset2="-8pt"/>
            </v:shape>
            <v:oval id="_x0000_s1812" style="position:absolute;left:770;top:1229;width:426;height:462" fillcolor="#eaf1dd [662]" strokecolor="#76923c [2406]">
              <v:shadow on="t" offset="-2pt" offset2="-8pt"/>
              <v:textbox style="mso-next-textbox:#_x0000_s1812" inset="0,0,0,0">
                <w:txbxContent>
                  <w:p w:rsidR="00350A3A" w:rsidRPr="000B57BC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3</w:t>
                    </w:r>
                  </w:p>
                </w:txbxContent>
              </v:textbox>
            </v:oval>
            <v:oval id="_x0000_s1813" style="position:absolute;left:1213;top:1299;width:233;height:320" fillcolor="#eaf1dd [662]" strokecolor="#76923c [2406]">
              <v:shadow on="t" offset="-2pt" offset2="-8pt"/>
              <v:textbox style="mso-next-textbox:#_x0000_s1813" inset="0,0,0,0">
                <w:txbxContent>
                  <w:p w:rsidR="00350A3A" w:rsidRPr="000B57BC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oval id="_x0000_s1814" style="position:absolute;left:1461;top:1229;width:426;height:462" fillcolor="#eaf1dd [662]" strokecolor="#76923c [2406]">
              <v:shadow on="t" offset="-2pt" offset2="-8pt"/>
              <v:textbox inset="0,0,0,0">
                <w:txbxContent>
                  <w:p w:rsidR="00350A3A" w:rsidRPr="00350A3A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 w:rsidRPr="00350A3A">
                      <w:rPr>
                        <w:rFonts w:ascii="Cambria Math" w:hAnsi="Cambria Math"/>
                        <w:b/>
                        <w:sz w:val="28"/>
                      </w:rPr>
                      <w:t>5</w:t>
                    </w:r>
                  </w:p>
                </w:txbxContent>
              </v:textbox>
            </v:oval>
            <v:shape id="_x0000_s1816" type="#_x0000_t32" style="position:absolute;left:1085;top:1682;width:419;height:344" o:connectortype="straight" strokecolor="#76923c [2406]">
              <v:shadow on="t" offset="-2pt" offset2="-8pt"/>
            </v:shape>
            <v:oval id="_x0000_s1819" style="position:absolute;left:1887;top:1299;width:234;height:320" fillcolor="#eaf1dd [662]" strokecolor="#76923c [2406]">
              <v:shadow on="t" offset="-2pt" offset2="-8pt"/>
              <v:textbox style="mso-next-textbox:#_x0000_s1819" inset="0,0,0,0">
                <w:txbxContent>
                  <w:p w:rsidR="00350A3A" w:rsidRPr="000B57BC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shape id="_x0000_s1820" type="#_x0000_t32" style="position:absolute;left:1787;top:1619;width:452;height:407;flip:x" o:connectortype="straight" strokecolor="#76923c [2406]">
              <v:shadow on="t" offset="-2pt" offset2="-8pt"/>
            </v:shape>
            <v:oval id="_x0000_s1815" style="position:absolute;left:1336;top:1939;width:616;height:462" fillcolor="#eaf1dd [662]" strokecolor="#76923c [2406]">
              <v:shadow on="t" offset="-2pt" offset2="-8pt"/>
              <v:textbox inset="0,0,0,0">
                <w:txbxContent>
                  <w:p w:rsidR="00350A3A" w:rsidRPr="000B57BC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 w:rsidRPr="000B57BC">
                      <w:rPr>
                        <w:rFonts w:ascii="Cambria Math" w:hAnsi="Cambria Math"/>
                        <w:b/>
                        <w:sz w:val="28"/>
                      </w:rPr>
                      <w:t>1</w:t>
                    </w:r>
                    <w:r>
                      <w:rPr>
                        <w:rFonts w:ascii="Cambria Math" w:hAnsi="Cambria Math"/>
                        <w:b/>
                        <w:sz w:val="28"/>
                      </w:rPr>
                      <w:t>3</w:t>
                    </w:r>
                  </w:p>
                </w:txbxContent>
              </v:textbox>
            </v:oval>
            <v:oval id="_x0000_s1818" style="position:absolute;left:2136;top:1220;width:426;height:462" fillcolor="#eaf1dd [662]" strokecolor="#76923c [2406]">
              <v:shadow on="t" offset="-2pt" offset2="-8pt"/>
              <v:textbox inset="0,0,0,0">
                <w:txbxContent>
                  <w:p w:rsidR="00350A3A" w:rsidRPr="00A072AF" w:rsidRDefault="00350A3A" w:rsidP="00350A3A">
                    <w:pPr>
                      <w:pStyle w:val="AralkYok"/>
                    </w:pPr>
                  </w:p>
                </w:txbxContent>
              </v:textbox>
            </v:oval>
            <w10:wrap type="none"/>
            <w10:anchorlock/>
          </v:group>
        </w:pict>
      </w:r>
      <w:r w:rsidR="00350A3A">
        <w:rPr>
          <w:rFonts w:ascii="Cambria Math" w:hAnsi="Cambria Math"/>
          <w:sz w:val="28"/>
        </w:rPr>
        <w:tab/>
      </w:r>
      <w:r w:rsidR="00350A3A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3291" style="width:89.6pt;height:59.05pt;mso-position-horizontal-relative:char;mso-position-vertical-relative:line" coordorigin="770,1220" coordsize="1792,1181">
            <v:shape id="_x0000_s3292" type="#_x0000_t32" style="position:absolute;left:1671;top:1600;width:0;height:453" o:connectortype="straight" strokecolor="#76923c [2406]">
              <v:shadow on="t" offset="-2pt" offset2="-8pt"/>
            </v:shape>
            <v:oval id="_x0000_s3293" style="position:absolute;left:770;top:1229;width:426;height:462" fillcolor="#eaf1dd [662]" strokecolor="#76923c [2406]">
              <v:shadow on="t" offset="-2pt" offset2="-8pt"/>
              <v:textbox style="mso-next-textbox:#_x0000_s3293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6</w:t>
                    </w:r>
                  </w:p>
                </w:txbxContent>
              </v:textbox>
            </v:oval>
            <v:oval id="_x0000_s3294" style="position:absolute;left:1213;top:1299;width:233;height:320" fillcolor="#eaf1dd [662]" strokecolor="#76923c [2406]">
              <v:shadow on="t" offset="-2pt" offset2="-8pt"/>
              <v:textbox style="mso-next-textbox:#_x0000_s3294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oval id="_x0000_s3295" style="position:absolute;left:1461;top:1229;width:426;height:462" fillcolor="#eaf1dd [662]" strokecolor="#76923c [2406]">
              <v:shadow on="t" offset="-2pt" offset2="-8pt"/>
              <v:textbox inset="0,0,0,0">
                <w:txbxContent>
                  <w:p w:rsidR="005F0377" w:rsidRPr="00350A3A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oval>
            <v:shape id="_x0000_s3296" type="#_x0000_t32" style="position:absolute;left:1085;top:1682;width:419;height:344" o:connectortype="straight" strokecolor="#76923c [2406]">
              <v:shadow on="t" offset="-2pt" offset2="-8pt"/>
            </v:shape>
            <v:oval id="_x0000_s3297" style="position:absolute;left:1887;top:1299;width:234;height:320" fillcolor="#eaf1dd [662]" strokecolor="#76923c [2406]">
              <v:shadow on="t" offset="-2pt" offset2="-8pt"/>
              <v:textbox style="mso-next-textbox:#_x0000_s3297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shape id="_x0000_s3298" type="#_x0000_t32" style="position:absolute;left:1787;top:1619;width:452;height:407;flip:x" o:connectortype="straight" strokecolor="#76923c [2406]">
              <v:shadow on="t" offset="-2pt" offset2="-8pt"/>
            </v:shape>
            <v:oval id="_x0000_s3299" style="position:absolute;left:1336;top:1939;width:616;height:462" fillcolor="#eaf1dd [662]" strokecolor="#76923c [2406]">
              <v:shadow on="t" offset="-2pt" offset2="-8pt"/>
              <v:textbox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 w:rsidRPr="000B57BC">
                      <w:rPr>
                        <w:rFonts w:ascii="Cambria Math" w:hAnsi="Cambria Math"/>
                        <w:b/>
                        <w:sz w:val="28"/>
                      </w:rPr>
                      <w:t>1</w:t>
                    </w:r>
                    <w:r>
                      <w:rPr>
                        <w:rFonts w:ascii="Cambria Math" w:hAnsi="Cambria Math"/>
                        <w:b/>
                        <w:sz w:val="28"/>
                      </w:rPr>
                      <w:t>4</w:t>
                    </w:r>
                  </w:p>
                </w:txbxContent>
              </v:textbox>
            </v:oval>
            <v:oval id="_x0000_s3300" style="position:absolute;left:2136;top:1220;width:426;height:462" fillcolor="#eaf1dd [662]" strokecolor="#76923c [2406]">
              <v:shadow on="t" offset="-2pt" offset2="-8pt"/>
              <v:textbox inset="0,0,0,0">
                <w:txbxContent>
                  <w:p w:rsidR="005F0377" w:rsidRPr="005F0377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 w:rsidRPr="005F0377">
                      <w:rPr>
                        <w:rFonts w:ascii="Cambria Math" w:hAnsi="Cambria Math"/>
                        <w:b/>
                        <w:sz w:val="28"/>
                      </w:rPr>
                      <w:t>4</w:t>
                    </w:r>
                  </w:p>
                </w:txbxContent>
              </v:textbox>
            </v:oval>
            <w10:wrap type="none"/>
            <w10:anchorlock/>
          </v:group>
        </w:pict>
      </w:r>
    </w:p>
    <w:p w:rsidR="005F0377" w:rsidRDefault="005F0377" w:rsidP="00A072AF">
      <w:pPr>
        <w:pStyle w:val="AralkYok"/>
        <w:rPr>
          <w:rFonts w:ascii="Cambria Math" w:hAnsi="Cambria Math"/>
          <w:sz w:val="28"/>
        </w:rPr>
      </w:pPr>
    </w:p>
    <w:p w:rsidR="005F0377" w:rsidRDefault="008C24FE" w:rsidP="005F0377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3311" style="width:89.6pt;height:59.05pt;mso-position-horizontal-relative:char;mso-position-vertical-relative:line" coordorigin="770,1220" coordsize="1792,1181">
            <v:shape id="_x0000_s3312" type="#_x0000_t32" style="position:absolute;left:1671;top:1600;width:0;height:453" o:connectortype="straight" strokecolor="#76923c [2406]">
              <v:shadow on="t" offset="-2pt" offset2="-8pt"/>
            </v:shape>
            <v:oval id="_x0000_s3313" style="position:absolute;left:770;top:1229;width:426;height:462" fillcolor="#eaf1dd [662]" strokecolor="#76923c [2406]">
              <v:shadow on="t" offset="-2pt" offset2="-8pt"/>
              <v:textbox style="mso-next-textbox:#_x0000_s3313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2</w:t>
                    </w:r>
                  </w:p>
                </w:txbxContent>
              </v:textbox>
            </v:oval>
            <v:oval id="_x0000_s3314" style="position:absolute;left:1213;top:1299;width:233;height:320" fillcolor="#eaf1dd [662]" strokecolor="#76923c [2406]">
              <v:shadow on="t" offset="-2pt" offset2="-8pt"/>
              <v:textbox style="mso-next-textbox:#_x0000_s3314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oval id="_x0000_s3315" style="position:absolute;left:1461;top:1229;width:426;height:462" fillcolor="#eaf1dd [662]" strokecolor="#76923c [2406]">
              <v:shadow on="t" offset="-2pt" offset2="-8pt"/>
              <v:textbox inset="0,0,0,0">
                <w:txbxContent>
                  <w:p w:rsidR="005F0377" w:rsidRPr="00350A3A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4</w:t>
                    </w:r>
                  </w:p>
                </w:txbxContent>
              </v:textbox>
            </v:oval>
            <v:shape id="_x0000_s3316" type="#_x0000_t32" style="position:absolute;left:1085;top:1682;width:419;height:344" o:connectortype="straight" strokecolor="#76923c [2406]">
              <v:shadow on="t" offset="-2pt" offset2="-8pt"/>
            </v:shape>
            <v:oval id="_x0000_s3317" style="position:absolute;left:1887;top:1299;width:234;height:320" fillcolor="#eaf1dd [662]" strokecolor="#76923c [2406]">
              <v:shadow on="t" offset="-2pt" offset2="-8pt"/>
              <v:textbox style="mso-next-textbox:#_x0000_s3317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shape id="_x0000_s3318" type="#_x0000_t32" style="position:absolute;left:1787;top:1619;width:452;height:407;flip:x" o:connectortype="straight" strokecolor="#76923c [2406]">
              <v:shadow on="t" offset="-2pt" offset2="-8pt"/>
            </v:shape>
            <v:oval id="_x0000_s3319" style="position:absolute;left:1336;top:1939;width:616;height:462" fillcolor="#eaf1dd [662]" strokecolor="#76923c [2406]">
              <v:shadow on="t" offset="-2pt" offset2="-8pt"/>
              <v:textbox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 w:rsidRPr="000B57BC">
                      <w:rPr>
                        <w:rFonts w:ascii="Cambria Math" w:hAnsi="Cambria Math"/>
                        <w:b/>
                        <w:sz w:val="28"/>
                      </w:rPr>
                      <w:t>1</w:t>
                    </w:r>
                    <w:r>
                      <w:rPr>
                        <w:rFonts w:ascii="Cambria Math" w:hAnsi="Cambria Math"/>
                        <w:b/>
                        <w:sz w:val="28"/>
                      </w:rPr>
                      <w:t>0</w:t>
                    </w:r>
                  </w:p>
                </w:txbxContent>
              </v:textbox>
            </v:oval>
            <v:oval id="_x0000_s3320" style="position:absolute;left:2136;top:1220;width:426;height:462" fillcolor="#eaf1dd [662]" strokecolor="#76923c [2406]">
              <v:shadow on="t" offset="-2pt" offset2="-8pt"/>
              <v:textbox inset="0,0,0,0">
                <w:txbxContent>
                  <w:p w:rsidR="005F0377" w:rsidRPr="00A072AF" w:rsidRDefault="005F0377" w:rsidP="005F0377">
                    <w:pPr>
                      <w:pStyle w:val="AralkYok"/>
                    </w:pPr>
                  </w:p>
                </w:txbxContent>
              </v:textbox>
            </v:oval>
            <w10:wrap type="none"/>
            <w10:anchorlock/>
          </v:group>
        </w:pict>
      </w:r>
      <w:r w:rsidR="005F0377">
        <w:rPr>
          <w:rFonts w:ascii="Cambria Math" w:hAnsi="Cambria Math"/>
          <w:sz w:val="28"/>
        </w:rPr>
        <w:tab/>
      </w:r>
      <w:r w:rsidR="005F0377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3301" style="width:89.6pt;height:59.05pt;mso-position-horizontal-relative:char;mso-position-vertical-relative:line" coordorigin="770,1220" coordsize="1792,1181">
            <v:shape id="_x0000_s3302" type="#_x0000_t32" style="position:absolute;left:1671;top:1600;width:0;height:453" o:connectortype="straight" strokecolor="#76923c [2406]">
              <v:shadow on="t" offset="-2pt" offset2="-8pt"/>
            </v:shape>
            <v:oval id="_x0000_s3303" style="position:absolute;left:770;top:1229;width:426;height:462" fillcolor="#eaf1dd [662]" strokecolor="#76923c [2406]">
              <v:shadow on="t" offset="-2pt" offset2="-8pt"/>
              <v:textbox style="mso-next-textbox:#_x0000_s3303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8</w:t>
                    </w:r>
                  </w:p>
                </w:txbxContent>
              </v:textbox>
            </v:oval>
            <v:oval id="_x0000_s3304" style="position:absolute;left:1213;top:1299;width:233;height:320" fillcolor="#eaf1dd [662]" strokecolor="#76923c [2406]">
              <v:shadow on="t" offset="-2pt" offset2="-8pt"/>
              <v:textbox style="mso-next-textbox:#_x0000_s3304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oval id="_x0000_s3305" style="position:absolute;left:1461;top:1229;width:426;height:462" fillcolor="#eaf1dd [662]" strokecolor="#76923c [2406]">
              <v:shadow on="t" offset="-2pt" offset2="-8pt"/>
              <v:textbox inset="0,0,0,0">
                <w:txbxContent>
                  <w:p w:rsidR="005F0377" w:rsidRPr="00350A3A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oval>
            <v:shape id="_x0000_s3306" type="#_x0000_t32" style="position:absolute;left:1085;top:1682;width:419;height:344" o:connectortype="straight" strokecolor="#76923c [2406]">
              <v:shadow on="t" offset="-2pt" offset2="-8pt"/>
            </v:shape>
            <v:oval id="_x0000_s3307" style="position:absolute;left:1887;top:1299;width:234;height:320" fillcolor="#eaf1dd [662]" strokecolor="#76923c [2406]">
              <v:shadow on="t" offset="-2pt" offset2="-8pt"/>
              <v:textbox style="mso-next-textbox:#_x0000_s3307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shape id="_x0000_s3308" type="#_x0000_t32" style="position:absolute;left:1787;top:1619;width:452;height:407;flip:x" o:connectortype="straight" strokecolor="#76923c [2406]">
              <v:shadow on="t" offset="-2pt" offset2="-8pt"/>
            </v:shape>
            <v:oval id="_x0000_s3309" style="position:absolute;left:1336;top:1939;width:616;height:462" fillcolor="#eaf1dd [662]" strokecolor="#76923c [2406]">
              <v:shadow on="t" offset="-2pt" offset2="-8pt"/>
              <v:textbox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 w:rsidRPr="000B57BC">
                      <w:rPr>
                        <w:rFonts w:ascii="Cambria Math" w:hAnsi="Cambria Math"/>
                        <w:b/>
                        <w:sz w:val="28"/>
                      </w:rPr>
                      <w:t>1</w:t>
                    </w:r>
                    <w:r>
                      <w:rPr>
                        <w:rFonts w:ascii="Cambria Math" w:hAnsi="Cambria Math"/>
                        <w:b/>
                        <w:sz w:val="28"/>
                      </w:rPr>
                      <w:t>6</w:t>
                    </w:r>
                  </w:p>
                </w:txbxContent>
              </v:textbox>
            </v:oval>
            <v:oval id="_x0000_s3310" style="position:absolute;left:2136;top:1220;width:426;height:462" fillcolor="#eaf1dd [662]" strokecolor="#76923c [2406]">
              <v:shadow on="t" offset="-2pt" offset2="-8pt"/>
              <v:textbox inset="0,0,0,0">
                <w:txbxContent>
                  <w:p w:rsidR="005F0377" w:rsidRPr="005F0377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2</w:t>
                    </w:r>
                  </w:p>
                </w:txbxContent>
              </v:textbox>
            </v:oval>
            <w10:wrap type="none"/>
            <w10:anchorlock/>
          </v:group>
        </w:pict>
      </w:r>
    </w:p>
    <w:p w:rsidR="00350A3A" w:rsidRDefault="00350A3A" w:rsidP="00A072AF">
      <w:pPr>
        <w:pStyle w:val="AralkYok"/>
        <w:rPr>
          <w:rFonts w:ascii="Cambria Math" w:hAnsi="Cambria Math"/>
          <w:sz w:val="28"/>
        </w:rPr>
      </w:pPr>
    </w:p>
    <w:p w:rsidR="005F0377" w:rsidRDefault="008C24FE" w:rsidP="005F0377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3331" style="width:89.6pt;height:59.05pt;mso-position-horizontal-relative:char;mso-position-vertical-relative:line" coordorigin="770,1220" coordsize="1792,1181">
            <v:shape id="_x0000_s3332" type="#_x0000_t32" style="position:absolute;left:1671;top:1600;width:0;height:453" o:connectortype="straight" strokecolor="#76923c [2406]">
              <v:shadow on="t" offset="-2pt" offset2="-8pt"/>
            </v:shape>
            <v:oval id="_x0000_s3333" style="position:absolute;left:770;top:1229;width:426;height:462" fillcolor="#eaf1dd [662]" strokecolor="#76923c [2406]">
              <v:shadow on="t" offset="-2pt" offset2="-8pt"/>
              <v:textbox style="mso-next-textbox:#_x0000_s3333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3</w:t>
                    </w:r>
                  </w:p>
                </w:txbxContent>
              </v:textbox>
            </v:oval>
            <v:oval id="_x0000_s3334" style="position:absolute;left:1213;top:1299;width:233;height:320" fillcolor="#eaf1dd [662]" strokecolor="#76923c [2406]">
              <v:shadow on="t" offset="-2pt" offset2="-8pt"/>
              <v:textbox style="mso-next-textbox:#_x0000_s3334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oval id="_x0000_s3335" style="position:absolute;left:1461;top:1229;width:426;height:462" fillcolor="#eaf1dd [662]" strokecolor="#76923c [2406]">
              <v:shadow on="t" offset="-2pt" offset2="-8pt"/>
              <v:textbox inset="0,0,0,0">
                <w:txbxContent>
                  <w:p w:rsidR="005F0377" w:rsidRPr="00350A3A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7</w:t>
                    </w:r>
                  </w:p>
                </w:txbxContent>
              </v:textbox>
            </v:oval>
            <v:shape id="_x0000_s3336" type="#_x0000_t32" style="position:absolute;left:1085;top:1682;width:419;height:344" o:connectortype="straight" strokecolor="#76923c [2406]">
              <v:shadow on="t" offset="-2pt" offset2="-8pt"/>
            </v:shape>
            <v:oval id="_x0000_s3337" style="position:absolute;left:1887;top:1299;width:234;height:320" fillcolor="#eaf1dd [662]" strokecolor="#76923c [2406]">
              <v:shadow on="t" offset="-2pt" offset2="-8pt"/>
              <v:textbox style="mso-next-textbox:#_x0000_s3337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shape id="_x0000_s3338" type="#_x0000_t32" style="position:absolute;left:1787;top:1619;width:452;height:407;flip:x" o:connectortype="straight" strokecolor="#76923c [2406]">
              <v:shadow on="t" offset="-2pt" offset2="-8pt"/>
            </v:shape>
            <v:oval id="_x0000_s3339" style="position:absolute;left:1336;top:1939;width:616;height:462" fillcolor="#eaf1dd [662]" strokecolor="#76923c [2406]">
              <v:shadow on="t" offset="-2pt" offset2="-8pt"/>
              <v:textbox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 w:rsidRPr="000B57BC">
                      <w:rPr>
                        <w:rFonts w:ascii="Cambria Math" w:hAnsi="Cambria Math"/>
                        <w:b/>
                        <w:sz w:val="28"/>
                      </w:rPr>
                      <w:t>1</w:t>
                    </w:r>
                    <w:r>
                      <w:rPr>
                        <w:rFonts w:ascii="Cambria Math" w:hAnsi="Cambria Math"/>
                        <w:b/>
                        <w:sz w:val="28"/>
                      </w:rPr>
                      <w:t>5</w:t>
                    </w:r>
                  </w:p>
                </w:txbxContent>
              </v:textbox>
            </v:oval>
            <v:oval id="_x0000_s3340" style="position:absolute;left:2136;top:1220;width:426;height:462" fillcolor="#eaf1dd [662]" strokecolor="#76923c [2406]">
              <v:shadow on="t" offset="-2pt" offset2="-8pt"/>
              <v:textbox inset="0,0,0,0">
                <w:txbxContent>
                  <w:p w:rsidR="005F0377" w:rsidRPr="00A072AF" w:rsidRDefault="005F0377" w:rsidP="005F0377">
                    <w:pPr>
                      <w:pStyle w:val="AralkYok"/>
                    </w:pPr>
                  </w:p>
                </w:txbxContent>
              </v:textbox>
            </v:oval>
            <w10:wrap type="none"/>
            <w10:anchorlock/>
          </v:group>
        </w:pict>
      </w:r>
      <w:r w:rsidR="005F0377">
        <w:rPr>
          <w:rFonts w:ascii="Cambria Math" w:hAnsi="Cambria Math"/>
          <w:sz w:val="28"/>
        </w:rPr>
        <w:tab/>
      </w:r>
      <w:r w:rsidR="005F0377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3321" style="width:89.6pt;height:59.05pt;mso-position-horizontal-relative:char;mso-position-vertical-relative:line" coordorigin="770,1220" coordsize="1792,1181">
            <v:shape id="_x0000_s3322" type="#_x0000_t32" style="position:absolute;left:1671;top:1600;width:0;height:453" o:connectortype="straight" strokecolor="#76923c [2406]">
              <v:shadow on="t" offset="-2pt" offset2="-8pt"/>
            </v:shape>
            <v:oval id="_x0000_s3323" style="position:absolute;left:770;top:1229;width:426;height:462" fillcolor="#eaf1dd [662]" strokecolor="#76923c [2406]">
              <v:shadow on="t" offset="-2pt" offset2="-8pt"/>
              <v:textbox style="mso-next-textbox:#_x0000_s3323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9</w:t>
                    </w:r>
                  </w:p>
                </w:txbxContent>
              </v:textbox>
            </v:oval>
            <v:oval id="_x0000_s3324" style="position:absolute;left:1213;top:1299;width:233;height:320" fillcolor="#eaf1dd [662]" strokecolor="#76923c [2406]">
              <v:shadow on="t" offset="-2pt" offset2="-8pt"/>
              <v:textbox style="mso-next-textbox:#_x0000_s3324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oval id="_x0000_s3325" style="position:absolute;left:1461;top:1229;width:426;height:462" fillcolor="#eaf1dd [662]" strokecolor="#76923c [2406]">
              <v:shadow on="t" offset="-2pt" offset2="-8pt"/>
              <v:textbox inset="0,0,0,0">
                <w:txbxContent>
                  <w:p w:rsidR="005F0377" w:rsidRPr="00350A3A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oval>
            <v:shape id="_x0000_s3326" type="#_x0000_t32" style="position:absolute;left:1085;top:1682;width:419;height:344" o:connectortype="straight" strokecolor="#76923c [2406]">
              <v:shadow on="t" offset="-2pt" offset2="-8pt"/>
            </v:shape>
            <v:oval id="_x0000_s3327" style="position:absolute;left:1887;top:1299;width:234;height:320" fillcolor="#eaf1dd [662]" strokecolor="#76923c [2406]">
              <v:shadow on="t" offset="-2pt" offset2="-8pt"/>
              <v:textbox style="mso-next-textbox:#_x0000_s3327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shape id="_x0000_s3328" type="#_x0000_t32" style="position:absolute;left:1787;top:1619;width:452;height:407;flip:x" o:connectortype="straight" strokecolor="#76923c [2406]">
              <v:shadow on="t" offset="-2pt" offset2="-8pt"/>
            </v:shape>
            <v:oval id="_x0000_s3329" style="position:absolute;left:1336;top:1939;width:616;height:462" fillcolor="#eaf1dd [662]" strokecolor="#76923c [2406]">
              <v:shadow on="t" offset="-2pt" offset2="-8pt"/>
              <v:textbox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 w:rsidRPr="000B57BC">
                      <w:rPr>
                        <w:rFonts w:ascii="Cambria Math" w:hAnsi="Cambria Math"/>
                        <w:b/>
                        <w:sz w:val="28"/>
                      </w:rPr>
                      <w:t>1</w:t>
                    </w:r>
                    <w:r>
                      <w:rPr>
                        <w:rFonts w:ascii="Cambria Math" w:hAnsi="Cambria Math"/>
                        <w:b/>
                        <w:sz w:val="28"/>
                      </w:rPr>
                      <w:t>7</w:t>
                    </w:r>
                  </w:p>
                </w:txbxContent>
              </v:textbox>
            </v:oval>
            <v:oval id="_x0000_s3330" style="position:absolute;left:2136;top:1220;width:426;height:462" fillcolor="#eaf1dd [662]" strokecolor="#76923c [2406]">
              <v:shadow on="t" offset="-2pt" offset2="-8pt"/>
              <v:textbox inset="0,0,0,0">
                <w:txbxContent>
                  <w:p w:rsidR="005F0377" w:rsidRPr="005F0377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3</w:t>
                    </w:r>
                  </w:p>
                </w:txbxContent>
              </v:textbox>
            </v:oval>
            <w10:wrap type="none"/>
            <w10:anchorlock/>
          </v:group>
        </w:pict>
      </w:r>
    </w:p>
    <w:p w:rsidR="00A072AF" w:rsidRPr="00350A3A" w:rsidRDefault="00A072AF" w:rsidP="00350A3A">
      <w:pPr>
        <w:pStyle w:val="AralkYok"/>
      </w:pPr>
    </w:p>
    <w:p w:rsidR="005F0377" w:rsidRDefault="008C24FE" w:rsidP="005F0377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3351" style="width:89.6pt;height:59.05pt;mso-position-horizontal-relative:char;mso-position-vertical-relative:line" coordorigin="770,1220" coordsize="1792,1181">
            <v:shape id="_x0000_s3352" type="#_x0000_t32" style="position:absolute;left:1671;top:1600;width:0;height:453" o:connectortype="straight" strokecolor="#76923c [2406]">
              <v:shadow on="t" offset="-2pt" offset2="-8pt"/>
            </v:shape>
            <v:oval id="_x0000_s3353" style="position:absolute;left:770;top:1229;width:426;height:462" fillcolor="#eaf1dd [662]" strokecolor="#76923c [2406]">
              <v:shadow on="t" offset="-2pt" offset2="-8pt"/>
              <v:textbox style="mso-next-textbox:#_x0000_s3353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5</w:t>
                    </w:r>
                  </w:p>
                </w:txbxContent>
              </v:textbox>
            </v:oval>
            <v:oval id="_x0000_s3354" style="position:absolute;left:1213;top:1299;width:233;height:320" fillcolor="#eaf1dd [662]" strokecolor="#76923c [2406]">
              <v:shadow on="t" offset="-2pt" offset2="-8pt"/>
              <v:textbox style="mso-next-textbox:#_x0000_s3354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oval id="_x0000_s3355" style="position:absolute;left:1461;top:1229;width:426;height:462" fillcolor="#eaf1dd [662]" strokecolor="#76923c [2406]">
              <v:shadow on="t" offset="-2pt" offset2="-8pt"/>
              <v:textbox inset="0,0,0,0">
                <w:txbxContent>
                  <w:p w:rsidR="005F0377" w:rsidRPr="00350A3A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4</w:t>
                    </w:r>
                  </w:p>
                </w:txbxContent>
              </v:textbox>
            </v:oval>
            <v:shape id="_x0000_s3356" type="#_x0000_t32" style="position:absolute;left:1085;top:1682;width:419;height:344" o:connectortype="straight" strokecolor="#76923c [2406]">
              <v:shadow on="t" offset="-2pt" offset2="-8pt"/>
            </v:shape>
            <v:oval id="_x0000_s3357" style="position:absolute;left:1887;top:1299;width:234;height:320" fillcolor="#eaf1dd [662]" strokecolor="#76923c [2406]">
              <v:shadow on="t" offset="-2pt" offset2="-8pt"/>
              <v:textbox style="mso-next-textbox:#_x0000_s3357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shape id="_x0000_s3358" type="#_x0000_t32" style="position:absolute;left:1787;top:1619;width:452;height:407;flip:x" o:connectortype="straight" strokecolor="#76923c [2406]">
              <v:shadow on="t" offset="-2pt" offset2="-8pt"/>
            </v:shape>
            <v:oval id="_x0000_s3359" style="position:absolute;left:1336;top:1939;width:616;height:462" fillcolor="#eaf1dd [662]" strokecolor="#76923c [2406]">
              <v:shadow on="t" offset="-2pt" offset2="-8pt"/>
              <v:textbox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 w:rsidRPr="000B57BC">
                      <w:rPr>
                        <w:rFonts w:ascii="Cambria Math" w:hAnsi="Cambria Math"/>
                        <w:b/>
                        <w:sz w:val="28"/>
                      </w:rPr>
                      <w:t>1</w:t>
                    </w:r>
                    <w:r>
                      <w:rPr>
                        <w:rFonts w:ascii="Cambria Math" w:hAnsi="Cambria Math"/>
                        <w:b/>
                        <w:sz w:val="28"/>
                      </w:rPr>
                      <w:t>6</w:t>
                    </w:r>
                  </w:p>
                </w:txbxContent>
              </v:textbox>
            </v:oval>
            <v:oval id="_x0000_s3360" style="position:absolute;left:2136;top:1220;width:426;height:462" fillcolor="#eaf1dd [662]" strokecolor="#76923c [2406]">
              <v:shadow on="t" offset="-2pt" offset2="-8pt"/>
              <v:textbox inset="0,0,0,0">
                <w:txbxContent>
                  <w:p w:rsidR="005F0377" w:rsidRPr="00A072AF" w:rsidRDefault="005F0377" w:rsidP="005F0377">
                    <w:pPr>
                      <w:pStyle w:val="AralkYok"/>
                    </w:pPr>
                  </w:p>
                </w:txbxContent>
              </v:textbox>
            </v:oval>
            <w10:wrap type="none"/>
            <w10:anchorlock/>
          </v:group>
        </w:pict>
      </w:r>
      <w:r w:rsidR="005F0377">
        <w:rPr>
          <w:rFonts w:ascii="Cambria Math" w:hAnsi="Cambria Math"/>
          <w:sz w:val="28"/>
        </w:rPr>
        <w:tab/>
      </w:r>
      <w:r w:rsidR="005F0377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3341" style="width:89.6pt;height:59.05pt;mso-position-horizontal-relative:char;mso-position-vertical-relative:line" coordorigin="770,1220" coordsize="1792,1181">
            <v:shape id="_x0000_s3342" type="#_x0000_t32" style="position:absolute;left:1671;top:1600;width:0;height:453" o:connectortype="straight" strokecolor="#76923c [2406]">
              <v:shadow on="t" offset="-2pt" offset2="-8pt"/>
            </v:shape>
            <v:oval id="_x0000_s3343" style="position:absolute;left:770;top:1229;width:426;height:462" fillcolor="#eaf1dd [662]" strokecolor="#76923c [2406]">
              <v:shadow on="t" offset="-2pt" offset2="-8pt"/>
              <v:textbox style="mso-next-textbox:#_x0000_s3343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7</w:t>
                    </w:r>
                  </w:p>
                </w:txbxContent>
              </v:textbox>
            </v:oval>
            <v:oval id="_x0000_s3344" style="position:absolute;left:1213;top:1299;width:233;height:320" fillcolor="#eaf1dd [662]" strokecolor="#76923c [2406]">
              <v:shadow on="t" offset="-2pt" offset2="-8pt"/>
              <v:textbox style="mso-next-textbox:#_x0000_s3344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oval id="_x0000_s3345" style="position:absolute;left:1461;top:1229;width:426;height:462" fillcolor="#eaf1dd [662]" strokecolor="#76923c [2406]">
              <v:shadow on="t" offset="-2pt" offset2="-8pt"/>
              <v:textbox inset="0,0,0,0">
                <w:txbxContent>
                  <w:p w:rsidR="005F0377" w:rsidRPr="00350A3A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oval>
            <v:shape id="_x0000_s3346" type="#_x0000_t32" style="position:absolute;left:1085;top:1682;width:419;height:344" o:connectortype="straight" strokecolor="#76923c [2406]">
              <v:shadow on="t" offset="-2pt" offset2="-8pt"/>
            </v:shape>
            <v:oval id="_x0000_s3347" style="position:absolute;left:1887;top:1299;width:234;height:320" fillcolor="#eaf1dd [662]" strokecolor="#76923c [2406]">
              <v:shadow on="t" offset="-2pt" offset2="-8pt"/>
              <v:textbox style="mso-next-textbox:#_x0000_s3347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shape id="_x0000_s3348" type="#_x0000_t32" style="position:absolute;left:1787;top:1619;width:452;height:407;flip:x" o:connectortype="straight" strokecolor="#76923c [2406]">
              <v:shadow on="t" offset="-2pt" offset2="-8pt"/>
            </v:shape>
            <v:oval id="_x0000_s3349" style="position:absolute;left:1336;top:1939;width:616;height:462" fillcolor="#eaf1dd [662]" strokecolor="#76923c [2406]">
              <v:shadow on="t" offset="-2pt" offset2="-8pt"/>
              <v:textbox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 w:rsidRPr="000B57BC">
                      <w:rPr>
                        <w:rFonts w:ascii="Cambria Math" w:hAnsi="Cambria Math"/>
                        <w:b/>
                        <w:sz w:val="28"/>
                      </w:rPr>
                      <w:t>1</w:t>
                    </w:r>
                    <w:r>
                      <w:rPr>
                        <w:rFonts w:ascii="Cambria Math" w:hAnsi="Cambria Math"/>
                        <w:b/>
                        <w:sz w:val="28"/>
                      </w:rPr>
                      <w:t>0</w:t>
                    </w:r>
                  </w:p>
                </w:txbxContent>
              </v:textbox>
            </v:oval>
            <v:oval id="_x0000_s3350" style="position:absolute;left:2136;top:1220;width:426;height:462" fillcolor="#eaf1dd [662]" strokecolor="#76923c [2406]">
              <v:shadow on="t" offset="-2pt" offset2="-8pt"/>
              <v:textbox inset="0,0,0,0">
                <w:txbxContent>
                  <w:p w:rsidR="005F0377" w:rsidRPr="005F0377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2</w:t>
                    </w:r>
                  </w:p>
                </w:txbxContent>
              </v:textbox>
            </v:oval>
            <w10:wrap type="none"/>
            <w10:anchorlock/>
          </v:group>
        </w:pict>
      </w:r>
    </w:p>
    <w:p w:rsidR="00350A3A" w:rsidRPr="00350A3A" w:rsidRDefault="00350A3A" w:rsidP="00350A3A">
      <w:pPr>
        <w:pStyle w:val="AralkYok"/>
      </w:pPr>
    </w:p>
    <w:p w:rsidR="005F0377" w:rsidRDefault="008C24FE" w:rsidP="005F0377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3371" style="width:89.6pt;height:59.05pt;mso-position-horizontal-relative:char;mso-position-vertical-relative:line" coordorigin="770,1220" coordsize="1792,1181">
            <v:shape id="_x0000_s3372" type="#_x0000_t32" style="position:absolute;left:1671;top:1600;width:0;height:453" o:connectortype="straight" strokecolor="#76923c [2406]">
              <v:shadow on="t" offset="-2pt" offset2="-8pt"/>
            </v:shape>
            <v:oval id="_x0000_s3373" style="position:absolute;left:770;top:1229;width:426;height:462" fillcolor="#eaf1dd [662]" strokecolor="#76923c [2406]">
              <v:shadow on="t" offset="-2pt" offset2="-8pt"/>
              <v:textbox style="mso-next-textbox:#_x0000_s3373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4</w:t>
                    </w:r>
                  </w:p>
                </w:txbxContent>
              </v:textbox>
            </v:oval>
            <v:oval id="_x0000_s3374" style="position:absolute;left:1213;top:1299;width:233;height:320" fillcolor="#eaf1dd [662]" strokecolor="#76923c [2406]">
              <v:shadow on="t" offset="-2pt" offset2="-8pt"/>
              <v:textbox style="mso-next-textbox:#_x0000_s3374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oval id="_x0000_s3375" style="position:absolute;left:1461;top:1229;width:426;height:462" fillcolor="#eaf1dd [662]" strokecolor="#76923c [2406]">
              <v:shadow on="t" offset="-2pt" offset2="-8pt"/>
              <v:textbox inset="0,0,0,0">
                <w:txbxContent>
                  <w:p w:rsidR="005F0377" w:rsidRPr="00350A3A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6</w:t>
                    </w:r>
                  </w:p>
                </w:txbxContent>
              </v:textbox>
            </v:oval>
            <v:shape id="_x0000_s3376" type="#_x0000_t32" style="position:absolute;left:1085;top:1682;width:419;height:344" o:connectortype="straight" strokecolor="#76923c [2406]">
              <v:shadow on="t" offset="-2pt" offset2="-8pt"/>
            </v:shape>
            <v:oval id="_x0000_s3377" style="position:absolute;left:1887;top:1299;width:234;height:320" fillcolor="#eaf1dd [662]" strokecolor="#76923c [2406]">
              <v:shadow on="t" offset="-2pt" offset2="-8pt"/>
              <v:textbox style="mso-next-textbox:#_x0000_s3377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shape id="_x0000_s3378" type="#_x0000_t32" style="position:absolute;left:1787;top:1619;width:452;height:407;flip:x" o:connectortype="straight" strokecolor="#76923c [2406]">
              <v:shadow on="t" offset="-2pt" offset2="-8pt"/>
            </v:shape>
            <v:oval id="_x0000_s3379" style="position:absolute;left:1336;top:1939;width:616;height:462" fillcolor="#eaf1dd [662]" strokecolor="#76923c [2406]">
              <v:shadow on="t" offset="-2pt" offset2="-8pt"/>
              <v:textbox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 w:rsidRPr="000B57BC">
                      <w:rPr>
                        <w:rFonts w:ascii="Cambria Math" w:hAnsi="Cambria Math"/>
                        <w:b/>
                        <w:sz w:val="28"/>
                      </w:rPr>
                      <w:t>1</w:t>
                    </w:r>
                    <w:r>
                      <w:rPr>
                        <w:rFonts w:ascii="Cambria Math" w:hAnsi="Cambria Math"/>
                        <w:b/>
                        <w:sz w:val="28"/>
                      </w:rPr>
                      <w:t>7</w:t>
                    </w:r>
                  </w:p>
                </w:txbxContent>
              </v:textbox>
            </v:oval>
            <v:oval id="_x0000_s3380" style="position:absolute;left:2136;top:1220;width:426;height:462" fillcolor="#eaf1dd [662]" strokecolor="#76923c [2406]">
              <v:shadow on="t" offset="-2pt" offset2="-8pt"/>
              <v:textbox inset="0,0,0,0">
                <w:txbxContent>
                  <w:p w:rsidR="005F0377" w:rsidRPr="00A072AF" w:rsidRDefault="005F0377" w:rsidP="005F0377">
                    <w:pPr>
                      <w:pStyle w:val="AralkYok"/>
                    </w:pPr>
                  </w:p>
                </w:txbxContent>
              </v:textbox>
            </v:oval>
            <w10:wrap type="none"/>
            <w10:anchorlock/>
          </v:group>
        </w:pict>
      </w:r>
      <w:r w:rsidR="005F0377">
        <w:rPr>
          <w:rFonts w:ascii="Cambria Math" w:hAnsi="Cambria Math"/>
          <w:sz w:val="28"/>
        </w:rPr>
        <w:tab/>
      </w:r>
      <w:r w:rsidR="005F0377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3361" style="width:89.6pt;height:59.05pt;mso-position-horizontal-relative:char;mso-position-vertical-relative:line" coordorigin="770,1220" coordsize="1792,1181">
            <v:shape id="_x0000_s3362" type="#_x0000_t32" style="position:absolute;left:1671;top:1600;width:0;height:453" o:connectortype="straight" strokecolor="#76923c [2406]">
              <v:shadow on="t" offset="-2pt" offset2="-8pt"/>
            </v:shape>
            <v:oval id="_x0000_s3363" style="position:absolute;left:770;top:1229;width:426;height:462" fillcolor="#eaf1dd [662]" strokecolor="#76923c [2406]">
              <v:shadow on="t" offset="-2pt" offset2="-8pt"/>
              <v:textbox style="mso-next-textbox:#_x0000_s3363" inset="0,0,0,0">
                <w:txbxContent>
                  <w:p w:rsidR="005F0377" w:rsidRPr="005F0377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4"/>
                      </w:rPr>
                    </w:pPr>
                    <w:r w:rsidRPr="005F0377">
                      <w:rPr>
                        <w:rFonts w:ascii="Cambria Math" w:hAnsi="Cambria Math"/>
                        <w:b/>
                        <w:sz w:val="24"/>
                      </w:rPr>
                      <w:t>10</w:t>
                    </w:r>
                  </w:p>
                </w:txbxContent>
              </v:textbox>
            </v:oval>
            <v:oval id="_x0000_s3364" style="position:absolute;left:1213;top:1299;width:233;height:320" fillcolor="#eaf1dd [662]" strokecolor="#76923c [2406]">
              <v:shadow on="t" offset="-2pt" offset2="-8pt"/>
              <v:textbox style="mso-next-textbox:#_x0000_s3364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oval id="_x0000_s3365" style="position:absolute;left:1461;top:1229;width:426;height:462" fillcolor="#eaf1dd [662]" strokecolor="#76923c [2406]">
              <v:shadow on="t" offset="-2pt" offset2="-8pt"/>
              <v:textbox inset="0,0,0,0">
                <w:txbxContent>
                  <w:p w:rsidR="005F0377" w:rsidRPr="00350A3A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oval>
            <v:shape id="_x0000_s3366" type="#_x0000_t32" style="position:absolute;left:1085;top:1682;width:419;height:344" o:connectortype="straight" strokecolor="#76923c [2406]">
              <v:shadow on="t" offset="-2pt" offset2="-8pt"/>
            </v:shape>
            <v:oval id="_x0000_s3367" style="position:absolute;left:1887;top:1299;width:234;height:320" fillcolor="#eaf1dd [662]" strokecolor="#76923c [2406]">
              <v:shadow on="t" offset="-2pt" offset2="-8pt"/>
              <v:textbox style="mso-next-textbox:#_x0000_s3367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shape id="_x0000_s3368" type="#_x0000_t32" style="position:absolute;left:1787;top:1619;width:452;height:407;flip:x" o:connectortype="straight" strokecolor="#76923c [2406]">
              <v:shadow on="t" offset="-2pt" offset2="-8pt"/>
            </v:shape>
            <v:oval id="_x0000_s3369" style="position:absolute;left:1336;top:1939;width:616;height:462" fillcolor="#eaf1dd [662]" strokecolor="#76923c [2406]">
              <v:shadow on="t" offset="-2pt" offset2="-8pt"/>
              <v:textbox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 w:rsidRPr="000B57BC">
                      <w:rPr>
                        <w:rFonts w:ascii="Cambria Math" w:hAnsi="Cambria Math"/>
                        <w:b/>
                        <w:sz w:val="28"/>
                      </w:rPr>
                      <w:t>1</w:t>
                    </w:r>
                    <w:r>
                      <w:rPr>
                        <w:rFonts w:ascii="Cambria Math" w:hAnsi="Cambria Math"/>
                        <w:b/>
                        <w:sz w:val="28"/>
                      </w:rPr>
                      <w:t>6</w:t>
                    </w:r>
                  </w:p>
                </w:txbxContent>
              </v:textbox>
            </v:oval>
            <v:oval id="_x0000_s3370" style="position:absolute;left:2136;top:1220;width:426;height:462" fillcolor="#eaf1dd [662]" strokecolor="#76923c [2406]">
              <v:shadow on="t" offset="-2pt" offset2="-8pt"/>
              <v:textbox inset="0,0,0,0">
                <w:txbxContent>
                  <w:p w:rsidR="005F0377" w:rsidRPr="005F0377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2</w:t>
                    </w:r>
                  </w:p>
                </w:txbxContent>
              </v:textbox>
            </v:oval>
            <w10:wrap type="none"/>
            <w10:anchorlock/>
          </v:group>
        </w:pict>
      </w:r>
    </w:p>
    <w:p w:rsidR="00350A3A" w:rsidRPr="00350A3A" w:rsidRDefault="00350A3A" w:rsidP="00350A3A">
      <w:pPr>
        <w:pStyle w:val="AralkYok"/>
      </w:pPr>
    </w:p>
    <w:p w:rsidR="005F0377" w:rsidRDefault="008C24FE" w:rsidP="005F0377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3391" style="width:89.6pt;height:59.05pt;mso-position-horizontal-relative:char;mso-position-vertical-relative:line" coordorigin="770,1220" coordsize="1792,1181">
            <v:shape id="_x0000_s3392" type="#_x0000_t32" style="position:absolute;left:1671;top:1600;width:0;height:453" o:connectortype="straight" strokecolor="#76923c [2406]">
              <v:shadow on="t" offset="-2pt" offset2="-8pt"/>
            </v:shape>
            <v:oval id="_x0000_s3393" style="position:absolute;left:770;top:1229;width:426;height:462" fillcolor="#eaf1dd [662]" strokecolor="#76923c [2406]">
              <v:shadow on="t" offset="-2pt" offset2="-8pt"/>
              <v:textbox style="mso-next-textbox:#_x0000_s3393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8</w:t>
                    </w:r>
                  </w:p>
                </w:txbxContent>
              </v:textbox>
            </v:oval>
            <v:oval id="_x0000_s3394" style="position:absolute;left:1213;top:1299;width:233;height:320" fillcolor="#eaf1dd [662]" strokecolor="#76923c [2406]">
              <v:shadow on="t" offset="-2pt" offset2="-8pt"/>
              <v:textbox style="mso-next-textbox:#_x0000_s3394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oval id="_x0000_s3395" style="position:absolute;left:1461;top:1229;width:426;height:462" fillcolor="#eaf1dd [662]" strokecolor="#76923c [2406]">
              <v:shadow on="t" offset="-2pt" offset2="-8pt"/>
              <v:textbox inset="0,0,0,0">
                <w:txbxContent>
                  <w:p w:rsidR="005F0377" w:rsidRPr="00350A3A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3</w:t>
                    </w:r>
                  </w:p>
                </w:txbxContent>
              </v:textbox>
            </v:oval>
            <v:shape id="_x0000_s3396" type="#_x0000_t32" style="position:absolute;left:1085;top:1682;width:419;height:344" o:connectortype="straight" strokecolor="#76923c [2406]">
              <v:shadow on="t" offset="-2pt" offset2="-8pt"/>
            </v:shape>
            <v:oval id="_x0000_s3397" style="position:absolute;left:1887;top:1299;width:234;height:320" fillcolor="#eaf1dd [662]" strokecolor="#76923c [2406]">
              <v:shadow on="t" offset="-2pt" offset2="-8pt"/>
              <v:textbox style="mso-next-textbox:#_x0000_s3397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shape id="_x0000_s3398" type="#_x0000_t32" style="position:absolute;left:1787;top:1619;width:452;height:407;flip:x" o:connectortype="straight" strokecolor="#76923c [2406]">
              <v:shadow on="t" offset="-2pt" offset2="-8pt"/>
            </v:shape>
            <v:oval id="_x0000_s3399" style="position:absolute;left:1336;top:1939;width:616;height:462" fillcolor="#eaf1dd [662]" strokecolor="#76923c [2406]">
              <v:shadow on="t" offset="-2pt" offset2="-8pt"/>
              <v:textbox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 w:rsidRPr="000B57BC">
                      <w:rPr>
                        <w:rFonts w:ascii="Cambria Math" w:hAnsi="Cambria Math"/>
                        <w:b/>
                        <w:sz w:val="28"/>
                      </w:rPr>
                      <w:t>1</w:t>
                    </w:r>
                    <w:r>
                      <w:rPr>
                        <w:rFonts w:ascii="Cambria Math" w:hAnsi="Cambria Math"/>
                        <w:b/>
                        <w:sz w:val="28"/>
                      </w:rPr>
                      <w:t>5</w:t>
                    </w:r>
                  </w:p>
                </w:txbxContent>
              </v:textbox>
            </v:oval>
            <v:oval id="_x0000_s3400" style="position:absolute;left:2136;top:1220;width:426;height:462" fillcolor="#eaf1dd [662]" strokecolor="#76923c [2406]">
              <v:shadow on="t" offset="-2pt" offset2="-8pt"/>
              <v:textbox inset="0,0,0,0">
                <w:txbxContent>
                  <w:p w:rsidR="005F0377" w:rsidRPr="00A072AF" w:rsidRDefault="005F0377" w:rsidP="005F0377">
                    <w:pPr>
                      <w:pStyle w:val="AralkYok"/>
                    </w:pPr>
                  </w:p>
                </w:txbxContent>
              </v:textbox>
            </v:oval>
            <w10:wrap type="none"/>
            <w10:anchorlock/>
          </v:group>
        </w:pict>
      </w:r>
      <w:r w:rsidR="005F0377">
        <w:rPr>
          <w:rFonts w:ascii="Cambria Math" w:hAnsi="Cambria Math"/>
          <w:sz w:val="28"/>
        </w:rPr>
        <w:tab/>
      </w:r>
      <w:r w:rsidR="005F0377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3381" style="width:89.6pt;height:59.05pt;mso-position-horizontal-relative:char;mso-position-vertical-relative:line" coordorigin="770,1220" coordsize="1792,1181">
            <v:shape id="_x0000_s3382" type="#_x0000_t32" style="position:absolute;left:1671;top:1600;width:0;height:453" o:connectortype="straight" strokecolor="#76923c [2406]">
              <v:shadow on="t" offset="-2pt" offset2="-8pt"/>
            </v:shape>
            <v:oval id="_x0000_s3383" style="position:absolute;left:770;top:1229;width:426;height:462" fillcolor="#eaf1dd [662]" strokecolor="#76923c [2406]">
              <v:shadow on="t" offset="-2pt" offset2="-8pt"/>
              <v:textbox style="mso-next-textbox:#_x0000_s3383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9</w:t>
                    </w:r>
                  </w:p>
                </w:txbxContent>
              </v:textbox>
            </v:oval>
            <v:oval id="_x0000_s3384" style="position:absolute;left:1213;top:1299;width:233;height:320" fillcolor="#eaf1dd [662]" strokecolor="#76923c [2406]">
              <v:shadow on="t" offset="-2pt" offset2="-8pt"/>
              <v:textbox style="mso-next-textbox:#_x0000_s3384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oval id="_x0000_s3385" style="position:absolute;left:1461;top:1229;width:426;height:462" fillcolor="#eaf1dd [662]" strokecolor="#76923c [2406]">
              <v:shadow on="t" offset="-2pt" offset2="-8pt"/>
              <v:textbox inset="0,0,0,0">
                <w:txbxContent>
                  <w:p w:rsidR="005F0377" w:rsidRPr="00350A3A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oval>
            <v:shape id="_x0000_s3386" type="#_x0000_t32" style="position:absolute;left:1085;top:1682;width:419;height:344" o:connectortype="straight" strokecolor="#76923c [2406]">
              <v:shadow on="t" offset="-2pt" offset2="-8pt"/>
            </v:shape>
            <v:oval id="_x0000_s3387" style="position:absolute;left:1887;top:1299;width:234;height:320" fillcolor="#eaf1dd [662]" strokecolor="#76923c [2406]">
              <v:shadow on="t" offset="-2pt" offset2="-8pt"/>
              <v:textbox style="mso-next-textbox:#_x0000_s3387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shape id="_x0000_s3388" type="#_x0000_t32" style="position:absolute;left:1787;top:1619;width:452;height:407;flip:x" o:connectortype="straight" strokecolor="#76923c [2406]">
              <v:shadow on="t" offset="-2pt" offset2="-8pt"/>
            </v:shape>
            <v:oval id="_x0000_s3389" style="position:absolute;left:1336;top:1939;width:616;height:462" fillcolor="#eaf1dd [662]" strokecolor="#76923c [2406]">
              <v:shadow on="t" offset="-2pt" offset2="-8pt"/>
              <v:textbox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 w:rsidRPr="000B57BC">
                      <w:rPr>
                        <w:rFonts w:ascii="Cambria Math" w:hAnsi="Cambria Math"/>
                        <w:b/>
                        <w:sz w:val="28"/>
                      </w:rPr>
                      <w:t>1</w:t>
                    </w:r>
                    <w:r>
                      <w:rPr>
                        <w:rFonts w:ascii="Cambria Math" w:hAnsi="Cambria Math"/>
                        <w:b/>
                        <w:sz w:val="28"/>
                      </w:rPr>
                      <w:t>7</w:t>
                    </w:r>
                  </w:p>
                </w:txbxContent>
              </v:textbox>
            </v:oval>
            <v:oval id="_x0000_s3390" style="position:absolute;left:2136;top:1220;width:426;height:462" fillcolor="#eaf1dd [662]" strokecolor="#76923c [2406]">
              <v:shadow on="t" offset="-2pt" offset2="-8pt"/>
              <v:textbox inset="0,0,0,0">
                <w:txbxContent>
                  <w:p w:rsidR="005F0377" w:rsidRPr="005F0377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4</w:t>
                    </w:r>
                  </w:p>
                </w:txbxContent>
              </v:textbox>
            </v:oval>
            <w10:wrap type="none"/>
            <w10:anchorlock/>
          </v:group>
        </w:pict>
      </w:r>
    </w:p>
    <w:p w:rsidR="00350A3A" w:rsidRDefault="00350A3A" w:rsidP="00350A3A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</w:p>
    <w:p w:rsidR="005F0377" w:rsidRDefault="008C24FE" w:rsidP="005F0377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3411" style="width:89.6pt;height:59.05pt;mso-position-horizontal-relative:char;mso-position-vertical-relative:line" coordorigin="770,1220" coordsize="1792,1181">
            <v:shape id="_x0000_s3412" type="#_x0000_t32" style="position:absolute;left:1671;top:1600;width:0;height:453" o:connectortype="straight" strokecolor="#76923c [2406]">
              <v:shadow on="t" offset="-2pt" offset2="-8pt"/>
            </v:shape>
            <v:oval id="_x0000_s3413" style="position:absolute;left:770;top:1229;width:426;height:462" fillcolor="#eaf1dd [662]" strokecolor="#76923c [2406]">
              <v:shadow on="t" offset="-2pt" offset2="-8pt"/>
              <v:textbox style="mso-next-textbox:#_x0000_s3413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7</w:t>
                    </w:r>
                  </w:p>
                </w:txbxContent>
              </v:textbox>
            </v:oval>
            <v:oval id="_x0000_s3414" style="position:absolute;left:1213;top:1299;width:233;height:320" fillcolor="#eaf1dd [662]" strokecolor="#76923c [2406]">
              <v:shadow on="t" offset="-2pt" offset2="-8pt"/>
              <v:textbox style="mso-next-textbox:#_x0000_s3414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oval id="_x0000_s3415" style="position:absolute;left:1461;top:1229;width:426;height:462" fillcolor="#eaf1dd [662]" strokecolor="#76923c [2406]">
              <v:shadow on="t" offset="-2pt" offset2="-8pt"/>
              <v:textbox inset="0,0,0,0">
                <w:txbxContent>
                  <w:p w:rsidR="005F0377" w:rsidRPr="00350A3A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4</w:t>
                    </w:r>
                  </w:p>
                </w:txbxContent>
              </v:textbox>
            </v:oval>
            <v:shape id="_x0000_s3416" type="#_x0000_t32" style="position:absolute;left:1085;top:1682;width:419;height:344" o:connectortype="straight" strokecolor="#76923c [2406]">
              <v:shadow on="t" offset="-2pt" offset2="-8pt"/>
            </v:shape>
            <v:oval id="_x0000_s3417" style="position:absolute;left:1887;top:1299;width:234;height:320" fillcolor="#eaf1dd [662]" strokecolor="#76923c [2406]">
              <v:shadow on="t" offset="-2pt" offset2="-8pt"/>
              <v:textbox style="mso-next-textbox:#_x0000_s3417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shape id="_x0000_s3418" type="#_x0000_t32" style="position:absolute;left:1787;top:1619;width:452;height:407;flip:x" o:connectortype="straight" strokecolor="#76923c [2406]">
              <v:shadow on="t" offset="-2pt" offset2="-8pt"/>
            </v:shape>
            <v:oval id="_x0000_s3419" style="position:absolute;left:1336;top:1939;width:616;height:462" fillcolor="#eaf1dd [662]" strokecolor="#76923c [2406]">
              <v:shadow on="t" offset="-2pt" offset2="-8pt"/>
              <v:textbox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 w:rsidRPr="000B57BC">
                      <w:rPr>
                        <w:rFonts w:ascii="Cambria Math" w:hAnsi="Cambria Math"/>
                        <w:b/>
                        <w:sz w:val="28"/>
                      </w:rPr>
                      <w:t>1</w:t>
                    </w:r>
                    <w:r>
                      <w:rPr>
                        <w:rFonts w:ascii="Cambria Math" w:hAnsi="Cambria Math"/>
                        <w:b/>
                        <w:sz w:val="28"/>
                      </w:rPr>
                      <w:t>8</w:t>
                    </w:r>
                  </w:p>
                </w:txbxContent>
              </v:textbox>
            </v:oval>
            <v:oval id="_x0000_s3420" style="position:absolute;left:2136;top:1220;width:426;height:462" fillcolor="#eaf1dd [662]" strokecolor="#76923c [2406]">
              <v:shadow on="t" offset="-2pt" offset2="-8pt"/>
              <v:textbox inset="0,0,0,0">
                <w:txbxContent>
                  <w:p w:rsidR="005F0377" w:rsidRPr="00A072AF" w:rsidRDefault="005F0377" w:rsidP="005F0377">
                    <w:pPr>
                      <w:pStyle w:val="AralkYok"/>
                    </w:pPr>
                  </w:p>
                </w:txbxContent>
              </v:textbox>
            </v:oval>
            <w10:wrap type="none"/>
            <w10:anchorlock/>
          </v:group>
        </w:pict>
      </w:r>
      <w:r w:rsidR="005F0377">
        <w:rPr>
          <w:rFonts w:ascii="Cambria Math" w:hAnsi="Cambria Math"/>
          <w:sz w:val="28"/>
        </w:rPr>
        <w:tab/>
      </w:r>
      <w:r w:rsidR="005F0377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3401" style="width:89.6pt;height:59.05pt;mso-position-horizontal-relative:char;mso-position-vertical-relative:line" coordorigin="770,1220" coordsize="1792,1181">
            <v:shape id="_x0000_s3402" type="#_x0000_t32" style="position:absolute;left:1671;top:1600;width:0;height:453" o:connectortype="straight" strokecolor="#76923c [2406]">
              <v:shadow on="t" offset="-2pt" offset2="-8pt"/>
            </v:shape>
            <v:oval id="_x0000_s3403" style="position:absolute;left:770;top:1229;width:426;height:462" fillcolor="#eaf1dd [662]" strokecolor="#76923c [2406]">
              <v:shadow on="t" offset="-2pt" offset2="-8pt"/>
              <v:textbox style="mso-next-textbox:#_x0000_s3403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8</w:t>
                    </w:r>
                  </w:p>
                </w:txbxContent>
              </v:textbox>
            </v:oval>
            <v:oval id="_x0000_s3404" style="position:absolute;left:1213;top:1299;width:233;height:320" fillcolor="#eaf1dd [662]" strokecolor="#76923c [2406]">
              <v:shadow on="t" offset="-2pt" offset2="-8pt"/>
              <v:textbox style="mso-next-textbox:#_x0000_s3404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oval id="_x0000_s3405" style="position:absolute;left:1461;top:1229;width:426;height:462" fillcolor="#eaf1dd [662]" strokecolor="#76923c [2406]">
              <v:shadow on="t" offset="-2pt" offset2="-8pt"/>
              <v:textbox inset="0,0,0,0">
                <w:txbxContent>
                  <w:p w:rsidR="005F0377" w:rsidRPr="00350A3A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oval>
            <v:shape id="_x0000_s3406" type="#_x0000_t32" style="position:absolute;left:1085;top:1682;width:419;height:344" o:connectortype="straight" strokecolor="#76923c [2406]">
              <v:shadow on="t" offset="-2pt" offset2="-8pt"/>
            </v:shape>
            <v:oval id="_x0000_s3407" style="position:absolute;left:1887;top:1299;width:234;height:320" fillcolor="#eaf1dd [662]" strokecolor="#76923c [2406]">
              <v:shadow on="t" offset="-2pt" offset2="-8pt"/>
              <v:textbox style="mso-next-textbox:#_x0000_s3407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shape id="_x0000_s3408" type="#_x0000_t32" style="position:absolute;left:1787;top:1619;width:452;height:407;flip:x" o:connectortype="straight" strokecolor="#76923c [2406]">
              <v:shadow on="t" offset="-2pt" offset2="-8pt"/>
            </v:shape>
            <v:oval id="_x0000_s3409" style="position:absolute;left:1336;top:1939;width:616;height:462" fillcolor="#eaf1dd [662]" strokecolor="#76923c [2406]">
              <v:shadow on="t" offset="-2pt" offset2="-8pt"/>
              <v:textbox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 w:rsidRPr="000B57BC">
                      <w:rPr>
                        <w:rFonts w:ascii="Cambria Math" w:hAnsi="Cambria Math"/>
                        <w:b/>
                        <w:sz w:val="28"/>
                      </w:rPr>
                      <w:t>1</w:t>
                    </w:r>
                    <w:r>
                      <w:rPr>
                        <w:rFonts w:ascii="Cambria Math" w:hAnsi="Cambria Math"/>
                        <w:b/>
                        <w:sz w:val="28"/>
                      </w:rPr>
                      <w:t>8</w:t>
                    </w:r>
                  </w:p>
                </w:txbxContent>
              </v:textbox>
            </v:oval>
            <v:oval id="_x0000_s3410" style="position:absolute;left:2136;top:1220;width:426;height:462" fillcolor="#eaf1dd [662]" strokecolor="#76923c [2406]">
              <v:shadow on="t" offset="-2pt" offset2="-8pt"/>
              <v:textbox inset="0,0,0,0">
                <w:txbxContent>
                  <w:p w:rsidR="005F0377" w:rsidRPr="005F0377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8</w:t>
                    </w:r>
                  </w:p>
                </w:txbxContent>
              </v:textbox>
            </v:oval>
            <w10:wrap type="none"/>
            <w10:anchorlock/>
          </v:group>
        </w:pict>
      </w:r>
    </w:p>
    <w:p w:rsidR="00350A3A" w:rsidRPr="00350A3A" w:rsidRDefault="00350A3A" w:rsidP="00350A3A">
      <w:pPr>
        <w:pStyle w:val="AralkYok"/>
      </w:pPr>
    </w:p>
    <w:p w:rsidR="005F0377" w:rsidRDefault="008C24FE" w:rsidP="005F0377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3431" style="width:89.6pt;height:59.05pt;mso-position-horizontal-relative:char;mso-position-vertical-relative:line" coordorigin="770,1220" coordsize="1792,1181">
            <v:shape id="_x0000_s3432" type="#_x0000_t32" style="position:absolute;left:1671;top:1600;width:0;height:453" o:connectortype="straight" strokecolor="#76923c [2406]">
              <v:shadow on="t" offset="-2pt" offset2="-8pt"/>
            </v:shape>
            <v:oval id="_x0000_s3433" style="position:absolute;left:770;top:1229;width:426;height:462" fillcolor="#eaf1dd [662]" strokecolor="#76923c [2406]">
              <v:shadow on="t" offset="-2pt" offset2="-8pt"/>
              <v:textbox style="mso-next-textbox:#_x0000_s3433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6</w:t>
                    </w:r>
                  </w:p>
                </w:txbxContent>
              </v:textbox>
            </v:oval>
            <v:oval id="_x0000_s3434" style="position:absolute;left:1213;top:1299;width:233;height:320" fillcolor="#eaf1dd [662]" strokecolor="#76923c [2406]">
              <v:shadow on="t" offset="-2pt" offset2="-8pt"/>
              <v:textbox style="mso-next-textbox:#_x0000_s3434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oval id="_x0000_s3435" style="position:absolute;left:1461;top:1229;width:426;height:462" fillcolor="#eaf1dd [662]" strokecolor="#76923c [2406]">
              <v:shadow on="t" offset="-2pt" offset2="-8pt"/>
              <v:textbox inset="0,0,0,0">
                <w:txbxContent>
                  <w:p w:rsidR="005F0377" w:rsidRPr="00350A3A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6</w:t>
                    </w:r>
                  </w:p>
                </w:txbxContent>
              </v:textbox>
            </v:oval>
            <v:shape id="_x0000_s3436" type="#_x0000_t32" style="position:absolute;left:1085;top:1682;width:419;height:344" o:connectortype="straight" strokecolor="#76923c [2406]">
              <v:shadow on="t" offset="-2pt" offset2="-8pt"/>
            </v:shape>
            <v:oval id="_x0000_s3437" style="position:absolute;left:1887;top:1299;width:234;height:320" fillcolor="#eaf1dd [662]" strokecolor="#76923c [2406]">
              <v:shadow on="t" offset="-2pt" offset2="-8pt"/>
              <v:textbox style="mso-next-textbox:#_x0000_s3437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shape id="_x0000_s3438" type="#_x0000_t32" style="position:absolute;left:1787;top:1619;width:452;height:407;flip:x" o:connectortype="straight" strokecolor="#76923c [2406]">
              <v:shadow on="t" offset="-2pt" offset2="-8pt"/>
            </v:shape>
            <v:oval id="_x0000_s3439" style="position:absolute;left:1336;top:1939;width:616;height:462" fillcolor="#eaf1dd [662]" strokecolor="#76923c [2406]">
              <v:shadow on="t" offset="-2pt" offset2="-8pt"/>
              <v:textbox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 w:rsidRPr="000B57BC">
                      <w:rPr>
                        <w:rFonts w:ascii="Cambria Math" w:hAnsi="Cambria Math"/>
                        <w:b/>
                        <w:sz w:val="28"/>
                      </w:rPr>
                      <w:t>1</w:t>
                    </w:r>
                    <w:r>
                      <w:rPr>
                        <w:rFonts w:ascii="Cambria Math" w:hAnsi="Cambria Math"/>
                        <w:b/>
                        <w:sz w:val="28"/>
                      </w:rPr>
                      <w:t>8</w:t>
                    </w:r>
                  </w:p>
                </w:txbxContent>
              </v:textbox>
            </v:oval>
            <v:oval id="_x0000_s3440" style="position:absolute;left:2136;top:1220;width:426;height:462" fillcolor="#eaf1dd [662]" strokecolor="#76923c [2406]">
              <v:shadow on="t" offset="-2pt" offset2="-8pt"/>
              <v:textbox inset="0,0,0,0">
                <w:txbxContent>
                  <w:p w:rsidR="005F0377" w:rsidRPr="00A072AF" w:rsidRDefault="005F0377" w:rsidP="005F0377">
                    <w:pPr>
                      <w:pStyle w:val="AralkYok"/>
                    </w:pPr>
                  </w:p>
                </w:txbxContent>
              </v:textbox>
            </v:oval>
            <w10:wrap type="none"/>
            <w10:anchorlock/>
          </v:group>
        </w:pict>
      </w:r>
      <w:r w:rsidR="005F0377">
        <w:rPr>
          <w:rFonts w:ascii="Cambria Math" w:hAnsi="Cambria Math"/>
          <w:sz w:val="28"/>
        </w:rPr>
        <w:tab/>
      </w:r>
      <w:r w:rsidR="005F0377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3421" style="width:89.6pt;height:59.05pt;mso-position-horizontal-relative:char;mso-position-vertical-relative:line" coordorigin="770,1220" coordsize="1792,1181">
            <v:shape id="_x0000_s3422" type="#_x0000_t32" style="position:absolute;left:1671;top:1600;width:0;height:453" o:connectortype="straight" strokecolor="#76923c [2406]">
              <v:shadow on="t" offset="-2pt" offset2="-8pt"/>
            </v:shape>
            <v:oval id="_x0000_s3423" style="position:absolute;left:770;top:1229;width:426;height:462" fillcolor="#eaf1dd [662]" strokecolor="#76923c [2406]">
              <v:shadow on="t" offset="-2pt" offset2="-8pt"/>
              <v:textbox style="mso-next-textbox:#_x0000_s3423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5</w:t>
                    </w:r>
                  </w:p>
                </w:txbxContent>
              </v:textbox>
            </v:oval>
            <v:oval id="_x0000_s3424" style="position:absolute;left:1213;top:1299;width:233;height:320" fillcolor="#eaf1dd [662]" strokecolor="#76923c [2406]">
              <v:shadow on="t" offset="-2pt" offset2="-8pt"/>
              <v:textbox style="mso-next-textbox:#_x0000_s3424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oval id="_x0000_s3425" style="position:absolute;left:1461;top:1229;width:426;height:462" fillcolor="#eaf1dd [662]" strokecolor="#76923c [2406]">
              <v:shadow on="t" offset="-2pt" offset2="-8pt"/>
              <v:textbox inset="0,0,0,0">
                <w:txbxContent>
                  <w:p w:rsidR="005F0377" w:rsidRPr="00350A3A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oval>
            <v:shape id="_x0000_s3426" type="#_x0000_t32" style="position:absolute;left:1085;top:1682;width:419;height:344" o:connectortype="straight" strokecolor="#76923c [2406]">
              <v:shadow on="t" offset="-2pt" offset2="-8pt"/>
            </v:shape>
            <v:oval id="_x0000_s3427" style="position:absolute;left:1887;top:1299;width:234;height:320" fillcolor="#eaf1dd [662]" strokecolor="#76923c [2406]">
              <v:shadow on="t" offset="-2pt" offset2="-8pt"/>
              <v:textbox style="mso-next-textbox:#_x0000_s3427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shape id="_x0000_s3428" type="#_x0000_t32" style="position:absolute;left:1787;top:1619;width:452;height:407;flip:x" o:connectortype="straight" strokecolor="#76923c [2406]">
              <v:shadow on="t" offset="-2pt" offset2="-8pt"/>
            </v:shape>
            <v:oval id="_x0000_s3429" style="position:absolute;left:1336;top:1939;width:616;height:462" fillcolor="#eaf1dd [662]" strokecolor="#76923c [2406]">
              <v:shadow on="t" offset="-2pt" offset2="-8pt"/>
              <v:textbox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 w:rsidRPr="000B57BC">
                      <w:rPr>
                        <w:rFonts w:ascii="Cambria Math" w:hAnsi="Cambria Math"/>
                        <w:b/>
                        <w:sz w:val="28"/>
                      </w:rPr>
                      <w:t>1</w:t>
                    </w:r>
                    <w:r>
                      <w:rPr>
                        <w:rFonts w:ascii="Cambria Math" w:hAnsi="Cambria Math"/>
                        <w:b/>
                        <w:sz w:val="28"/>
                      </w:rPr>
                      <w:t>6</w:t>
                    </w:r>
                  </w:p>
                </w:txbxContent>
              </v:textbox>
            </v:oval>
            <v:oval id="_x0000_s3430" style="position:absolute;left:2136;top:1220;width:426;height:462" fillcolor="#eaf1dd [662]" strokecolor="#76923c [2406]">
              <v:shadow on="t" offset="-2pt" offset2="-8pt"/>
              <v:textbox inset="0,0,0,0">
                <w:txbxContent>
                  <w:p w:rsidR="005F0377" w:rsidRPr="005F0377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3</w:t>
                    </w:r>
                  </w:p>
                </w:txbxContent>
              </v:textbox>
            </v:oval>
            <w10:wrap type="none"/>
            <w10:anchorlock/>
          </v:group>
        </w:pict>
      </w:r>
    </w:p>
    <w:p w:rsidR="00350A3A" w:rsidRPr="00350A3A" w:rsidRDefault="00350A3A" w:rsidP="00350A3A">
      <w:pPr>
        <w:pStyle w:val="AralkYok"/>
      </w:pPr>
    </w:p>
    <w:p w:rsidR="005F0377" w:rsidRDefault="008C24FE" w:rsidP="005F0377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3451" style="width:89.6pt;height:59.05pt;mso-position-horizontal-relative:char;mso-position-vertical-relative:line" coordorigin="770,1220" coordsize="1792,1181">
            <v:shape id="_x0000_s3452" type="#_x0000_t32" style="position:absolute;left:1671;top:1600;width:0;height:453" o:connectortype="straight" strokecolor="#76923c [2406]">
              <v:shadow on="t" offset="-2pt" offset2="-8pt"/>
            </v:shape>
            <v:oval id="_x0000_s3453" style="position:absolute;left:770;top:1229;width:426;height:462" fillcolor="#eaf1dd [662]" strokecolor="#76923c [2406]">
              <v:shadow on="t" offset="-2pt" offset2="-8pt"/>
              <v:textbox style="mso-next-textbox:#_x0000_s3453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6</w:t>
                    </w:r>
                  </w:p>
                </w:txbxContent>
              </v:textbox>
            </v:oval>
            <v:oval id="_x0000_s3454" style="position:absolute;left:1213;top:1299;width:233;height:320" fillcolor="#eaf1dd [662]" strokecolor="#76923c [2406]">
              <v:shadow on="t" offset="-2pt" offset2="-8pt"/>
              <v:textbox style="mso-next-textbox:#_x0000_s3454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oval id="_x0000_s3455" style="position:absolute;left:1461;top:1229;width:426;height:462" fillcolor="#eaf1dd [662]" strokecolor="#76923c [2406]">
              <v:shadow on="t" offset="-2pt" offset2="-8pt"/>
              <v:textbox inset="0,0,0,0">
                <w:txbxContent>
                  <w:p w:rsidR="005F0377" w:rsidRPr="00350A3A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7</w:t>
                    </w:r>
                  </w:p>
                </w:txbxContent>
              </v:textbox>
            </v:oval>
            <v:shape id="_x0000_s3456" type="#_x0000_t32" style="position:absolute;left:1085;top:1682;width:419;height:344" o:connectortype="straight" strokecolor="#76923c [2406]">
              <v:shadow on="t" offset="-2pt" offset2="-8pt"/>
            </v:shape>
            <v:oval id="_x0000_s3457" style="position:absolute;left:1887;top:1299;width:234;height:320" fillcolor="#eaf1dd [662]" strokecolor="#76923c [2406]">
              <v:shadow on="t" offset="-2pt" offset2="-8pt"/>
              <v:textbox style="mso-next-textbox:#_x0000_s3457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shape id="_x0000_s3458" type="#_x0000_t32" style="position:absolute;left:1787;top:1619;width:452;height:407;flip:x" o:connectortype="straight" strokecolor="#76923c [2406]">
              <v:shadow on="t" offset="-2pt" offset2="-8pt"/>
            </v:shape>
            <v:oval id="_x0000_s3459" style="position:absolute;left:1336;top:1939;width:616;height:462" fillcolor="#eaf1dd [662]" strokecolor="#76923c [2406]">
              <v:shadow on="t" offset="-2pt" offset2="-8pt"/>
              <v:textbox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 w:rsidRPr="000B57BC">
                      <w:rPr>
                        <w:rFonts w:ascii="Cambria Math" w:hAnsi="Cambria Math"/>
                        <w:b/>
                        <w:sz w:val="28"/>
                      </w:rPr>
                      <w:t>1</w:t>
                    </w:r>
                    <w:r>
                      <w:rPr>
                        <w:rFonts w:ascii="Cambria Math" w:hAnsi="Cambria Math"/>
                        <w:b/>
                        <w:sz w:val="28"/>
                      </w:rPr>
                      <w:t>6</w:t>
                    </w:r>
                  </w:p>
                </w:txbxContent>
              </v:textbox>
            </v:oval>
            <v:oval id="_x0000_s3460" style="position:absolute;left:2136;top:1220;width:426;height:462" fillcolor="#eaf1dd [662]" strokecolor="#76923c [2406]">
              <v:shadow on="t" offset="-2pt" offset2="-8pt"/>
              <v:textbox inset="0,0,0,0">
                <w:txbxContent>
                  <w:p w:rsidR="005F0377" w:rsidRPr="00A072AF" w:rsidRDefault="005F0377" w:rsidP="005F0377">
                    <w:pPr>
                      <w:pStyle w:val="AralkYok"/>
                    </w:pPr>
                  </w:p>
                </w:txbxContent>
              </v:textbox>
            </v:oval>
            <w10:wrap type="none"/>
            <w10:anchorlock/>
          </v:group>
        </w:pict>
      </w:r>
      <w:r w:rsidR="005F0377">
        <w:rPr>
          <w:rFonts w:ascii="Cambria Math" w:hAnsi="Cambria Math"/>
          <w:sz w:val="28"/>
        </w:rPr>
        <w:tab/>
      </w:r>
      <w:r w:rsidR="005F0377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3441" style="width:89.6pt;height:59.05pt;mso-position-horizontal-relative:char;mso-position-vertical-relative:line" coordorigin="770,1220" coordsize="1792,1181">
            <v:shape id="_x0000_s3442" type="#_x0000_t32" style="position:absolute;left:1671;top:1600;width:0;height:453" o:connectortype="straight" strokecolor="#76923c [2406]">
              <v:shadow on="t" offset="-2pt" offset2="-8pt"/>
            </v:shape>
            <v:oval id="_x0000_s3443" style="position:absolute;left:770;top:1229;width:426;height:462" fillcolor="#eaf1dd [662]" strokecolor="#76923c [2406]">
              <v:shadow on="t" offset="-2pt" offset2="-8pt"/>
              <v:textbox style="mso-next-textbox:#_x0000_s3443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7</w:t>
                    </w:r>
                  </w:p>
                </w:txbxContent>
              </v:textbox>
            </v:oval>
            <v:oval id="_x0000_s3444" style="position:absolute;left:1213;top:1299;width:233;height:320" fillcolor="#eaf1dd [662]" strokecolor="#76923c [2406]">
              <v:shadow on="t" offset="-2pt" offset2="-8pt"/>
              <v:textbox style="mso-next-textbox:#_x0000_s3444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oval id="_x0000_s3445" style="position:absolute;left:1461;top:1229;width:426;height:462" fillcolor="#eaf1dd [662]" strokecolor="#76923c [2406]">
              <v:shadow on="t" offset="-2pt" offset2="-8pt"/>
              <v:textbox inset="0,0,0,0">
                <w:txbxContent>
                  <w:p w:rsidR="005F0377" w:rsidRPr="00350A3A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oval>
            <v:shape id="_x0000_s3446" type="#_x0000_t32" style="position:absolute;left:1085;top:1682;width:419;height:344" o:connectortype="straight" strokecolor="#76923c [2406]">
              <v:shadow on="t" offset="-2pt" offset2="-8pt"/>
            </v:shape>
            <v:oval id="_x0000_s3447" style="position:absolute;left:1887;top:1299;width:234;height:320" fillcolor="#eaf1dd [662]" strokecolor="#76923c [2406]">
              <v:shadow on="t" offset="-2pt" offset2="-8pt"/>
              <v:textbox style="mso-next-textbox:#_x0000_s3447"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shape id="_x0000_s3448" type="#_x0000_t32" style="position:absolute;left:1787;top:1619;width:452;height:407;flip:x" o:connectortype="straight" strokecolor="#76923c [2406]">
              <v:shadow on="t" offset="-2pt" offset2="-8pt"/>
            </v:shape>
            <v:oval id="_x0000_s3449" style="position:absolute;left:1336;top:1939;width:616;height:462" fillcolor="#eaf1dd [662]" strokecolor="#76923c [2406]">
              <v:shadow on="t" offset="-2pt" offset2="-8pt"/>
              <v:textbox inset="0,0,0,0">
                <w:txbxContent>
                  <w:p w:rsidR="005F0377" w:rsidRPr="000B57BC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 w:rsidRPr="000B57BC">
                      <w:rPr>
                        <w:rFonts w:ascii="Cambria Math" w:hAnsi="Cambria Math"/>
                        <w:b/>
                        <w:sz w:val="28"/>
                      </w:rPr>
                      <w:t>1</w:t>
                    </w:r>
                    <w:r>
                      <w:rPr>
                        <w:rFonts w:ascii="Cambria Math" w:hAnsi="Cambria Math"/>
                        <w:b/>
                        <w:sz w:val="28"/>
                      </w:rPr>
                      <w:t>6</w:t>
                    </w:r>
                  </w:p>
                </w:txbxContent>
              </v:textbox>
            </v:oval>
            <v:oval id="_x0000_s3450" style="position:absolute;left:2136;top:1220;width:426;height:462" fillcolor="#eaf1dd [662]" strokecolor="#76923c [2406]">
              <v:shadow on="t" offset="-2pt" offset2="-8pt"/>
              <v:textbox inset="0,0,0,0">
                <w:txbxContent>
                  <w:p w:rsidR="005F0377" w:rsidRPr="005F0377" w:rsidRDefault="005F0377" w:rsidP="005F0377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4</w:t>
                    </w:r>
                  </w:p>
                </w:txbxContent>
              </v:textbox>
            </v:oval>
            <w10:wrap type="none"/>
            <w10:anchorlock/>
          </v:group>
        </w:pict>
      </w:r>
    </w:p>
    <w:p w:rsidR="00F33B0F" w:rsidRDefault="00F33B0F" w:rsidP="005F0377">
      <w:pPr>
        <w:pStyle w:val="AralkYok"/>
        <w:rPr>
          <w:rFonts w:ascii="Cambria Math" w:hAnsi="Cambria Math"/>
          <w:sz w:val="28"/>
        </w:rPr>
      </w:pPr>
    </w:p>
    <w:p w:rsidR="00F33B0F" w:rsidRDefault="008C24FE" w:rsidP="00F33B0F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3471" style="width:89.6pt;height:59.05pt;mso-position-horizontal-relative:char;mso-position-vertical-relative:line" coordorigin="770,1220" coordsize="1792,1181">
            <v:shape id="_x0000_s3472" type="#_x0000_t32" style="position:absolute;left:1671;top:1600;width:0;height:453" o:connectortype="straight" strokecolor="#76923c [2406]">
              <v:shadow on="t" offset="-2pt" offset2="-8pt"/>
            </v:shape>
            <v:oval id="_x0000_s3473" style="position:absolute;left:770;top:1229;width:426;height:462" fillcolor="#eaf1dd [662]" strokecolor="#76923c [2406]">
              <v:shadow on="t" offset="-2pt" offset2="-8pt"/>
              <v:textbox style="mso-next-textbox:#_x0000_s3473" inset="0,0,0,0">
                <w:txbxContent>
                  <w:p w:rsidR="00F33B0F" w:rsidRPr="000B57BC" w:rsidRDefault="00F33B0F" w:rsidP="00F33B0F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9</w:t>
                    </w:r>
                  </w:p>
                </w:txbxContent>
              </v:textbox>
            </v:oval>
            <v:oval id="_x0000_s3474" style="position:absolute;left:1213;top:1299;width:233;height:320" fillcolor="#eaf1dd [662]" strokecolor="#76923c [2406]">
              <v:shadow on="t" offset="-2pt" offset2="-8pt"/>
              <v:textbox style="mso-next-textbox:#_x0000_s3474" inset="0,0,0,0">
                <w:txbxContent>
                  <w:p w:rsidR="00F33B0F" w:rsidRPr="000B57BC" w:rsidRDefault="00F33B0F" w:rsidP="00F33B0F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oval id="_x0000_s3475" style="position:absolute;left:1461;top:1229;width:426;height:462" fillcolor="#eaf1dd [662]" strokecolor="#76923c [2406]">
              <v:shadow on="t" offset="-2pt" offset2="-8pt"/>
              <v:textbox inset="0,0,0,0">
                <w:txbxContent>
                  <w:p w:rsidR="00F33B0F" w:rsidRPr="00350A3A" w:rsidRDefault="00F33B0F" w:rsidP="00F33B0F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4</w:t>
                    </w:r>
                  </w:p>
                </w:txbxContent>
              </v:textbox>
            </v:oval>
            <v:shape id="_x0000_s3476" type="#_x0000_t32" style="position:absolute;left:1085;top:1682;width:419;height:344" o:connectortype="straight" strokecolor="#76923c [2406]">
              <v:shadow on="t" offset="-2pt" offset2="-8pt"/>
            </v:shape>
            <v:oval id="_x0000_s3477" style="position:absolute;left:1887;top:1299;width:234;height:320" fillcolor="#eaf1dd [662]" strokecolor="#76923c [2406]">
              <v:shadow on="t" offset="-2pt" offset2="-8pt"/>
              <v:textbox style="mso-next-textbox:#_x0000_s3477" inset="0,0,0,0">
                <w:txbxContent>
                  <w:p w:rsidR="00F33B0F" w:rsidRPr="000B57BC" w:rsidRDefault="00F33B0F" w:rsidP="00F33B0F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shape id="_x0000_s3478" type="#_x0000_t32" style="position:absolute;left:1787;top:1619;width:452;height:407;flip:x" o:connectortype="straight" strokecolor="#76923c [2406]">
              <v:shadow on="t" offset="-2pt" offset2="-8pt"/>
            </v:shape>
            <v:oval id="_x0000_s3479" style="position:absolute;left:1336;top:1939;width:616;height:462" fillcolor="#eaf1dd [662]" strokecolor="#76923c [2406]">
              <v:shadow on="t" offset="-2pt" offset2="-8pt"/>
              <v:textbox inset="0,0,0,0">
                <w:txbxContent>
                  <w:p w:rsidR="00F33B0F" w:rsidRPr="000B57BC" w:rsidRDefault="00F33B0F" w:rsidP="00F33B0F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 w:rsidRPr="000B57BC">
                      <w:rPr>
                        <w:rFonts w:ascii="Cambria Math" w:hAnsi="Cambria Math"/>
                        <w:b/>
                        <w:sz w:val="28"/>
                      </w:rPr>
                      <w:t>1</w:t>
                    </w:r>
                    <w:r>
                      <w:rPr>
                        <w:rFonts w:ascii="Cambria Math" w:hAnsi="Cambria Math"/>
                        <w:b/>
                        <w:sz w:val="28"/>
                      </w:rPr>
                      <w:t>7</w:t>
                    </w:r>
                  </w:p>
                </w:txbxContent>
              </v:textbox>
            </v:oval>
            <v:oval id="_x0000_s3480" style="position:absolute;left:2136;top:1220;width:426;height:462" fillcolor="#eaf1dd [662]" strokecolor="#76923c [2406]">
              <v:shadow on="t" offset="-2pt" offset2="-8pt"/>
              <v:textbox inset="0,0,0,0">
                <w:txbxContent>
                  <w:p w:rsidR="00F33B0F" w:rsidRPr="00A072AF" w:rsidRDefault="00F33B0F" w:rsidP="00F33B0F">
                    <w:pPr>
                      <w:pStyle w:val="AralkYok"/>
                    </w:pPr>
                  </w:p>
                </w:txbxContent>
              </v:textbox>
            </v:oval>
            <w10:wrap type="none"/>
            <w10:anchorlock/>
          </v:group>
        </w:pict>
      </w:r>
      <w:r w:rsidR="00F33B0F">
        <w:rPr>
          <w:rFonts w:ascii="Cambria Math" w:hAnsi="Cambria Math"/>
          <w:sz w:val="28"/>
        </w:rPr>
        <w:tab/>
      </w:r>
      <w:r w:rsidR="00F33B0F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3461" style="width:89.6pt;height:59.05pt;mso-position-horizontal-relative:char;mso-position-vertical-relative:line" coordorigin="770,1220" coordsize="1792,1181">
            <v:shape id="_x0000_s3462" type="#_x0000_t32" style="position:absolute;left:1671;top:1600;width:0;height:453" o:connectortype="straight" strokecolor="#76923c [2406]">
              <v:shadow on="t" offset="-2pt" offset2="-8pt"/>
            </v:shape>
            <v:oval id="_x0000_s3463" style="position:absolute;left:770;top:1229;width:426;height:462" fillcolor="#eaf1dd [662]" strokecolor="#76923c [2406]">
              <v:shadow on="t" offset="-2pt" offset2="-8pt"/>
              <v:textbox style="mso-next-textbox:#_x0000_s3463" inset="0,0,0,0">
                <w:txbxContent>
                  <w:p w:rsidR="00F33B0F" w:rsidRPr="000B57BC" w:rsidRDefault="00F33B0F" w:rsidP="00F33B0F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8</w:t>
                    </w:r>
                  </w:p>
                </w:txbxContent>
              </v:textbox>
            </v:oval>
            <v:oval id="_x0000_s3464" style="position:absolute;left:1213;top:1299;width:233;height:320" fillcolor="#eaf1dd [662]" strokecolor="#76923c [2406]">
              <v:shadow on="t" offset="-2pt" offset2="-8pt"/>
              <v:textbox style="mso-next-textbox:#_x0000_s3464" inset="0,0,0,0">
                <w:txbxContent>
                  <w:p w:rsidR="00F33B0F" w:rsidRPr="000B57BC" w:rsidRDefault="00F33B0F" w:rsidP="00F33B0F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oval id="_x0000_s3465" style="position:absolute;left:1461;top:1229;width:426;height:462" fillcolor="#eaf1dd [662]" strokecolor="#76923c [2406]">
              <v:shadow on="t" offset="-2pt" offset2="-8pt"/>
              <v:textbox inset="0,0,0,0">
                <w:txbxContent>
                  <w:p w:rsidR="00F33B0F" w:rsidRPr="00350A3A" w:rsidRDefault="00F33B0F" w:rsidP="00F33B0F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</w:p>
                </w:txbxContent>
              </v:textbox>
            </v:oval>
            <v:shape id="_x0000_s3466" type="#_x0000_t32" style="position:absolute;left:1085;top:1682;width:419;height:344" o:connectortype="straight" strokecolor="#76923c [2406]">
              <v:shadow on="t" offset="-2pt" offset2="-8pt"/>
            </v:shape>
            <v:oval id="_x0000_s3467" style="position:absolute;left:1887;top:1299;width:234;height:320" fillcolor="#eaf1dd [662]" strokecolor="#76923c [2406]">
              <v:shadow on="t" offset="-2pt" offset2="-8pt"/>
              <v:textbox style="mso-next-textbox:#_x0000_s3467" inset="0,0,0,0">
                <w:txbxContent>
                  <w:p w:rsidR="00F33B0F" w:rsidRPr="000B57BC" w:rsidRDefault="00F33B0F" w:rsidP="00F33B0F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 w:rsidRPr="000B57BC">
                      <w:rPr>
                        <w:rFonts w:ascii="Cambria Math" w:hAnsi="Cambria Math"/>
                      </w:rPr>
                      <w:t>+</w:t>
                    </w:r>
                  </w:p>
                </w:txbxContent>
              </v:textbox>
            </v:oval>
            <v:shape id="_x0000_s3468" type="#_x0000_t32" style="position:absolute;left:1787;top:1619;width:452;height:407;flip:x" o:connectortype="straight" strokecolor="#76923c [2406]">
              <v:shadow on="t" offset="-2pt" offset2="-8pt"/>
            </v:shape>
            <v:oval id="_x0000_s3469" style="position:absolute;left:1336;top:1939;width:616;height:462" fillcolor="#eaf1dd [662]" strokecolor="#76923c [2406]">
              <v:shadow on="t" offset="-2pt" offset2="-8pt"/>
              <v:textbox inset="0,0,0,0">
                <w:txbxContent>
                  <w:p w:rsidR="00F33B0F" w:rsidRPr="000B57BC" w:rsidRDefault="00F33B0F" w:rsidP="00F33B0F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 w:rsidRPr="000B57BC">
                      <w:rPr>
                        <w:rFonts w:ascii="Cambria Math" w:hAnsi="Cambria Math"/>
                        <w:b/>
                        <w:sz w:val="28"/>
                      </w:rPr>
                      <w:t>1</w:t>
                    </w:r>
                    <w:r>
                      <w:rPr>
                        <w:rFonts w:ascii="Cambria Math" w:hAnsi="Cambria Math"/>
                        <w:b/>
                        <w:sz w:val="28"/>
                      </w:rPr>
                      <w:t>9</w:t>
                    </w:r>
                  </w:p>
                </w:txbxContent>
              </v:textbox>
            </v:oval>
            <v:oval id="_x0000_s3470" style="position:absolute;left:2136;top:1220;width:426;height:462" fillcolor="#eaf1dd [662]" strokecolor="#76923c [2406]">
              <v:shadow on="t" offset="-2pt" offset2="-8pt"/>
              <v:textbox inset="0,0,0,0">
                <w:txbxContent>
                  <w:p w:rsidR="00F33B0F" w:rsidRPr="005F0377" w:rsidRDefault="00F33B0F" w:rsidP="00F33B0F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9</w:t>
                    </w:r>
                  </w:p>
                </w:txbxContent>
              </v:textbox>
            </v:oval>
            <w10:wrap type="none"/>
            <w10:anchorlock/>
          </v:group>
        </w:pict>
      </w:r>
    </w:p>
    <w:p w:rsidR="00350A3A" w:rsidRDefault="008C24FE" w:rsidP="00350A3A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>
        <w:rPr>
          <w:rFonts w:ascii="Cambria Math" w:hAnsi="Cambria Math"/>
          <w:noProof/>
          <w:sz w:val="28"/>
        </w:rPr>
        <w:lastRenderedPageBreak/>
        <w:pict>
          <v:shape id="_x0000_s3252" type="#_x0000_t32" style="position:absolute;left:0;text-align:left;margin-left:315.6pt;margin-top:24.15pt;width:0;height:12.4pt;z-index:-251656192" o:connectortype="straight" strokecolor="#76923c [2406]">
            <v:shadow on="t" offset="-2pt" offset2="-8pt"/>
          </v:shape>
        </w:pict>
      </w:r>
      <w:r w:rsidR="00350A3A">
        <w:rPr>
          <w:rFonts w:ascii="Cambria Math" w:hAnsi="Cambria Math"/>
          <w:sz w:val="28"/>
        </w:rPr>
        <w:t xml:space="preserve">Toplama işlemlerinde </w:t>
      </w:r>
      <w:r w:rsidR="00350A3A" w:rsidRPr="00C0305F">
        <w:rPr>
          <w:rFonts w:ascii="Cambria Math" w:hAnsi="Cambria Math"/>
          <w:b/>
          <w:sz w:val="28"/>
        </w:rPr>
        <w:t>verilmeyen sayıları</w:t>
      </w:r>
      <w:r w:rsidR="00350A3A">
        <w:rPr>
          <w:rFonts w:ascii="Cambria Math" w:hAnsi="Cambria Math"/>
          <w:sz w:val="28"/>
        </w:rPr>
        <w:t xml:space="preserve"> bulalım.</w:t>
      </w:r>
    </w:p>
    <w:p w:rsidR="00350A3A" w:rsidRDefault="00350A3A" w:rsidP="00350A3A">
      <w:pPr>
        <w:pStyle w:val="AralkYok"/>
        <w:rPr>
          <w:rFonts w:ascii="Cambria Math" w:hAnsi="Cambria Math"/>
          <w:sz w:val="28"/>
        </w:rPr>
      </w:pPr>
    </w:p>
    <w:p w:rsidR="00350A3A" w:rsidRDefault="008C24FE" w:rsidP="00350A3A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3236" style="width:101.45pt;height:86.95pt;mso-position-horizontal-relative:char;mso-position-vertical-relative:line" coordorigin="6147,9609" coordsize="2212,1739">
            <v:oval id="_x0000_s3237" style="position:absolute;left:6147;top:9609;width:520;height:462" fillcolor="#eaf1dd [662]" strokecolor="#8db3e2 [1311]">
              <v:shadow on="t"/>
              <v:textbox style="mso-next-textbox:#_x0000_s3237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4</w:t>
                    </w:r>
                  </w:p>
                </w:txbxContent>
              </v:textbox>
            </v:oval>
            <v:oval id="_x0000_s3238" style="position:absolute;left:6687;top:9679;width:285;height:320" fillcolor="#eaf1dd [662]" strokecolor="#8db3e2 [1311]">
              <v:shadow on="t"/>
              <v:textbox style="mso-next-textbox:#_x0000_s3238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3239" style="position:absolute;left:6990;top:9609;width:520;height:462" fillcolor="#eaf1dd [662]" strokecolor="#8db3e2 [1311]">
              <v:shadow on="t"/>
              <v:textbox style="mso-next-textbox:#_x0000_s3239" inset="0,0,0,0">
                <w:txbxContent>
                  <w:p w:rsidR="00350A3A" w:rsidRPr="00A072AF" w:rsidRDefault="00350A3A" w:rsidP="00350A3A"/>
                </w:txbxContent>
              </v:textbox>
            </v:oval>
            <v:oval id="_x0000_s3240" style="position:absolute;left:7536;top:9679;width:285;height:320" fillcolor="#eaf1dd [662]" strokecolor="#8db3e2 [1311]">
              <v:shadow on="t"/>
              <v:textbox style="mso-next-textbox:#_x0000_s3240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3241" style="position:absolute;left:7839;top:9609;width:520;height:462" fillcolor="#eaf1dd [662]" strokecolor="#8db3e2 [1311]">
              <v:shadow on="t"/>
              <v:textbox style="mso-next-textbox:#_x0000_s3241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5</w:t>
                    </w:r>
                  </w:p>
                </w:txbxContent>
              </v:textbox>
            </v:oval>
            <v:oval id="_x0000_s3242" style="position:absolute;left:6576;top:10263;width:520;height:462" fillcolor="#eaf1dd [662]" strokecolor="#8db3e2 [1311]">
              <v:shadow on="t"/>
              <v:textbox style="mso-next-textbox:#_x0000_s3242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 w:rsidRPr="00A072AF">
                      <w:rPr>
                        <w:rFonts w:ascii="Cambria Math" w:hAnsi="Cambria Math"/>
                        <w:b/>
                        <w:sz w:val="28"/>
                      </w:rPr>
                      <w:t>8</w:t>
                    </w:r>
                  </w:p>
                </w:txbxContent>
              </v:textbox>
            </v:oval>
            <v:oval id="_x0000_s3243" style="position:absolute;left:7116;top:10333;width:285;height:320" fillcolor="#eaf1dd [662]" strokecolor="#8db3e2 [1311]">
              <v:shadow on="t"/>
              <v:textbox style="mso-next-textbox:#_x0000_s3243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3244" style="position:absolute;left:7419;top:10263;width:520;height:462" fillcolor="#eaf1dd [662]" strokecolor="#8db3e2 [1311]">
              <v:shadow on="t"/>
              <v:textbox style="mso-next-textbox:#_x0000_s3244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9</w:t>
                    </w:r>
                  </w:p>
                </w:txbxContent>
              </v:textbox>
            </v:oval>
            <v:oval id="_x0000_s3245" style="position:absolute;left:6990;top:10886;width:520;height:462" fillcolor="#eaf1dd [662]" strokecolor="#8db3e2 [1311]">
              <v:shadow on="t"/>
              <v:textbox style="mso-next-textbox:#_x0000_s3245" inset="0,0,0,0">
                <w:txbxContent>
                  <w:p w:rsidR="00350A3A" w:rsidRPr="00E879BA" w:rsidRDefault="00350A3A" w:rsidP="00350A3A"/>
                </w:txbxContent>
              </v:textbox>
            </v:oval>
            <v:shape id="_x0000_s3246" type="#_x0000_t32" style="position:absolute;left:6531;top:10062;width:168;height:192" o:connectortype="straight" strokecolor="#8db3e2 [1311]">
              <v:shadow on="t"/>
            </v:shape>
            <v:shape id="_x0000_s3247" type="#_x0000_t32" style="position:absolute;left:6972;top:10062;width:144;height:192;flip:x" o:connectortype="straight" strokecolor="#8db3e2 [1311]">
              <v:shadow on="t"/>
            </v:shape>
            <v:shape id="_x0000_s3248" type="#_x0000_t32" style="position:absolute;left:7380;top:10062;width:168;height:192" o:connectortype="straight" strokecolor="#8db3e2 [1311]">
              <v:shadow on="t"/>
            </v:shape>
            <v:shape id="_x0000_s3249" type="#_x0000_t32" style="position:absolute;left:7821;top:10062;width:144;height:192;flip:x" o:connectortype="straight" strokecolor="#8db3e2 [1311]">
              <v:shadow on="t"/>
            </v:shape>
            <v:shape id="_x0000_s3250" type="#_x0000_t32" style="position:absolute;left:6978;top:10694;width:168;height:192" o:connectortype="straight" strokecolor="#8db3e2 [1311]">
              <v:shadow on="t"/>
            </v:shape>
            <v:shape id="_x0000_s3251" type="#_x0000_t32" style="position:absolute;left:7419;top:10721;width:144;height:192;flip:x" o:connectortype="straight" strokecolor="#8db3e2 [1311]">
              <v:shadow on="t"/>
            </v:shape>
            <w10:wrap type="none"/>
            <w10:anchorlock/>
          </v:group>
        </w:pict>
      </w:r>
      <w:r w:rsidR="00350A3A">
        <w:rPr>
          <w:rFonts w:ascii="Cambria Math" w:hAnsi="Cambria Math"/>
          <w:sz w:val="28"/>
        </w:rPr>
        <w:tab/>
      </w:r>
      <w:r w:rsidR="00350A3A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3220" style="width:104pt;height:86.95pt;mso-position-horizontal-relative:char;mso-position-vertical-relative:line" coordorigin="6147,9609" coordsize="2212,1739">
            <v:oval id="_x0000_s3221" style="position:absolute;left:6147;top:9609;width:520;height:462" fillcolor="#eaf1dd [662]" strokecolor="#76923c [2406]">
              <v:shadow on="t"/>
              <v:textbox style="mso-next-textbox:#_x0000_s3221" inset="0,0,0,0">
                <w:txbxContent>
                  <w:p w:rsidR="00350A3A" w:rsidRPr="00A072AF" w:rsidRDefault="00350A3A" w:rsidP="00350A3A"/>
                </w:txbxContent>
              </v:textbox>
            </v:oval>
            <v:oval id="_x0000_s3222" style="position:absolute;left:6687;top:9679;width:285;height:320" fillcolor="#eaf1dd [662]" strokecolor="#76923c [2406]">
              <v:shadow on="t"/>
              <v:textbox style="mso-next-textbox:#_x0000_s3222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3223" style="position:absolute;left:6990;top:9609;width:520;height:462" fillcolor="#eaf1dd [662]" strokecolor="#76923c [2406]">
              <v:shadow on="t"/>
              <v:textbox style="mso-next-textbox:#_x0000_s3223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6</w:t>
                    </w:r>
                  </w:p>
                </w:txbxContent>
              </v:textbox>
            </v:oval>
            <v:oval id="_x0000_s3224" style="position:absolute;left:7536;top:9679;width:285;height:320" fillcolor="#eaf1dd [662]" strokecolor="#76923c [2406]">
              <v:shadow on="t"/>
              <v:textbox style="mso-next-textbox:#_x0000_s3224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3225" style="position:absolute;left:7839;top:9609;width:520;height:462" fillcolor="#eaf1dd [662]" strokecolor="#76923c [2406]">
              <v:shadow on="t"/>
              <v:textbox style="mso-next-textbox:#_x0000_s3225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5</w:t>
                    </w:r>
                  </w:p>
                </w:txbxContent>
              </v:textbox>
            </v:oval>
            <v:oval id="_x0000_s3226" style="position:absolute;left:6576;top:10263;width:520;height:462" fillcolor="#eaf1dd [662]" strokecolor="#76923c [2406]">
              <v:shadow on="t"/>
              <v:textbox style="mso-next-textbox:#_x0000_s3226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 w:rsidRPr="00A072AF">
                      <w:rPr>
                        <w:rFonts w:ascii="Cambria Math" w:hAnsi="Cambria Math"/>
                        <w:b/>
                        <w:sz w:val="28"/>
                      </w:rPr>
                      <w:t>8</w:t>
                    </w:r>
                  </w:p>
                </w:txbxContent>
              </v:textbox>
            </v:oval>
            <v:oval id="_x0000_s3227" style="position:absolute;left:7116;top:10333;width:285;height:320" fillcolor="#eaf1dd [662]" strokecolor="#76923c [2406]">
              <v:shadow on="t"/>
              <v:textbox style="mso-next-textbox:#_x0000_s3227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3228" style="position:absolute;left:7419;top:10263;width:520;height:462" fillcolor="#eaf1dd [662]" strokecolor="#76923c [2406]">
              <v:shadow on="t"/>
              <v:textbox style="mso-next-textbox:#_x0000_s3228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sz w:val="28"/>
                      </w:rPr>
                    </w:pPr>
                  </w:p>
                </w:txbxContent>
              </v:textbox>
            </v:oval>
            <v:oval id="_x0000_s3229" style="position:absolute;left:6990;top:10886;width:520;height:462" fillcolor="#eaf1dd [662]" strokecolor="#76923c [2406]">
              <v:shadow on="t"/>
              <v:textbox style="mso-next-textbox:#_x0000_s3229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sz w:val="28"/>
                      </w:rPr>
                    </w:pPr>
                  </w:p>
                </w:txbxContent>
              </v:textbox>
            </v:oval>
            <v:shape id="_x0000_s3230" type="#_x0000_t32" style="position:absolute;left:6531;top:10062;width:168;height:192" o:connectortype="straight" strokecolor="#76923c [2406]">
              <v:shadow on="t"/>
            </v:shape>
            <v:shape id="_x0000_s3231" type="#_x0000_t32" style="position:absolute;left:6972;top:10062;width:144;height:192;flip:x" o:connectortype="straight" strokecolor="#76923c [2406]">
              <v:shadow on="t"/>
            </v:shape>
            <v:shape id="_x0000_s3232" type="#_x0000_t32" style="position:absolute;left:7380;top:10062;width:168;height:192" o:connectortype="straight" strokecolor="#76923c [2406]">
              <v:shadow on="t"/>
            </v:shape>
            <v:shape id="_x0000_s3233" type="#_x0000_t32" style="position:absolute;left:7821;top:10062;width:144;height:192;flip:x" o:connectortype="straight" strokecolor="#76923c [2406]">
              <v:shadow on="t"/>
            </v:shape>
            <v:shape id="_x0000_s3234" type="#_x0000_t32" style="position:absolute;left:6978;top:10694;width:168;height:192" o:connectortype="straight" strokecolor="#76923c [2406]">
              <v:shadow on="t"/>
            </v:shape>
            <v:shape id="_x0000_s3235" type="#_x0000_t32" style="position:absolute;left:7419;top:10721;width:144;height:192;flip:x" o:connectortype="straight" strokecolor="#76923c [2406]">
              <v:shadow on="t"/>
            </v:shape>
            <w10:wrap type="none"/>
            <w10:anchorlock/>
          </v:group>
        </w:pict>
      </w:r>
    </w:p>
    <w:p w:rsidR="00350A3A" w:rsidRDefault="00350A3A" w:rsidP="00350A3A">
      <w:pPr>
        <w:pStyle w:val="AralkYok"/>
        <w:rPr>
          <w:rFonts w:ascii="Cambria Math" w:hAnsi="Cambria Math"/>
          <w:sz w:val="28"/>
        </w:rPr>
      </w:pPr>
    </w:p>
    <w:p w:rsidR="00350A3A" w:rsidRDefault="008C24FE" w:rsidP="00350A3A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3204" style="width:101.45pt;height:86.95pt;mso-position-horizontal-relative:char;mso-position-vertical-relative:line" coordorigin="6147,9609" coordsize="2212,1739">
            <v:oval id="_x0000_s3205" style="position:absolute;left:6147;top:9609;width:520;height:462" fillcolor="#eaf1dd [662]" strokecolor="#e36c0a [2409]">
              <v:shadow on="t"/>
              <v:textbox style="mso-next-textbox:#_x0000_s3205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6</w:t>
                    </w:r>
                  </w:p>
                </w:txbxContent>
              </v:textbox>
            </v:oval>
            <v:oval id="_x0000_s3206" style="position:absolute;left:6687;top:9679;width:285;height:320" fillcolor="#eaf1dd [662]" strokecolor="#e36c0a [2409]">
              <v:shadow on="t"/>
              <v:textbox style="mso-next-textbox:#_x0000_s3206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3207" style="position:absolute;left:6990;top:9609;width:520;height:462" fillcolor="#eaf1dd [662]" strokecolor="#e36c0a [2409]">
              <v:shadow on="t"/>
              <v:textbox style="mso-next-textbox:#_x0000_s3207" inset="0,0,0,0">
                <w:txbxContent>
                  <w:p w:rsidR="00350A3A" w:rsidRPr="00A072AF" w:rsidRDefault="00350A3A" w:rsidP="00350A3A"/>
                </w:txbxContent>
              </v:textbox>
            </v:oval>
            <v:oval id="_x0000_s3208" style="position:absolute;left:7536;top:9679;width:285;height:320" fillcolor="#eaf1dd [662]" strokecolor="#e36c0a [2409]">
              <v:shadow on="t"/>
              <v:textbox style="mso-next-textbox:#_x0000_s3208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3209" style="position:absolute;left:7839;top:9609;width:520;height:462" fillcolor="#eaf1dd [662]" strokecolor="#e36c0a [2409]">
              <v:shadow on="t"/>
              <v:textbox style="mso-next-textbox:#_x0000_s3209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4</w:t>
                    </w:r>
                  </w:p>
                </w:txbxContent>
              </v:textbox>
            </v:oval>
            <v:oval id="_x0000_s3210" style="position:absolute;left:6576;top:10263;width:520;height:462" fillcolor="#eaf1dd [662]" strokecolor="#e36c0a [2409]">
              <v:shadow on="t"/>
              <v:textbox style="mso-next-textbox:#_x0000_s3210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9</w:t>
                    </w:r>
                  </w:p>
                </w:txbxContent>
              </v:textbox>
            </v:oval>
            <v:oval id="_x0000_s3211" style="position:absolute;left:7116;top:10333;width:285;height:320" fillcolor="#eaf1dd [662]" strokecolor="#e36c0a [2409]">
              <v:shadow on="t"/>
              <v:textbox style="mso-next-textbox:#_x0000_s3211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3212" style="position:absolute;left:7419;top:10263;width:520;height:462" fillcolor="#eaf1dd [662]" strokecolor="#e36c0a [2409]">
              <v:shadow on="t"/>
              <v:textbox style="mso-next-textbox:#_x0000_s3212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7</w:t>
                    </w:r>
                  </w:p>
                </w:txbxContent>
              </v:textbox>
            </v:oval>
            <v:oval id="_x0000_s3213" style="position:absolute;left:6990;top:10886;width:520;height:462" fillcolor="#eaf1dd [662]" strokecolor="#e36c0a [2409]">
              <v:shadow on="t"/>
              <v:textbox style="mso-next-textbox:#_x0000_s3213" inset="0,0,0,0">
                <w:txbxContent>
                  <w:p w:rsidR="00350A3A" w:rsidRPr="00E879BA" w:rsidRDefault="00350A3A" w:rsidP="00350A3A"/>
                </w:txbxContent>
              </v:textbox>
            </v:oval>
            <v:shape id="_x0000_s3214" type="#_x0000_t32" style="position:absolute;left:6531;top:10062;width:168;height:192" o:connectortype="straight" strokecolor="#e36c0a [2409]">
              <v:shadow on="t"/>
            </v:shape>
            <v:shape id="_x0000_s3215" type="#_x0000_t32" style="position:absolute;left:6972;top:10062;width:144;height:192;flip:x" o:connectortype="straight" strokecolor="#e36c0a [2409]">
              <v:shadow on="t"/>
            </v:shape>
            <v:shape id="_x0000_s3216" type="#_x0000_t32" style="position:absolute;left:7380;top:10062;width:168;height:192" o:connectortype="straight" strokecolor="#e36c0a [2409]">
              <v:shadow on="t"/>
            </v:shape>
            <v:shape id="_x0000_s3217" type="#_x0000_t32" style="position:absolute;left:7821;top:10062;width:144;height:192;flip:x" o:connectortype="straight" strokecolor="#e36c0a [2409]">
              <v:shadow on="t"/>
            </v:shape>
            <v:shape id="_x0000_s3218" type="#_x0000_t32" style="position:absolute;left:6978;top:10694;width:168;height:192" o:connectortype="straight" strokecolor="#e36c0a [2409]">
              <v:shadow on="t"/>
            </v:shape>
            <v:shape id="_x0000_s3219" type="#_x0000_t32" style="position:absolute;left:7419;top:10721;width:144;height:192;flip:x" o:connectortype="straight" strokecolor="#e36c0a [2409]">
              <v:shadow on="t"/>
            </v:shape>
            <w10:wrap type="none"/>
            <w10:anchorlock/>
          </v:group>
        </w:pict>
      </w:r>
      <w:r w:rsidR="00350A3A">
        <w:rPr>
          <w:rFonts w:ascii="Cambria Math" w:hAnsi="Cambria Math"/>
          <w:sz w:val="28"/>
        </w:rPr>
        <w:tab/>
      </w:r>
      <w:r w:rsidR="00350A3A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3188" style="width:104pt;height:86.95pt;mso-position-horizontal-relative:char;mso-position-vertical-relative:line" coordorigin="6147,9609" coordsize="2212,1739">
            <v:oval id="_x0000_s3189" style="position:absolute;left:6147;top:9609;width:520;height:462" fillcolor="#eaf1dd [662]" strokecolor="#943634 [2405]">
              <v:shadow on="t"/>
              <v:textbox style="mso-next-textbox:#_x0000_s3189" inset="0,0,0,0">
                <w:txbxContent>
                  <w:p w:rsidR="00350A3A" w:rsidRPr="00A072AF" w:rsidRDefault="00350A3A" w:rsidP="00350A3A"/>
                </w:txbxContent>
              </v:textbox>
            </v:oval>
            <v:oval id="_x0000_s3190" style="position:absolute;left:6687;top:9679;width:285;height:320" fillcolor="#eaf1dd [662]" strokecolor="#943634 [2405]">
              <v:shadow on="t"/>
              <v:textbox style="mso-next-textbox:#_x0000_s3190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3191" style="position:absolute;left:6990;top:9609;width:520;height:462" fillcolor="#eaf1dd [662]" strokecolor="#943634 [2405]">
              <v:shadow on="t"/>
              <v:textbox style="mso-next-textbox:#_x0000_s3191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4</w:t>
                    </w:r>
                  </w:p>
                </w:txbxContent>
              </v:textbox>
            </v:oval>
            <v:oval id="_x0000_s3192" style="position:absolute;left:7536;top:9679;width:285;height:320" fillcolor="#eaf1dd [662]" strokecolor="#943634 [2405]">
              <v:shadow on="t"/>
              <v:textbox style="mso-next-textbox:#_x0000_s3192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3193" style="position:absolute;left:7839;top:9609;width:520;height:462" fillcolor="#eaf1dd [662]" strokecolor="#943634 [2405]">
              <v:shadow on="t"/>
              <v:textbox style="mso-next-textbox:#_x0000_s3193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3</w:t>
                    </w:r>
                  </w:p>
                </w:txbxContent>
              </v:textbox>
            </v:oval>
            <v:oval id="_x0000_s3194" style="position:absolute;left:6576;top:10263;width:520;height:462" fillcolor="#eaf1dd [662]" strokecolor="#943634 [2405]">
              <v:shadow on="t"/>
              <v:textbox style="mso-next-textbox:#_x0000_s3194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7</w:t>
                    </w:r>
                  </w:p>
                </w:txbxContent>
              </v:textbox>
            </v:oval>
            <v:oval id="_x0000_s3195" style="position:absolute;left:7116;top:10333;width:285;height:320" fillcolor="#eaf1dd [662]" strokecolor="#943634 [2405]">
              <v:shadow on="t"/>
              <v:textbox style="mso-next-textbox:#_x0000_s3195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3196" style="position:absolute;left:7419;top:10263;width:520;height:462" fillcolor="#eaf1dd [662]" strokecolor="#943634 [2405]">
              <v:shadow on="t"/>
              <v:textbox style="mso-next-textbox:#_x0000_s3196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sz w:val="28"/>
                      </w:rPr>
                    </w:pPr>
                  </w:p>
                </w:txbxContent>
              </v:textbox>
            </v:oval>
            <v:oval id="_x0000_s3197" style="position:absolute;left:6990;top:10886;width:520;height:462" fillcolor="#eaf1dd [662]" strokecolor="#943634 [2405]">
              <v:shadow on="t"/>
              <v:textbox style="mso-next-textbox:#_x0000_s3197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sz w:val="28"/>
                      </w:rPr>
                    </w:pPr>
                  </w:p>
                </w:txbxContent>
              </v:textbox>
            </v:oval>
            <v:shape id="_x0000_s3198" type="#_x0000_t32" style="position:absolute;left:6531;top:10062;width:168;height:192" o:connectortype="straight" strokecolor="#943634 [2405]">
              <v:shadow on="t"/>
            </v:shape>
            <v:shape id="_x0000_s3199" type="#_x0000_t32" style="position:absolute;left:6972;top:10062;width:144;height:192;flip:x" o:connectortype="straight" strokecolor="#943634 [2405]">
              <v:shadow on="t"/>
            </v:shape>
            <v:shape id="_x0000_s3200" type="#_x0000_t32" style="position:absolute;left:7380;top:10062;width:168;height:192" o:connectortype="straight" strokecolor="#943634 [2405]">
              <v:shadow on="t"/>
            </v:shape>
            <v:shape id="_x0000_s3201" type="#_x0000_t32" style="position:absolute;left:7821;top:10062;width:144;height:192;flip:x" o:connectortype="straight" strokecolor="#943634 [2405]">
              <v:shadow on="t"/>
            </v:shape>
            <v:shape id="_x0000_s3202" type="#_x0000_t32" style="position:absolute;left:6978;top:10694;width:168;height:192" o:connectortype="straight" strokecolor="#943634 [2405]">
              <v:shadow on="t"/>
            </v:shape>
            <v:shape id="_x0000_s3203" type="#_x0000_t32" style="position:absolute;left:7419;top:10721;width:144;height:192;flip:x" o:connectortype="straight" strokecolor="#943634 [2405]">
              <v:shadow on="t"/>
            </v:shape>
            <w10:wrap type="none"/>
            <w10:anchorlock/>
          </v:group>
        </w:pict>
      </w:r>
    </w:p>
    <w:p w:rsidR="00350A3A" w:rsidRDefault="00350A3A" w:rsidP="00350A3A">
      <w:pPr>
        <w:pStyle w:val="AralkYok"/>
        <w:rPr>
          <w:rFonts w:ascii="Cambria Math" w:hAnsi="Cambria Math"/>
          <w:sz w:val="28"/>
        </w:rPr>
      </w:pPr>
    </w:p>
    <w:p w:rsidR="00350A3A" w:rsidRDefault="008C24FE" w:rsidP="00350A3A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3172" style="width:101.45pt;height:86.95pt;mso-position-horizontal-relative:char;mso-position-vertical-relative:line" coordorigin="6147,9609" coordsize="2212,1739">
            <v:oval id="_x0000_s3173" style="position:absolute;left:6147;top:9609;width:520;height:462" fillcolor="#eaf1dd [662]" strokecolor="#d99594 [1941]">
              <v:shadow on="t"/>
              <v:textbox style="mso-next-textbox:#_x0000_s3173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5</w:t>
                    </w:r>
                  </w:p>
                </w:txbxContent>
              </v:textbox>
            </v:oval>
            <v:oval id="_x0000_s3174" style="position:absolute;left:6687;top:9679;width:285;height:320" fillcolor="#eaf1dd [662]" strokecolor="#d99594 [1941]">
              <v:shadow on="t"/>
              <v:textbox style="mso-next-textbox:#_x0000_s3174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3175" style="position:absolute;left:6990;top:9609;width:520;height:462" fillcolor="#eaf1dd [662]" strokecolor="#d99594 [1941]">
              <v:shadow on="t"/>
              <v:textbox style="mso-next-textbox:#_x0000_s3175" inset="0,0,0,0">
                <w:txbxContent>
                  <w:p w:rsidR="00350A3A" w:rsidRPr="00A072AF" w:rsidRDefault="00350A3A" w:rsidP="00350A3A"/>
                </w:txbxContent>
              </v:textbox>
            </v:oval>
            <v:oval id="_x0000_s3176" style="position:absolute;left:7536;top:9679;width:285;height:320" fillcolor="#eaf1dd [662]" strokecolor="#d99594 [1941]">
              <v:shadow on="t"/>
              <v:textbox style="mso-next-textbox:#_x0000_s3176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3177" style="position:absolute;left:7839;top:9609;width:520;height:462" fillcolor="#eaf1dd [662]" strokecolor="#d99594 [1941]">
              <v:shadow on="t"/>
              <v:textbox style="mso-next-textbox:#_x0000_s3177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4</w:t>
                    </w:r>
                  </w:p>
                </w:txbxContent>
              </v:textbox>
            </v:oval>
            <v:oval id="_x0000_s3178" style="position:absolute;left:6576;top:10263;width:520;height:462" fillcolor="#eaf1dd [662]" strokecolor="#d99594 [1941]">
              <v:shadow on="t"/>
              <v:textbox style="mso-next-textbox:#_x0000_s3178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10</w:t>
                    </w:r>
                  </w:p>
                </w:txbxContent>
              </v:textbox>
            </v:oval>
            <v:oval id="_x0000_s3179" style="position:absolute;left:7116;top:10333;width:285;height:320" fillcolor="#eaf1dd [662]" strokecolor="#d99594 [1941]">
              <v:shadow on="t"/>
              <v:textbox style="mso-next-textbox:#_x0000_s3179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3180" style="position:absolute;left:7419;top:10263;width:520;height:462" fillcolor="#eaf1dd [662]" strokecolor="#d99594 [1941]">
              <v:shadow on="t"/>
              <v:textbox style="mso-next-textbox:#_x0000_s3180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9</w:t>
                    </w:r>
                  </w:p>
                </w:txbxContent>
              </v:textbox>
            </v:oval>
            <v:oval id="_x0000_s3181" style="position:absolute;left:6990;top:10886;width:520;height:462" fillcolor="#eaf1dd [662]" strokecolor="#d99594 [1941]">
              <v:shadow on="t"/>
              <v:textbox style="mso-next-textbox:#_x0000_s3181" inset="0,0,0,0">
                <w:txbxContent>
                  <w:p w:rsidR="00350A3A" w:rsidRPr="00E879BA" w:rsidRDefault="00350A3A" w:rsidP="00350A3A"/>
                </w:txbxContent>
              </v:textbox>
            </v:oval>
            <v:shape id="_x0000_s3182" type="#_x0000_t32" style="position:absolute;left:6531;top:10062;width:168;height:192" o:connectortype="straight" strokecolor="#d99594 [1941]">
              <v:shadow on="t"/>
            </v:shape>
            <v:shape id="_x0000_s3183" type="#_x0000_t32" style="position:absolute;left:6972;top:10062;width:144;height:192;flip:x" o:connectortype="straight" strokecolor="#d99594 [1941]">
              <v:shadow on="t"/>
            </v:shape>
            <v:shape id="_x0000_s3184" type="#_x0000_t32" style="position:absolute;left:7380;top:10062;width:168;height:192" o:connectortype="straight" strokecolor="#d99594 [1941]">
              <v:shadow on="t"/>
            </v:shape>
            <v:shape id="_x0000_s3185" type="#_x0000_t32" style="position:absolute;left:7821;top:10062;width:144;height:192;flip:x" o:connectortype="straight" strokecolor="#d99594 [1941]">
              <v:shadow on="t"/>
            </v:shape>
            <v:shape id="_x0000_s3186" type="#_x0000_t32" style="position:absolute;left:6978;top:10694;width:168;height:192" o:connectortype="straight" strokecolor="#d99594 [1941]">
              <v:shadow on="t"/>
            </v:shape>
            <v:shape id="_x0000_s3187" type="#_x0000_t32" style="position:absolute;left:7419;top:10721;width:144;height:192;flip:x" o:connectortype="straight" strokecolor="#d99594 [1941]">
              <v:shadow on="t"/>
            </v:shape>
            <w10:wrap type="none"/>
            <w10:anchorlock/>
          </v:group>
        </w:pict>
      </w:r>
      <w:r w:rsidR="00350A3A">
        <w:rPr>
          <w:rFonts w:ascii="Cambria Math" w:hAnsi="Cambria Math"/>
          <w:sz w:val="28"/>
        </w:rPr>
        <w:tab/>
      </w:r>
      <w:r w:rsidR="00350A3A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3156" style="width:104pt;height:86.95pt;mso-position-horizontal-relative:char;mso-position-vertical-relative:line" coordorigin="6147,9609" coordsize="2212,1739">
            <v:oval id="_x0000_s3157" style="position:absolute;left:6147;top:9609;width:520;height:462" fillcolor="#eaf1dd [662]" strokecolor="#365f91 [2404]">
              <v:shadow on="t"/>
              <v:textbox style="mso-next-textbox:#_x0000_s3157" inset="0,0,0,0">
                <w:txbxContent>
                  <w:p w:rsidR="00350A3A" w:rsidRPr="00A072AF" w:rsidRDefault="00350A3A" w:rsidP="00350A3A"/>
                </w:txbxContent>
              </v:textbox>
            </v:oval>
            <v:oval id="_x0000_s3158" style="position:absolute;left:6687;top:9679;width:285;height:320" fillcolor="#eaf1dd [662]" strokecolor="#365f91 [2404]">
              <v:shadow on="t"/>
              <v:textbox style="mso-next-textbox:#_x0000_s3158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3159" style="position:absolute;left:6990;top:9609;width:520;height:462" fillcolor="#eaf1dd [662]" strokecolor="#365f91 [2404]">
              <v:shadow on="t"/>
              <v:textbox style="mso-next-textbox:#_x0000_s3159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5</w:t>
                    </w:r>
                  </w:p>
                </w:txbxContent>
              </v:textbox>
            </v:oval>
            <v:oval id="_x0000_s3160" style="position:absolute;left:7536;top:9679;width:285;height:320" fillcolor="#eaf1dd [662]" strokecolor="#365f91 [2404]">
              <v:shadow on="t"/>
              <v:textbox style="mso-next-textbox:#_x0000_s3160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3161" style="position:absolute;left:7839;top:9609;width:520;height:462" fillcolor="#eaf1dd [662]" strokecolor="#365f91 [2404]">
              <v:shadow on="t"/>
              <v:textbox style="mso-next-textbox:#_x0000_s3161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2</w:t>
                    </w:r>
                  </w:p>
                </w:txbxContent>
              </v:textbox>
            </v:oval>
            <v:oval id="_x0000_s3162" style="position:absolute;left:6576;top:10263;width:520;height:462" fillcolor="#eaf1dd [662]" strokecolor="#365f91 [2404]">
              <v:shadow on="t"/>
              <v:textbox style="mso-next-textbox:#_x0000_s3162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9</w:t>
                    </w:r>
                  </w:p>
                </w:txbxContent>
              </v:textbox>
            </v:oval>
            <v:oval id="_x0000_s3163" style="position:absolute;left:7116;top:10333;width:285;height:320" fillcolor="#eaf1dd [662]" strokecolor="#365f91 [2404]">
              <v:shadow on="t"/>
              <v:textbox style="mso-next-textbox:#_x0000_s3163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3164" style="position:absolute;left:7419;top:10263;width:520;height:462" fillcolor="#eaf1dd [662]" strokecolor="#365f91 [2404]">
              <v:shadow on="t"/>
              <v:textbox style="mso-next-textbox:#_x0000_s3164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sz w:val="28"/>
                      </w:rPr>
                    </w:pPr>
                  </w:p>
                </w:txbxContent>
              </v:textbox>
            </v:oval>
            <v:oval id="_x0000_s3165" style="position:absolute;left:6990;top:10886;width:520;height:462" fillcolor="#eaf1dd [662]" strokecolor="#365f91 [2404]">
              <v:shadow on="t"/>
              <v:textbox style="mso-next-textbox:#_x0000_s3165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sz w:val="28"/>
                      </w:rPr>
                    </w:pPr>
                  </w:p>
                </w:txbxContent>
              </v:textbox>
            </v:oval>
            <v:shape id="_x0000_s3166" type="#_x0000_t32" style="position:absolute;left:6531;top:10062;width:168;height:192" o:connectortype="straight" strokecolor="#365f91 [2404]">
              <v:shadow on="t"/>
            </v:shape>
            <v:shape id="_x0000_s3167" type="#_x0000_t32" style="position:absolute;left:6972;top:10062;width:144;height:192;flip:x" o:connectortype="straight" strokecolor="#365f91 [2404]">
              <v:shadow on="t"/>
            </v:shape>
            <v:shape id="_x0000_s3168" type="#_x0000_t32" style="position:absolute;left:7380;top:10062;width:168;height:192" o:connectortype="straight" strokecolor="#365f91 [2404]">
              <v:shadow on="t"/>
            </v:shape>
            <v:shape id="_x0000_s3169" type="#_x0000_t32" style="position:absolute;left:7821;top:10062;width:144;height:192;flip:x" o:connectortype="straight" strokecolor="#365f91 [2404]">
              <v:shadow on="t"/>
            </v:shape>
            <v:shape id="_x0000_s3170" type="#_x0000_t32" style="position:absolute;left:6978;top:10694;width:168;height:192" o:connectortype="straight" strokecolor="#365f91 [2404]">
              <v:shadow on="t"/>
            </v:shape>
            <v:shape id="_x0000_s3171" type="#_x0000_t32" style="position:absolute;left:7419;top:10721;width:144;height:192;flip:x" o:connectortype="straight" strokecolor="#365f91 [2404]">
              <v:shadow on="t"/>
            </v:shape>
            <w10:wrap type="none"/>
            <w10:anchorlock/>
          </v:group>
        </w:pict>
      </w:r>
    </w:p>
    <w:p w:rsidR="00350A3A" w:rsidRDefault="00350A3A" w:rsidP="00350A3A">
      <w:pPr>
        <w:pStyle w:val="AralkYok"/>
        <w:rPr>
          <w:rFonts w:ascii="Cambria Math" w:hAnsi="Cambria Math"/>
          <w:sz w:val="28"/>
        </w:rPr>
      </w:pPr>
    </w:p>
    <w:p w:rsidR="00350A3A" w:rsidRDefault="008C24FE" w:rsidP="00350A3A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3140" style="width:101.45pt;height:86.95pt;mso-position-horizontal-relative:char;mso-position-vertical-relative:line" coordorigin="6147,9609" coordsize="2212,1739">
            <v:oval id="_x0000_s3141" style="position:absolute;left:6147;top:9609;width:520;height:462" fillcolor="#eaf1dd [662]" strokecolor="#17365d [2415]">
              <v:shadow on="t"/>
              <v:textbox style="mso-next-textbox:#_x0000_s3141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6</w:t>
                    </w:r>
                  </w:p>
                </w:txbxContent>
              </v:textbox>
            </v:oval>
            <v:oval id="_x0000_s3142" style="position:absolute;left:6687;top:9679;width:285;height:320" fillcolor="#eaf1dd [662]" strokecolor="#17365d [2415]">
              <v:shadow on="t"/>
              <v:textbox style="mso-next-textbox:#_x0000_s3142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3143" style="position:absolute;left:6990;top:9609;width:520;height:462" fillcolor="#eaf1dd [662]" strokecolor="#17365d [2415]">
              <v:shadow on="t"/>
              <v:textbox style="mso-next-textbox:#_x0000_s3143" inset="0,0,0,0">
                <w:txbxContent>
                  <w:p w:rsidR="00350A3A" w:rsidRPr="00A072AF" w:rsidRDefault="00350A3A" w:rsidP="00350A3A"/>
                </w:txbxContent>
              </v:textbox>
            </v:oval>
            <v:oval id="_x0000_s3144" style="position:absolute;left:7536;top:9679;width:285;height:320" fillcolor="#eaf1dd [662]" strokecolor="#17365d [2415]">
              <v:shadow on="t"/>
              <v:textbox style="mso-next-textbox:#_x0000_s3144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3145" style="position:absolute;left:7839;top:9609;width:520;height:462" fillcolor="#eaf1dd [662]" strokecolor="#17365d [2415]">
              <v:shadow on="t"/>
              <v:textbox style="mso-next-textbox:#_x0000_s3145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9</w:t>
                    </w:r>
                  </w:p>
                </w:txbxContent>
              </v:textbox>
            </v:oval>
            <v:oval id="_x0000_s3146" style="position:absolute;left:6576;top:10263;width:520;height:462" fillcolor="#eaf1dd [662]" strokecolor="#17365d [2415]">
              <v:shadow on="t"/>
              <v:textbox style="mso-next-textbox:#_x0000_s3146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7</w:t>
                    </w:r>
                  </w:p>
                </w:txbxContent>
              </v:textbox>
            </v:oval>
            <v:oval id="_x0000_s3147" style="position:absolute;left:7116;top:10333;width:285;height:320" fillcolor="#eaf1dd [662]" strokecolor="#17365d [2415]">
              <v:shadow on="t"/>
              <v:textbox style="mso-next-textbox:#_x0000_s3147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3148" style="position:absolute;left:7419;top:10263;width:520;height:462" fillcolor="#eaf1dd [662]" strokecolor="#17365d [2415]">
              <v:shadow on="t"/>
              <v:textbox style="mso-next-textbox:#_x0000_s3148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10</w:t>
                    </w:r>
                  </w:p>
                </w:txbxContent>
              </v:textbox>
            </v:oval>
            <v:oval id="_x0000_s3149" style="position:absolute;left:6990;top:10886;width:520;height:462" fillcolor="#eaf1dd [662]" strokecolor="#17365d [2415]">
              <v:shadow on="t"/>
              <v:textbox style="mso-next-textbox:#_x0000_s3149" inset="0,0,0,0">
                <w:txbxContent>
                  <w:p w:rsidR="00350A3A" w:rsidRPr="00E879BA" w:rsidRDefault="00350A3A" w:rsidP="00350A3A"/>
                </w:txbxContent>
              </v:textbox>
            </v:oval>
            <v:shape id="_x0000_s3150" type="#_x0000_t32" style="position:absolute;left:6531;top:10062;width:168;height:192" o:connectortype="straight" strokecolor="#17365d [2415]">
              <v:shadow on="t"/>
            </v:shape>
            <v:shape id="_x0000_s3151" type="#_x0000_t32" style="position:absolute;left:6972;top:10062;width:144;height:192;flip:x" o:connectortype="straight" strokecolor="#17365d [2415]">
              <v:shadow on="t"/>
            </v:shape>
            <v:shape id="_x0000_s3152" type="#_x0000_t32" style="position:absolute;left:7380;top:10062;width:168;height:192" o:connectortype="straight" strokecolor="#17365d [2415]">
              <v:shadow on="t"/>
            </v:shape>
            <v:shape id="_x0000_s3153" type="#_x0000_t32" style="position:absolute;left:7821;top:10062;width:144;height:192;flip:x" o:connectortype="straight" strokecolor="#17365d [2415]">
              <v:shadow on="t"/>
            </v:shape>
            <v:shape id="_x0000_s3154" type="#_x0000_t32" style="position:absolute;left:6978;top:10694;width:168;height:192" o:connectortype="straight" strokecolor="#17365d [2415]">
              <v:shadow on="t"/>
            </v:shape>
            <v:shape id="_x0000_s3155" type="#_x0000_t32" style="position:absolute;left:7419;top:10721;width:144;height:192;flip:x" o:connectortype="straight" strokecolor="#17365d [2415]">
              <v:shadow on="t"/>
            </v:shape>
            <w10:wrap type="none"/>
            <w10:anchorlock/>
          </v:group>
        </w:pict>
      </w:r>
      <w:r w:rsidR="00350A3A">
        <w:rPr>
          <w:rFonts w:ascii="Cambria Math" w:hAnsi="Cambria Math"/>
          <w:sz w:val="28"/>
        </w:rPr>
        <w:tab/>
      </w:r>
      <w:r w:rsidR="00350A3A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3124" style="width:104pt;height:86.95pt;mso-position-horizontal-relative:char;mso-position-vertical-relative:line" coordorigin="6147,9609" coordsize="2212,1739">
            <v:oval id="_x0000_s3125" style="position:absolute;left:6147;top:9609;width:520;height:462" fillcolor="#eaf1dd [662]" strokecolor="#f79646 [3209]">
              <v:shadow on="t"/>
              <v:textbox style="mso-next-textbox:#_x0000_s3125" inset="0,0,0,0">
                <w:txbxContent>
                  <w:p w:rsidR="00350A3A" w:rsidRPr="00A072AF" w:rsidRDefault="00350A3A" w:rsidP="00350A3A"/>
                </w:txbxContent>
              </v:textbox>
            </v:oval>
            <v:oval id="_x0000_s3126" style="position:absolute;left:6687;top:9679;width:285;height:320" fillcolor="#eaf1dd [662]" strokecolor="#f79646 [3209]">
              <v:shadow on="t"/>
              <v:textbox style="mso-next-textbox:#_x0000_s3126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3127" style="position:absolute;left:6990;top:9609;width:520;height:462" fillcolor="#eaf1dd [662]" strokecolor="#f79646 [3209]">
              <v:shadow on="t"/>
              <v:textbox style="mso-next-textbox:#_x0000_s3127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8</w:t>
                    </w:r>
                  </w:p>
                </w:txbxContent>
              </v:textbox>
            </v:oval>
            <v:oval id="_x0000_s3128" style="position:absolute;left:7536;top:9679;width:285;height:320" fillcolor="#eaf1dd [662]" strokecolor="#f79646 [3209]">
              <v:shadow on="t"/>
              <v:textbox style="mso-next-textbox:#_x0000_s3128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3129" style="position:absolute;left:7839;top:9609;width:520;height:462" fillcolor="#eaf1dd [662]" strokecolor="#f79646 [3209]">
              <v:shadow on="t"/>
              <v:textbox style="mso-next-textbox:#_x0000_s3129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</w:t>
                    </w:r>
                  </w:p>
                </w:txbxContent>
              </v:textbox>
            </v:oval>
            <v:oval id="_x0000_s3130" style="position:absolute;left:6576;top:10263;width:520;height:462" fillcolor="#eaf1dd [662]" strokecolor="#f79646 [3209]">
              <v:shadow on="t"/>
              <v:textbox style="mso-next-textbox:#_x0000_s3130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11</w:t>
                    </w:r>
                  </w:p>
                </w:txbxContent>
              </v:textbox>
            </v:oval>
            <v:oval id="_x0000_s3131" style="position:absolute;left:7116;top:10333;width:285;height:320" fillcolor="#eaf1dd [662]" strokecolor="#f79646 [3209]">
              <v:shadow on="t"/>
              <v:textbox style="mso-next-textbox:#_x0000_s3131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3132" style="position:absolute;left:7419;top:10263;width:520;height:462" fillcolor="#eaf1dd [662]" strokecolor="#f79646 [3209]">
              <v:shadow on="t"/>
              <v:textbox style="mso-next-textbox:#_x0000_s3132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sz w:val="28"/>
                      </w:rPr>
                    </w:pPr>
                  </w:p>
                </w:txbxContent>
              </v:textbox>
            </v:oval>
            <v:oval id="_x0000_s3133" style="position:absolute;left:6990;top:10886;width:520;height:462" fillcolor="#eaf1dd [662]" strokecolor="#f79646 [3209]">
              <v:shadow on="t"/>
              <v:textbox style="mso-next-textbox:#_x0000_s3133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sz w:val="28"/>
                      </w:rPr>
                    </w:pPr>
                  </w:p>
                </w:txbxContent>
              </v:textbox>
            </v:oval>
            <v:shape id="_x0000_s3134" type="#_x0000_t32" style="position:absolute;left:6531;top:10062;width:168;height:192" o:connectortype="straight" strokecolor="#f79646 [3209]">
              <v:shadow on="t"/>
            </v:shape>
            <v:shape id="_x0000_s3135" type="#_x0000_t32" style="position:absolute;left:6972;top:10062;width:144;height:192;flip:x" o:connectortype="straight" strokecolor="#f79646 [3209]">
              <v:shadow on="t"/>
            </v:shape>
            <v:shape id="_x0000_s3136" type="#_x0000_t32" style="position:absolute;left:7380;top:10062;width:168;height:192" o:connectortype="straight" strokecolor="#f79646 [3209]">
              <v:shadow on="t"/>
            </v:shape>
            <v:shape id="_x0000_s3137" type="#_x0000_t32" style="position:absolute;left:7821;top:10062;width:144;height:192;flip:x" o:connectortype="straight" strokecolor="#f79646 [3209]">
              <v:shadow on="t"/>
            </v:shape>
            <v:shape id="_x0000_s3138" type="#_x0000_t32" style="position:absolute;left:6978;top:10694;width:168;height:192" o:connectortype="straight" strokecolor="#f79646 [3209]">
              <v:shadow on="t"/>
            </v:shape>
            <v:shape id="_x0000_s3139" type="#_x0000_t32" style="position:absolute;left:7419;top:10721;width:144;height:192;flip:x" o:connectortype="straight" strokecolor="#f79646 [3209]">
              <v:shadow on="t"/>
            </v:shape>
            <w10:wrap type="none"/>
            <w10:anchorlock/>
          </v:group>
        </w:pict>
      </w:r>
    </w:p>
    <w:p w:rsidR="00350A3A" w:rsidRDefault="00350A3A" w:rsidP="00350A3A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bookmarkStart w:id="0" w:name="_GoBack"/>
      <w:bookmarkEnd w:id="0"/>
    </w:p>
    <w:p w:rsidR="00350A3A" w:rsidRDefault="008C24FE" w:rsidP="00350A3A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3108" style="width:101.45pt;height:86.95pt;mso-position-horizontal-relative:char;mso-position-vertical-relative:line" coordorigin="6147,9609" coordsize="2212,1739">
            <v:oval id="_x0000_s3109" style="position:absolute;left:6147;top:9609;width:520;height:462" fillcolor="#eaf1dd [662]" strokecolor="#17365d [2415]">
              <v:shadow on="t"/>
              <v:textbox style="mso-next-textbox:#_x0000_s3109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2</w:t>
                    </w:r>
                  </w:p>
                </w:txbxContent>
              </v:textbox>
            </v:oval>
            <v:oval id="_x0000_s3110" style="position:absolute;left:6687;top:9679;width:285;height:320" fillcolor="#eaf1dd [662]" strokecolor="#17365d [2415]">
              <v:shadow on="t"/>
              <v:textbox style="mso-next-textbox:#_x0000_s3110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3111" style="position:absolute;left:6990;top:9609;width:520;height:462" fillcolor="#eaf1dd [662]" strokecolor="#17365d [2415]">
              <v:shadow on="t"/>
              <v:textbox style="mso-next-textbox:#_x0000_s3111" inset="0,0,0,0">
                <w:txbxContent>
                  <w:p w:rsidR="00350A3A" w:rsidRPr="00A072AF" w:rsidRDefault="00350A3A" w:rsidP="00350A3A"/>
                </w:txbxContent>
              </v:textbox>
            </v:oval>
            <v:oval id="_x0000_s3112" style="position:absolute;left:7536;top:9679;width:285;height:320" fillcolor="#eaf1dd [662]" strokecolor="#17365d [2415]">
              <v:shadow on="t"/>
              <v:textbox style="mso-next-textbox:#_x0000_s3112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3113" style="position:absolute;left:7839;top:9609;width:520;height:462" fillcolor="#eaf1dd [662]" strokecolor="#17365d [2415]">
              <v:shadow on="t"/>
              <v:textbox style="mso-next-textbox:#_x0000_s3113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4</w:t>
                    </w:r>
                  </w:p>
                </w:txbxContent>
              </v:textbox>
            </v:oval>
            <v:oval id="_x0000_s3114" style="position:absolute;left:6576;top:10263;width:520;height:462" fillcolor="#eaf1dd [662]" strokecolor="#17365d [2415]">
              <v:shadow on="t"/>
              <v:textbox style="mso-next-textbox:#_x0000_s3114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9</w:t>
                    </w:r>
                  </w:p>
                </w:txbxContent>
              </v:textbox>
            </v:oval>
            <v:oval id="_x0000_s3115" style="position:absolute;left:7116;top:10333;width:285;height:320" fillcolor="#eaf1dd [662]" strokecolor="#17365d [2415]">
              <v:shadow on="t"/>
              <v:textbox style="mso-next-textbox:#_x0000_s3115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3116" style="position:absolute;left:7419;top:10263;width:520;height:462" fillcolor="#eaf1dd [662]" strokecolor="#17365d [2415]">
              <v:shadow on="t"/>
              <v:textbox style="mso-next-textbox:#_x0000_s3116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11</w:t>
                    </w:r>
                  </w:p>
                </w:txbxContent>
              </v:textbox>
            </v:oval>
            <v:oval id="_x0000_s3117" style="position:absolute;left:6990;top:10886;width:520;height:462" fillcolor="#eaf1dd [662]" strokecolor="#17365d [2415]">
              <v:shadow on="t"/>
              <v:textbox style="mso-next-textbox:#_x0000_s3117" inset="0,0,0,0">
                <w:txbxContent>
                  <w:p w:rsidR="00350A3A" w:rsidRPr="00E879BA" w:rsidRDefault="00350A3A" w:rsidP="00350A3A"/>
                </w:txbxContent>
              </v:textbox>
            </v:oval>
            <v:shape id="_x0000_s3118" type="#_x0000_t32" style="position:absolute;left:6531;top:10062;width:168;height:192" o:connectortype="straight" strokecolor="#17365d [2415]">
              <v:shadow on="t"/>
            </v:shape>
            <v:shape id="_x0000_s3119" type="#_x0000_t32" style="position:absolute;left:6972;top:10062;width:144;height:192;flip:x" o:connectortype="straight" strokecolor="#17365d [2415]">
              <v:shadow on="t"/>
            </v:shape>
            <v:shape id="_x0000_s3120" type="#_x0000_t32" style="position:absolute;left:7380;top:10062;width:168;height:192" o:connectortype="straight" strokecolor="#17365d [2415]">
              <v:shadow on="t"/>
            </v:shape>
            <v:shape id="_x0000_s3121" type="#_x0000_t32" style="position:absolute;left:7821;top:10062;width:144;height:192;flip:x" o:connectortype="straight" strokecolor="#17365d [2415]">
              <v:shadow on="t"/>
            </v:shape>
            <v:shape id="_x0000_s3122" type="#_x0000_t32" style="position:absolute;left:6978;top:10694;width:168;height:192" o:connectortype="straight" strokecolor="#17365d [2415]">
              <v:shadow on="t"/>
            </v:shape>
            <v:shape id="_x0000_s3123" type="#_x0000_t32" style="position:absolute;left:7419;top:10721;width:144;height:192;flip:x" o:connectortype="straight" strokecolor="#17365d [2415]">
              <v:shadow on="t"/>
            </v:shape>
            <w10:wrap type="none"/>
            <w10:anchorlock/>
          </v:group>
        </w:pict>
      </w:r>
      <w:r w:rsidR="00350A3A">
        <w:rPr>
          <w:rFonts w:ascii="Cambria Math" w:hAnsi="Cambria Math"/>
          <w:sz w:val="28"/>
        </w:rPr>
        <w:tab/>
      </w:r>
      <w:r w:rsidR="00350A3A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3092" style="width:104pt;height:86.95pt;mso-position-horizontal-relative:char;mso-position-vertical-relative:line" coordorigin="6147,9609" coordsize="2212,1739">
            <v:oval id="_x0000_s3093" style="position:absolute;left:6147;top:9609;width:520;height:462" fillcolor="#eaf1dd [662]" strokecolor="#938953 [1614]">
              <v:shadow on="t"/>
              <v:textbox style="mso-next-textbox:#_x0000_s3093" inset="0,0,0,0">
                <w:txbxContent>
                  <w:p w:rsidR="00350A3A" w:rsidRPr="00A072AF" w:rsidRDefault="00350A3A" w:rsidP="00350A3A"/>
                </w:txbxContent>
              </v:textbox>
            </v:oval>
            <v:oval id="_x0000_s3094" style="position:absolute;left:6687;top:9679;width:285;height:320" fillcolor="#eaf1dd [662]" strokecolor="#938953 [1614]">
              <v:shadow on="t"/>
              <v:textbox style="mso-next-textbox:#_x0000_s3094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3095" style="position:absolute;left:6990;top:9609;width:520;height:462" fillcolor="#eaf1dd [662]" strokecolor="#938953 [1614]">
              <v:shadow on="t"/>
              <v:textbox style="mso-next-textbox:#_x0000_s3095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7</w:t>
                    </w:r>
                  </w:p>
                </w:txbxContent>
              </v:textbox>
            </v:oval>
            <v:oval id="_x0000_s3096" style="position:absolute;left:7536;top:9679;width:285;height:320" fillcolor="#eaf1dd [662]" strokecolor="#938953 [1614]">
              <v:shadow on="t"/>
              <v:textbox style="mso-next-textbox:#_x0000_s3096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3097" style="position:absolute;left:7839;top:9609;width:520;height:462" fillcolor="#eaf1dd [662]" strokecolor="#938953 [1614]">
              <v:shadow on="t"/>
              <v:textbox style="mso-next-textbox:#_x0000_s3097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3</w:t>
                    </w:r>
                  </w:p>
                </w:txbxContent>
              </v:textbox>
            </v:oval>
            <v:oval id="_x0000_s3098" style="position:absolute;left:6576;top:10263;width:520;height:462" fillcolor="#eaf1dd [662]" strokecolor="#938953 [1614]">
              <v:shadow on="t"/>
              <v:textbox style="mso-next-textbox:#_x0000_s3098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9</w:t>
                    </w:r>
                  </w:p>
                </w:txbxContent>
              </v:textbox>
            </v:oval>
            <v:oval id="_x0000_s3099" style="position:absolute;left:7116;top:10333;width:285;height:320" fillcolor="#eaf1dd [662]" strokecolor="#938953 [1614]">
              <v:shadow on="t"/>
              <v:textbox style="mso-next-textbox:#_x0000_s3099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3100" style="position:absolute;left:7419;top:10263;width:520;height:462" fillcolor="#eaf1dd [662]" strokecolor="#938953 [1614]">
              <v:shadow on="t"/>
              <v:textbox style="mso-next-textbox:#_x0000_s3100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sz w:val="28"/>
                      </w:rPr>
                    </w:pPr>
                  </w:p>
                </w:txbxContent>
              </v:textbox>
            </v:oval>
            <v:oval id="_x0000_s3101" style="position:absolute;left:6990;top:10886;width:520;height:462" fillcolor="#eaf1dd [662]" strokecolor="#938953 [1614]">
              <v:shadow on="t"/>
              <v:textbox style="mso-next-textbox:#_x0000_s3101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sz w:val="28"/>
                      </w:rPr>
                    </w:pPr>
                  </w:p>
                </w:txbxContent>
              </v:textbox>
            </v:oval>
            <v:shape id="_x0000_s3102" type="#_x0000_t32" style="position:absolute;left:6531;top:10062;width:168;height:192" o:connectortype="straight" strokecolor="#938953 [1614]">
              <v:shadow on="t"/>
            </v:shape>
            <v:shape id="_x0000_s3103" type="#_x0000_t32" style="position:absolute;left:6972;top:10062;width:144;height:192;flip:x" o:connectortype="straight" strokecolor="#938953 [1614]">
              <v:shadow on="t"/>
            </v:shape>
            <v:shape id="_x0000_s3104" type="#_x0000_t32" style="position:absolute;left:7380;top:10062;width:168;height:192" o:connectortype="straight" strokecolor="#938953 [1614]">
              <v:shadow on="t"/>
            </v:shape>
            <v:shape id="_x0000_s3105" type="#_x0000_t32" style="position:absolute;left:7821;top:10062;width:144;height:192;flip:x" o:connectortype="straight" strokecolor="#938953 [1614]">
              <v:shadow on="t"/>
            </v:shape>
            <v:shape id="_x0000_s3106" type="#_x0000_t32" style="position:absolute;left:6978;top:10694;width:168;height:192" o:connectortype="straight" strokecolor="#938953 [1614]">
              <v:shadow on="t"/>
            </v:shape>
            <v:shape id="_x0000_s3107" type="#_x0000_t32" style="position:absolute;left:7419;top:10721;width:144;height:192;flip:x" o:connectortype="straight" strokecolor="#938953 [1614]">
              <v:shadow on="t"/>
            </v:shape>
            <w10:wrap type="none"/>
            <w10:anchorlock/>
          </v:group>
        </w:pict>
      </w:r>
    </w:p>
    <w:p w:rsidR="00350A3A" w:rsidRDefault="00350A3A" w:rsidP="00350A3A">
      <w:pPr>
        <w:pStyle w:val="AralkYok"/>
        <w:rPr>
          <w:rFonts w:ascii="Cambria Math" w:hAnsi="Cambria Math"/>
          <w:sz w:val="28"/>
        </w:rPr>
      </w:pPr>
    </w:p>
    <w:p w:rsidR="00350A3A" w:rsidRDefault="008C24FE" w:rsidP="00350A3A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3076" style="width:101.45pt;height:86.95pt;mso-position-horizontal-relative:char;mso-position-vertical-relative:line" coordorigin="6147,9609" coordsize="2212,1739">
            <v:oval id="_x0000_s3077" style="position:absolute;left:6147;top:9609;width:520;height:462" fillcolor="#eaf1dd [662]" strokecolor="#ffc000">
              <v:shadow on="t"/>
              <v:textbox style="mso-next-textbox:#_x0000_s3077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3</w:t>
                    </w:r>
                  </w:p>
                </w:txbxContent>
              </v:textbox>
            </v:oval>
            <v:oval id="_x0000_s3078" style="position:absolute;left:6687;top:9679;width:285;height:320" fillcolor="#eaf1dd [662]" strokecolor="#ffc000">
              <v:shadow on="t"/>
              <v:textbox style="mso-next-textbox:#_x0000_s3078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3079" style="position:absolute;left:6990;top:9609;width:520;height:462" fillcolor="#eaf1dd [662]" strokecolor="#ffc000">
              <v:shadow on="t"/>
              <v:textbox style="mso-next-textbox:#_x0000_s3079" inset="0,0,0,0">
                <w:txbxContent>
                  <w:p w:rsidR="00350A3A" w:rsidRPr="00A072AF" w:rsidRDefault="00350A3A" w:rsidP="00350A3A"/>
                </w:txbxContent>
              </v:textbox>
            </v:oval>
            <v:oval id="_x0000_s3080" style="position:absolute;left:7536;top:9679;width:285;height:320" fillcolor="#eaf1dd [662]" strokecolor="#ffc000">
              <v:shadow on="t"/>
              <v:textbox style="mso-next-textbox:#_x0000_s3080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3081" style="position:absolute;left:7839;top:9609;width:520;height:462" fillcolor="#eaf1dd [662]" strokecolor="#ffc000">
              <v:shadow on="t"/>
              <v:textbox style="mso-next-textbox:#_x0000_s3081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2</w:t>
                    </w:r>
                  </w:p>
                </w:txbxContent>
              </v:textbox>
            </v:oval>
            <v:oval id="_x0000_s3082" style="position:absolute;left:6576;top:10263;width:520;height:462" fillcolor="#eaf1dd [662]" strokecolor="#ffc000">
              <v:shadow on="t"/>
              <v:textbox style="mso-next-textbox:#_x0000_s3082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9</w:t>
                    </w:r>
                  </w:p>
                </w:txbxContent>
              </v:textbox>
            </v:oval>
            <v:oval id="_x0000_s3083" style="position:absolute;left:7116;top:10333;width:285;height:320" fillcolor="#eaf1dd [662]" strokecolor="#ffc000">
              <v:shadow on="t"/>
              <v:textbox style="mso-next-textbox:#_x0000_s3083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3084" style="position:absolute;left:7419;top:10263;width:520;height:462" fillcolor="#eaf1dd [662]" strokecolor="#ffc000">
              <v:shadow on="t"/>
              <v:textbox style="mso-next-textbox:#_x0000_s3084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8</w:t>
                    </w:r>
                  </w:p>
                </w:txbxContent>
              </v:textbox>
            </v:oval>
            <v:oval id="_x0000_s3085" style="position:absolute;left:6990;top:10886;width:520;height:462" fillcolor="#eaf1dd [662]" strokecolor="#ffc000">
              <v:shadow on="t"/>
              <v:textbox style="mso-next-textbox:#_x0000_s3085" inset="0,0,0,0">
                <w:txbxContent>
                  <w:p w:rsidR="00350A3A" w:rsidRPr="00E879BA" w:rsidRDefault="00350A3A" w:rsidP="00350A3A"/>
                </w:txbxContent>
              </v:textbox>
            </v:oval>
            <v:shape id="_x0000_s3086" type="#_x0000_t32" style="position:absolute;left:6531;top:10062;width:168;height:192" o:connectortype="straight" strokecolor="#ffc000">
              <v:shadow on="t"/>
            </v:shape>
            <v:shape id="_x0000_s3087" type="#_x0000_t32" style="position:absolute;left:6972;top:10062;width:144;height:192;flip:x" o:connectortype="straight" strokecolor="#ffc000">
              <v:shadow on="t"/>
            </v:shape>
            <v:shape id="_x0000_s3088" type="#_x0000_t32" style="position:absolute;left:7380;top:10062;width:168;height:192" o:connectortype="straight" strokecolor="#ffc000">
              <v:shadow on="t"/>
            </v:shape>
            <v:shape id="_x0000_s3089" type="#_x0000_t32" style="position:absolute;left:7821;top:10062;width:144;height:192;flip:x" o:connectortype="straight" strokecolor="#ffc000">
              <v:shadow on="t"/>
            </v:shape>
            <v:shape id="_x0000_s3090" type="#_x0000_t32" style="position:absolute;left:6978;top:10694;width:168;height:192" o:connectortype="straight" strokecolor="#ffc000">
              <v:shadow on="t"/>
            </v:shape>
            <v:shape id="_x0000_s3091" type="#_x0000_t32" style="position:absolute;left:7419;top:10721;width:144;height:192;flip:x" o:connectortype="straight" strokecolor="#ffc000">
              <v:shadow on="t"/>
            </v:shape>
            <w10:wrap type="none"/>
            <w10:anchorlock/>
          </v:group>
        </w:pict>
      </w:r>
      <w:r w:rsidR="00350A3A">
        <w:rPr>
          <w:rFonts w:ascii="Cambria Math" w:hAnsi="Cambria Math"/>
          <w:sz w:val="28"/>
        </w:rPr>
        <w:tab/>
      </w:r>
      <w:r w:rsidR="00350A3A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2036" style="width:104pt;height:86.95pt;mso-position-horizontal-relative:char;mso-position-vertical-relative:line" coordorigin="6147,9609" coordsize="2212,1739">
            <v:oval id="_x0000_s2037" style="position:absolute;left:6147;top:9609;width:520;height:462" fillcolor="#eaf1dd [662]" strokecolor="#943634 [2405]">
              <v:shadow on="t"/>
              <v:textbox style="mso-next-textbox:#_x0000_s2037" inset="0,0,0,0">
                <w:txbxContent>
                  <w:p w:rsidR="00350A3A" w:rsidRPr="00A072AF" w:rsidRDefault="00350A3A" w:rsidP="00350A3A"/>
                </w:txbxContent>
              </v:textbox>
            </v:oval>
            <v:oval id="_x0000_s2038" style="position:absolute;left:6687;top:9679;width:285;height:320" fillcolor="#eaf1dd [662]" strokecolor="#943634 [2405]">
              <v:shadow on="t"/>
              <v:textbox style="mso-next-textbox:#_x0000_s2038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2039" style="position:absolute;left:6990;top:9609;width:520;height:462" fillcolor="#eaf1dd [662]" strokecolor="#943634 [2405]">
              <v:shadow on="t"/>
              <v:textbox style="mso-next-textbox:#_x0000_s2039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4</w:t>
                    </w:r>
                  </w:p>
                </w:txbxContent>
              </v:textbox>
            </v:oval>
            <v:oval id="_x0000_s2040" style="position:absolute;left:7536;top:9679;width:285;height:320" fillcolor="#eaf1dd [662]" strokecolor="#943634 [2405]">
              <v:shadow on="t"/>
              <v:textbox style="mso-next-textbox:#_x0000_s2040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2041" style="position:absolute;left:7839;top:9609;width:520;height:462" fillcolor="#eaf1dd [662]" strokecolor="#943634 [2405]">
              <v:shadow on="t"/>
              <v:textbox style="mso-next-textbox:#_x0000_s2041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8</w:t>
                    </w:r>
                  </w:p>
                </w:txbxContent>
              </v:textbox>
            </v:oval>
            <v:oval id="_x0000_s2042" style="position:absolute;left:6576;top:10263;width:520;height:462" fillcolor="#eaf1dd [662]" strokecolor="#943634 [2405]">
              <v:shadow on="t"/>
              <v:textbox style="mso-next-textbox:#_x0000_s2042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6</w:t>
                    </w:r>
                  </w:p>
                </w:txbxContent>
              </v:textbox>
            </v:oval>
            <v:oval id="_x0000_s2043" style="position:absolute;left:7116;top:10333;width:285;height:320" fillcolor="#eaf1dd [662]" strokecolor="#943634 [2405]">
              <v:shadow on="t"/>
              <v:textbox style="mso-next-textbox:#_x0000_s2043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2044" style="position:absolute;left:7419;top:10263;width:520;height:462" fillcolor="#eaf1dd [662]" strokecolor="#943634 [2405]">
              <v:shadow on="t"/>
              <v:textbox style="mso-next-textbox:#_x0000_s2044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sz w:val="28"/>
                      </w:rPr>
                    </w:pPr>
                  </w:p>
                </w:txbxContent>
              </v:textbox>
            </v:oval>
            <v:oval id="_x0000_s2045" style="position:absolute;left:6990;top:10886;width:520;height:462" fillcolor="#eaf1dd [662]" strokecolor="#943634 [2405]">
              <v:shadow on="t"/>
              <v:textbox style="mso-next-textbox:#_x0000_s2045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sz w:val="28"/>
                      </w:rPr>
                    </w:pPr>
                  </w:p>
                </w:txbxContent>
              </v:textbox>
            </v:oval>
            <v:shape id="_x0000_s2046" type="#_x0000_t32" style="position:absolute;left:6531;top:10062;width:168;height:192" o:connectortype="straight" strokecolor="#943634 [2405]">
              <v:shadow on="t"/>
            </v:shape>
            <v:shape id="_x0000_s2047" type="#_x0000_t32" style="position:absolute;left:6972;top:10062;width:144;height:192;flip:x" o:connectortype="straight" strokecolor="#943634 [2405]">
              <v:shadow on="t"/>
            </v:shape>
            <v:shape id="_x0000_s3072" type="#_x0000_t32" style="position:absolute;left:7380;top:10062;width:168;height:192" o:connectortype="straight" strokecolor="#943634 [2405]">
              <v:shadow on="t"/>
            </v:shape>
            <v:shape id="_x0000_s3073" type="#_x0000_t32" style="position:absolute;left:7821;top:10062;width:144;height:192;flip:x" o:connectortype="straight" strokecolor="#943634 [2405]">
              <v:shadow on="t"/>
            </v:shape>
            <v:shape id="_x0000_s3074" type="#_x0000_t32" style="position:absolute;left:6978;top:10694;width:168;height:192" o:connectortype="straight" strokecolor="#943634 [2405]">
              <v:shadow on="t"/>
            </v:shape>
            <v:shape id="_x0000_s3075" type="#_x0000_t32" style="position:absolute;left:7419;top:10721;width:144;height:192;flip:x" o:connectortype="straight" strokecolor="#943634 [2405]">
              <v:shadow on="t"/>
            </v:shape>
            <w10:wrap type="none"/>
            <w10:anchorlock/>
          </v:group>
        </w:pict>
      </w:r>
    </w:p>
    <w:p w:rsidR="00350A3A" w:rsidRDefault="00350A3A" w:rsidP="00350A3A">
      <w:pPr>
        <w:pStyle w:val="AralkYok"/>
        <w:rPr>
          <w:rFonts w:ascii="Cambria Math" w:hAnsi="Cambria Math"/>
          <w:sz w:val="28"/>
        </w:rPr>
      </w:pPr>
    </w:p>
    <w:p w:rsidR="00D1569C" w:rsidRPr="0063432C" w:rsidRDefault="008C24FE" w:rsidP="0063432C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2020" style="width:101.45pt;height:86.95pt;mso-position-horizontal-relative:char;mso-position-vertical-relative:line" coordorigin="6147,9609" coordsize="2212,1739">
            <v:oval id="_x0000_s2021" style="position:absolute;left:6147;top:9609;width:520;height:462" fillcolor="#eaf1dd [662]" strokecolor="#4e6128 [1606]">
              <v:shadow on="t"/>
              <v:textbox style="mso-next-textbox:#_x0000_s2021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6</w:t>
                    </w:r>
                  </w:p>
                </w:txbxContent>
              </v:textbox>
            </v:oval>
            <v:oval id="_x0000_s2022" style="position:absolute;left:6687;top:9679;width:285;height:320" fillcolor="#eaf1dd [662]" strokecolor="#4e6128 [1606]">
              <v:shadow on="t"/>
              <v:textbox style="mso-next-textbox:#_x0000_s2022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2023" style="position:absolute;left:6990;top:9609;width:520;height:462" fillcolor="#eaf1dd [662]" strokecolor="#4e6128 [1606]">
              <v:shadow on="t"/>
              <v:textbox style="mso-next-textbox:#_x0000_s2023" inset="0,0,0,0">
                <w:txbxContent>
                  <w:p w:rsidR="00350A3A" w:rsidRPr="00A072AF" w:rsidRDefault="00350A3A" w:rsidP="00350A3A"/>
                </w:txbxContent>
              </v:textbox>
            </v:oval>
            <v:oval id="_x0000_s2024" style="position:absolute;left:7536;top:9679;width:285;height:320" fillcolor="#eaf1dd [662]" strokecolor="#4e6128 [1606]">
              <v:shadow on="t"/>
              <v:textbox style="mso-next-textbox:#_x0000_s2024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2025" style="position:absolute;left:7839;top:9609;width:520;height:462" fillcolor="#eaf1dd [662]" strokecolor="#4e6128 [1606]">
              <v:shadow on="t"/>
              <v:textbox style="mso-next-textbox:#_x0000_s2025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2</w:t>
                    </w:r>
                  </w:p>
                </w:txbxContent>
              </v:textbox>
            </v:oval>
            <v:oval id="_x0000_s2026" style="position:absolute;left:6576;top:10263;width:520;height:462" fillcolor="#eaf1dd [662]" strokecolor="#4e6128 [1606]">
              <v:shadow on="t"/>
              <v:textbox style="mso-next-textbox:#_x0000_s2026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11</w:t>
                    </w:r>
                  </w:p>
                </w:txbxContent>
              </v:textbox>
            </v:oval>
            <v:oval id="_x0000_s2027" style="position:absolute;left:7116;top:10333;width:285;height:320" fillcolor="#eaf1dd [662]" strokecolor="#4e6128 [1606]">
              <v:shadow on="t"/>
              <v:textbox style="mso-next-textbox:#_x0000_s2027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2028" style="position:absolute;left:7419;top:10263;width:520;height:462" fillcolor="#eaf1dd [662]" strokecolor="#4e6128 [1606]">
              <v:shadow on="t"/>
              <v:textbox style="mso-next-textbox:#_x0000_s2028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7</w:t>
                    </w:r>
                  </w:p>
                </w:txbxContent>
              </v:textbox>
            </v:oval>
            <v:oval id="_x0000_s2029" style="position:absolute;left:6990;top:10886;width:520;height:462" fillcolor="#eaf1dd [662]" strokecolor="#4e6128 [1606]">
              <v:shadow on="t"/>
              <v:textbox style="mso-next-textbox:#_x0000_s2029" inset="0,0,0,0">
                <w:txbxContent>
                  <w:p w:rsidR="00350A3A" w:rsidRPr="00E879BA" w:rsidRDefault="00350A3A" w:rsidP="00350A3A"/>
                </w:txbxContent>
              </v:textbox>
            </v:oval>
            <v:shape id="_x0000_s2030" type="#_x0000_t32" style="position:absolute;left:6531;top:10062;width:168;height:192" o:connectortype="straight" strokecolor="#4e6128 [1606]">
              <v:shadow on="t"/>
            </v:shape>
            <v:shape id="_x0000_s2031" type="#_x0000_t32" style="position:absolute;left:6972;top:10062;width:144;height:192;flip:x" o:connectortype="straight" strokecolor="#4e6128 [1606]">
              <v:shadow on="t"/>
            </v:shape>
            <v:shape id="_x0000_s2032" type="#_x0000_t32" style="position:absolute;left:7380;top:10062;width:168;height:192" o:connectortype="straight" strokecolor="#4e6128 [1606]">
              <v:shadow on="t"/>
            </v:shape>
            <v:shape id="_x0000_s2033" type="#_x0000_t32" style="position:absolute;left:7821;top:10062;width:144;height:192;flip:x" o:connectortype="straight" strokecolor="#4e6128 [1606]">
              <v:shadow on="t"/>
            </v:shape>
            <v:shape id="_x0000_s2034" type="#_x0000_t32" style="position:absolute;left:6978;top:10694;width:168;height:192" o:connectortype="straight" strokecolor="#4e6128 [1606]">
              <v:shadow on="t"/>
            </v:shape>
            <v:shape id="_x0000_s2035" type="#_x0000_t32" style="position:absolute;left:7419;top:10721;width:144;height:192;flip:x" o:connectortype="straight" strokecolor="#4e6128 [1606]">
              <v:shadow on="t"/>
            </v:shape>
            <w10:wrap type="none"/>
            <w10:anchorlock/>
          </v:group>
        </w:pict>
      </w:r>
      <w:r w:rsidR="00350A3A">
        <w:rPr>
          <w:rFonts w:ascii="Cambria Math" w:hAnsi="Cambria Math"/>
          <w:sz w:val="28"/>
        </w:rPr>
        <w:tab/>
      </w:r>
      <w:r w:rsidR="00350A3A"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group id="_x0000_s2004" style="width:104pt;height:86.95pt;mso-position-horizontal-relative:char;mso-position-vertical-relative:line" coordorigin="6147,9609" coordsize="2212,1739">
            <v:oval id="_x0000_s2005" style="position:absolute;left:6147;top:9609;width:520;height:462" fillcolor="#eaf1dd [662]" strokecolor="#7f7f7f [1612]">
              <v:shadow on="t"/>
              <v:textbox style="mso-next-textbox:#_x0000_s2005" inset="0,0,0,0">
                <w:txbxContent>
                  <w:p w:rsidR="00350A3A" w:rsidRPr="00A072AF" w:rsidRDefault="00350A3A" w:rsidP="00350A3A"/>
                </w:txbxContent>
              </v:textbox>
            </v:oval>
            <v:oval id="_x0000_s2006" style="position:absolute;left:6687;top:9679;width:285;height:320" fillcolor="#eaf1dd [662]" strokecolor="#7f7f7f [1612]">
              <v:shadow on="t"/>
              <v:textbox style="mso-next-textbox:#_x0000_s2006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2007" style="position:absolute;left:6990;top:9609;width:520;height:462" fillcolor="#eaf1dd [662]" strokecolor="#7f7f7f [1612]">
              <v:shadow on="t"/>
              <v:textbox style="mso-next-textbox:#_x0000_s2007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3</w:t>
                    </w:r>
                  </w:p>
                </w:txbxContent>
              </v:textbox>
            </v:oval>
            <v:oval id="_x0000_s2008" style="position:absolute;left:7536;top:9679;width:285;height:320" fillcolor="#eaf1dd [662]" strokecolor="#7f7f7f [1612]">
              <v:shadow on="t"/>
              <v:textbox style="mso-next-textbox:#_x0000_s2008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2009" style="position:absolute;left:7839;top:9609;width:520;height:462" fillcolor="#eaf1dd [662]" strokecolor="#7f7f7f [1612]">
              <v:shadow on="t"/>
              <v:textbox style="mso-next-textbox:#_x0000_s2009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6</w:t>
                    </w:r>
                  </w:p>
                </w:txbxContent>
              </v:textbox>
            </v:oval>
            <v:oval id="_x0000_s2010" style="position:absolute;left:6576;top:10263;width:520;height:462" fillcolor="#eaf1dd [662]" strokecolor="#7f7f7f [1612]">
              <v:shadow on="t"/>
              <v:textbox style="mso-next-textbox:#_x0000_s2010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10</w:t>
                    </w:r>
                  </w:p>
                </w:txbxContent>
              </v:textbox>
            </v:oval>
            <v:oval id="_x0000_s2011" style="position:absolute;left:7116;top:10333;width:285;height:320" fillcolor="#eaf1dd [662]" strokecolor="#7f7f7f [1612]">
              <v:shadow on="t"/>
              <v:textbox style="mso-next-textbox:#_x0000_s2011" inset="0,0,0,0">
                <w:txbxContent>
                  <w:p w:rsidR="00350A3A" w:rsidRPr="003A2EBD" w:rsidRDefault="00350A3A" w:rsidP="00350A3A">
                    <w:pPr>
                      <w:pStyle w:val="AralkYok"/>
                      <w:jc w:val="center"/>
                    </w:pPr>
                    <w:r w:rsidRPr="003A2EBD">
                      <w:t>+</w:t>
                    </w:r>
                  </w:p>
                </w:txbxContent>
              </v:textbox>
            </v:oval>
            <v:oval id="_x0000_s2012" style="position:absolute;left:7419;top:10263;width:520;height:462" fillcolor="#eaf1dd [662]" strokecolor="#7f7f7f [1612]">
              <v:shadow on="t"/>
              <v:textbox style="mso-next-textbox:#_x0000_s2012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rFonts w:ascii="Cambria Math" w:hAnsi="Cambria Math"/>
                        <w:sz w:val="28"/>
                      </w:rPr>
                    </w:pPr>
                  </w:p>
                </w:txbxContent>
              </v:textbox>
            </v:oval>
            <v:oval id="_x0000_s2013" style="position:absolute;left:6990;top:10886;width:520;height:462" fillcolor="#eaf1dd [662]" strokecolor="#7f7f7f [1612]">
              <v:shadow on="t"/>
              <v:textbox style="mso-next-textbox:#_x0000_s2013" inset="0,0,0,0">
                <w:txbxContent>
                  <w:p w:rsidR="00350A3A" w:rsidRPr="00A072AF" w:rsidRDefault="00350A3A" w:rsidP="00350A3A">
                    <w:pPr>
                      <w:pStyle w:val="AralkYok"/>
                      <w:jc w:val="center"/>
                      <w:rPr>
                        <w:sz w:val="28"/>
                      </w:rPr>
                    </w:pPr>
                  </w:p>
                </w:txbxContent>
              </v:textbox>
            </v:oval>
            <v:shape id="_x0000_s2014" type="#_x0000_t32" style="position:absolute;left:6531;top:10062;width:168;height:192" o:connectortype="straight" strokecolor="#7f7f7f [1612]">
              <v:shadow on="t"/>
            </v:shape>
            <v:shape id="_x0000_s2015" type="#_x0000_t32" style="position:absolute;left:6972;top:10062;width:144;height:192;flip:x" o:connectortype="straight" strokecolor="#7f7f7f [1612]">
              <v:shadow on="t"/>
            </v:shape>
            <v:shape id="_x0000_s2016" type="#_x0000_t32" style="position:absolute;left:7380;top:10062;width:168;height:192" o:connectortype="straight" strokecolor="#7f7f7f [1612]">
              <v:shadow on="t"/>
            </v:shape>
            <v:shape id="_x0000_s2017" type="#_x0000_t32" style="position:absolute;left:7821;top:10062;width:144;height:192;flip:x" o:connectortype="straight" strokecolor="#7f7f7f [1612]">
              <v:shadow on="t"/>
            </v:shape>
            <v:shape id="_x0000_s2018" type="#_x0000_t32" style="position:absolute;left:6978;top:10694;width:168;height:192" o:connectortype="straight" strokecolor="#7f7f7f [1612]">
              <v:shadow on="t"/>
            </v:shape>
            <v:shape id="_x0000_s2019" type="#_x0000_t32" style="position:absolute;left:7419;top:10721;width:144;height:192;flip:x" o:connectortype="straight" strokecolor="#7f7f7f [1612]">
              <v:shadow on="t"/>
            </v:shape>
            <w10:wrap type="none"/>
            <w10:anchorlock/>
          </v:group>
        </w:pict>
      </w:r>
    </w:p>
    <w:sectPr w:rsidR="00D1569C" w:rsidRPr="0063432C" w:rsidSect="006A1596">
      <w:headerReference w:type="default" r:id="rId8"/>
      <w:footerReference w:type="default" r:id="rId9"/>
      <w:type w:val="continuous"/>
      <w:pgSz w:w="11906" w:h="16838"/>
      <w:pgMar w:top="539" w:right="680" w:bottom="426" w:left="720" w:header="283" w:footer="283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4FE" w:rsidRDefault="008C24FE" w:rsidP="001A3CA1">
      <w:r>
        <w:separator/>
      </w:r>
    </w:p>
  </w:endnote>
  <w:endnote w:type="continuationSeparator" w:id="0">
    <w:p w:rsidR="008C24FE" w:rsidRDefault="008C24FE" w:rsidP="001A3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2AF" w:rsidRPr="00173EE7" w:rsidRDefault="008C24FE" w:rsidP="000C600E">
    <w:pPr>
      <w:pStyle w:val="AralkYok"/>
      <w:rPr>
        <w:rFonts w:asciiTheme="majorHAnsi" w:hAnsiTheme="majorHAnsi"/>
        <w:b/>
        <w:color w:val="0000FF"/>
        <w:sz w:val="14"/>
      </w:rPr>
    </w:pPr>
    <w:r>
      <w:rPr>
        <w:rFonts w:asciiTheme="majorHAnsi" w:hAnsiTheme="majorHAnsi"/>
        <w:noProof/>
        <w:color w:val="0000FF"/>
        <w:sz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5" o:spid="_x0000_s2049" type="#_x0000_t32" style="position:absolute;margin-left:-5.85pt;margin-top:-.15pt;width:542.5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00,-1,-1200" strokecolor="blue" strokeweight="1pt"/>
      </w:pict>
    </w:r>
    <w:r w:rsidR="00A072AF" w:rsidRPr="000C600E">
      <w:rPr>
        <w:rFonts w:ascii="Segoe UI Symbol" w:hAnsi="Segoe UI Symbol"/>
        <w:b/>
        <w:color w:val="C00000"/>
        <w:sz w:val="16"/>
        <w:szCs w:val="16"/>
      </w:rPr>
      <w:t xml:space="preserve">📖 </w:t>
    </w:r>
    <w:r w:rsidR="00A072AF" w:rsidRPr="000C600E">
      <w:rPr>
        <w:rFonts w:ascii="Cambria Math" w:hAnsi="Cambria Math"/>
        <w:b/>
        <w:color w:val="C00000"/>
        <w:sz w:val="16"/>
        <w:szCs w:val="16"/>
      </w:rPr>
      <w:t>⇨</w:t>
    </w:r>
    <w:r w:rsidR="00A072AF" w:rsidRPr="000C600E">
      <w:rPr>
        <w:rFonts w:asciiTheme="majorHAnsi" w:hAnsiTheme="majorHAnsi"/>
        <w:b/>
        <w:color w:val="C00000"/>
        <w:sz w:val="16"/>
        <w:szCs w:val="16"/>
      </w:rPr>
      <w:t xml:space="preserve">Oku </w:t>
    </w:r>
    <w:r w:rsidR="00A072AF"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="00A072AF" w:rsidRPr="000C600E">
      <w:rPr>
        <w:rFonts w:ascii="Segoe UI Symbol" w:hAnsi="Segoe UI Symbol"/>
        <w:b/>
        <w:color w:val="C00000"/>
        <w:sz w:val="16"/>
        <w:szCs w:val="16"/>
      </w:rPr>
      <w:tab/>
    </w:r>
    <w:r w:rsidR="00A072AF">
      <w:rPr>
        <w:rFonts w:ascii="Segoe UI Symbol" w:hAnsi="Segoe UI Symbol"/>
        <w:b/>
        <w:color w:val="C00000"/>
        <w:sz w:val="16"/>
        <w:szCs w:val="16"/>
      </w:rPr>
      <w:t></w:t>
    </w:r>
    <w:r w:rsidR="00A072AF" w:rsidRPr="000C600E">
      <w:rPr>
        <w:rFonts w:ascii="Cambria Math" w:hAnsi="Cambria Math"/>
        <w:b/>
        <w:color w:val="C00000"/>
        <w:sz w:val="16"/>
        <w:szCs w:val="16"/>
      </w:rPr>
      <w:t>⇨</w:t>
    </w:r>
    <w:r w:rsidR="00A072AF" w:rsidRPr="000C600E">
      <w:rPr>
        <w:rFonts w:asciiTheme="majorHAnsi" w:hAnsiTheme="majorHAnsi"/>
        <w:b/>
        <w:color w:val="C00000"/>
        <w:sz w:val="16"/>
        <w:szCs w:val="16"/>
      </w:rPr>
      <w:t>Yaz</w:t>
    </w:r>
    <w:r w:rsidR="00A072AF"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="00A072AF" w:rsidRPr="000C600E">
      <w:rPr>
        <w:rFonts w:ascii="Segoe UI Symbol" w:hAnsi="Segoe UI Symbol"/>
        <w:b/>
        <w:color w:val="C00000"/>
        <w:sz w:val="16"/>
        <w:szCs w:val="16"/>
      </w:rPr>
      <w:tab/>
    </w:r>
    <w:r w:rsidR="00A072AF" w:rsidRPr="000C600E">
      <w:rPr>
        <w:rFonts w:ascii="Segoe UI Symbol" w:hAnsi="Segoe UI Symbol"/>
        <w:b/>
        <w:color w:val="C00000"/>
        <w:sz w:val="16"/>
        <w:szCs w:val="16"/>
      </w:rPr>
      <w:tab/>
    </w:r>
    <w:r w:rsidR="00A072AF" w:rsidRPr="006A1596">
      <w:rPr>
        <w:rFonts w:ascii="Segoe UI Symbol" w:hAnsi="Segoe UI Symbol"/>
        <w:b/>
        <w:color w:val="C00000"/>
        <w:szCs w:val="16"/>
      </w:rPr>
      <w:sym w:font="Wingdings 2" w:char="F023"/>
    </w:r>
    <w:r w:rsidR="00A072AF"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="00A072AF" w:rsidRPr="000C600E">
      <w:rPr>
        <w:rFonts w:ascii="Cambria Math" w:hAnsi="Cambria Math"/>
        <w:b/>
        <w:color w:val="C00000"/>
        <w:sz w:val="16"/>
        <w:szCs w:val="16"/>
      </w:rPr>
      <w:t>⇨</w:t>
    </w:r>
    <w:r w:rsidR="00A072AF" w:rsidRPr="000C600E">
      <w:rPr>
        <w:rFonts w:asciiTheme="majorHAnsi" w:hAnsiTheme="majorHAnsi"/>
        <w:b/>
        <w:color w:val="C00000"/>
        <w:sz w:val="16"/>
        <w:szCs w:val="16"/>
      </w:rPr>
      <w:t>Boya</w:t>
    </w:r>
    <w:r w:rsidR="00A072AF">
      <w:rPr>
        <w:rFonts w:ascii="Segoe UI Symbol" w:hAnsi="Segoe UI Symbol"/>
        <w:sz w:val="36"/>
      </w:rPr>
      <w:t xml:space="preserve"> </w:t>
    </w:r>
    <w:r w:rsidR="00A072AF">
      <w:rPr>
        <w:rFonts w:ascii="Segoe UI Symbol" w:hAnsi="Segoe UI Symbol"/>
        <w:sz w:val="36"/>
      </w:rPr>
      <w:tab/>
    </w:r>
    <w:r w:rsidR="00A072AF" w:rsidRPr="00173EE7">
      <w:rPr>
        <w:rFonts w:ascii="Segoe UI Symbol" w:hAnsi="Segoe UI Symbol"/>
        <w:noProof/>
        <w:color w:val="0000FF"/>
        <w:sz w:val="12"/>
      </w:rPr>
      <w:t></w:t>
    </w:r>
    <w:r>
      <w:rPr>
        <w:rFonts w:asciiTheme="majorHAnsi" w:hAnsiTheme="majorHAnsi"/>
        <w:noProof/>
        <w:color w:val="0000FF"/>
        <w:sz w:val="20"/>
      </w:rPr>
      <w:pict>
        <v:shape id="AutoShape 7" o:spid="_x0000_s2109" type="#_x0000_t32" style="position:absolute;margin-left:535.35pt;margin-top:-365.15pt;width:.05pt;height:356.25pt;z-index:-251512320;visibility:visible;mso-position-horizontal-relative:text;mso-position-vertical-relative:tex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TiHMMAAADbAAAADwAAAGRycy9kb3ducmV2LnhtbESPQWsCMRSE7wX/Q3iCt5pVpMhqFFGX&#10;FkpBrd6fm+fuYvKybFJN/30jCD0OM/MNM19Ga8SNOt84VjAaZiCIS6cbrhQcv4vXKQgfkDUax6Tg&#10;lzwsF72XOeba3XlPt0OoRIKwz1FBHUKbS+nLmiz6oWuJk3dxncWQZFdJ3eE9wa2R4yx7kxYbTgs1&#10;trSuqbwefqyCU/H+eTzHrxiN2ZzO2/1u3RYrpQb9uJqBCBTDf/jZ/tAKxhN4fE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k4hzDAAAA2wAAAA8AAAAAAAAAAAAA&#10;AAAAoQIAAGRycy9kb3ducmV2LnhtbFBLBQYAAAAABAAEAPkAAACRAwAAAAA=&#10;" strokecolor="blue" strokeweight="1.5pt"/>
      </w:pict>
    </w:r>
    <w:r w:rsidR="00A072AF" w:rsidRPr="00173EE7">
      <w:rPr>
        <w:rFonts w:ascii="Segoe UI Symbol" w:hAnsi="Segoe UI Symbol"/>
        <w:noProof/>
        <w:color w:val="0000FF"/>
        <w:sz w:val="12"/>
      </w:rPr>
      <w:t></w:t>
    </w:r>
    <w:r w:rsidR="00A072AF">
      <w:rPr>
        <w:rFonts w:ascii="Segoe UI Symbol" w:hAnsi="Segoe UI Symbol"/>
        <w:noProof/>
        <w:color w:val="0000FF"/>
        <w:sz w:val="12"/>
      </w:rPr>
      <w:t xml:space="preserve"> </w:t>
    </w:r>
    <w:r w:rsidR="00A072AF" w:rsidRPr="00173EE7">
      <w:rPr>
        <w:rFonts w:asciiTheme="majorHAnsi" w:hAnsiTheme="majorHAnsi"/>
        <w:b/>
        <w:color w:val="0000FF"/>
        <w:sz w:val="14"/>
      </w:rPr>
      <w:t xml:space="preserve">Kontrol edilmiştir. </w:t>
    </w:r>
    <w:r w:rsidR="00A072AF">
      <w:rPr>
        <w:rFonts w:asciiTheme="majorHAnsi" w:hAnsiTheme="majorHAnsi"/>
        <w:b/>
        <w:color w:val="0000FF"/>
        <w:sz w:val="14"/>
      </w:rPr>
      <w:tab/>
    </w:r>
    <w:r w:rsidR="00A072AF" w:rsidRPr="00173EE7">
      <w:rPr>
        <w:rFonts w:asciiTheme="majorHAnsi" w:hAnsiTheme="majorHAnsi"/>
        <w:b/>
        <w:color w:val="0000FF"/>
        <w:sz w:val="14"/>
      </w:rPr>
      <w:t xml:space="preserve">Veli Adı Soyadı: </w:t>
    </w:r>
    <w:r w:rsidR="00A072AF" w:rsidRPr="00173EE7">
      <w:rPr>
        <w:rFonts w:asciiTheme="majorHAnsi" w:hAnsiTheme="majorHAnsi"/>
        <w:b/>
        <w:color w:val="0000FF"/>
        <w:sz w:val="8"/>
      </w:rPr>
      <w:t>................................................................</w:t>
    </w:r>
    <w:r w:rsidR="00A072AF">
      <w:rPr>
        <w:rFonts w:asciiTheme="majorHAnsi" w:hAnsiTheme="majorHAnsi"/>
        <w:b/>
        <w:color w:val="0000FF"/>
        <w:sz w:val="14"/>
      </w:rPr>
      <w:tab/>
    </w:r>
    <w:r w:rsidR="00A072AF" w:rsidRPr="00173EE7">
      <w:rPr>
        <w:rFonts w:asciiTheme="majorHAnsi" w:hAnsiTheme="majorHAnsi"/>
        <w:b/>
        <w:color w:val="0000FF"/>
        <w:sz w:val="14"/>
      </w:rPr>
      <w:t xml:space="preserve">İmza: </w:t>
    </w:r>
    <w:r w:rsidR="00A072AF" w:rsidRPr="00173EE7">
      <w:rPr>
        <w:rFonts w:asciiTheme="majorHAnsi" w:hAnsiTheme="majorHAnsi"/>
        <w:b/>
        <w:color w:val="0000FF"/>
        <w:sz w:val="8"/>
      </w:rPr>
      <w:t>.................................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4FE" w:rsidRDefault="008C24FE" w:rsidP="001A3CA1">
      <w:r>
        <w:separator/>
      </w:r>
    </w:p>
  </w:footnote>
  <w:footnote w:type="continuationSeparator" w:id="0">
    <w:p w:rsidR="008C24FE" w:rsidRDefault="008C24FE" w:rsidP="001A3C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2AF" w:rsidRPr="00173EE7" w:rsidRDefault="008C24FE" w:rsidP="0068131A">
    <w:pPr>
      <w:pStyle w:val="AralkYok"/>
      <w:jc w:val="center"/>
      <w:rPr>
        <w:rFonts w:asciiTheme="majorHAnsi" w:hAnsiTheme="majorHAnsi"/>
        <w:b/>
        <w:color w:val="0000FF"/>
        <w:sz w:val="14"/>
      </w:rPr>
    </w:pPr>
    <w:r>
      <w:rPr>
        <w:rFonts w:asciiTheme="majorHAnsi" w:hAnsiTheme="majorHAnsi"/>
        <w:b/>
        <w:color w:val="0000FF"/>
        <w:sz w:val="1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391" type="#_x0000_t32" style="position:absolute;left:0;text-align:left;margin-left:-5.7pt;margin-top:12.85pt;width:540.15pt;height:0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12,-1,-1212" strokecolor="blue" strokeweight="1pt"/>
      </w:pict>
    </w:r>
    <w:r>
      <w:rPr>
        <w:rFonts w:asciiTheme="majorHAnsi" w:hAnsiTheme="majorHAnsi"/>
        <w:b/>
        <w:color w:val="0000FF"/>
        <w:sz w:val="14"/>
      </w:rPr>
      <w:pict>
        <v:shape id="_x0000_s2101" type="#_x0000_t32" style="position:absolute;left:0;text-align:left;margin-left:262.55pt;margin-top:20.1pt;width:2.8pt;height:769.75pt;z-index:-25151846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>
      <w:rPr>
        <w:rFonts w:asciiTheme="majorHAnsi" w:hAnsiTheme="majorHAnsi"/>
        <w:b/>
        <w:color w:val="0000FF"/>
        <w:sz w:val="14"/>
      </w:rPr>
      <w:pict>
        <v:shape id="AutoShape 3" o:spid="_x0000_s2113" type="#_x0000_t32" style="position:absolute;left:0;text-align:left;margin-left:-5.85pt;margin-top:20.2pt;width:.15pt;height:772.35pt;flip:x;z-index:-2515225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>
      <w:rPr>
        <w:rFonts w:asciiTheme="majorHAnsi" w:hAnsiTheme="majorHAnsi"/>
        <w:b/>
        <w:color w:val="0000FF"/>
        <w:sz w:val="14"/>
      </w:rPr>
      <w:pict>
        <v:group id="_x0000_s2095" style="position:absolute;left:0;text-align:left;margin-left:523.25pt;margin-top:390.85pt;width:26.15pt;height:20.5pt;z-index:251784704" coordorigin="9353,8030" coordsize="587,480">
          <v:roundrect id="_x0000_s2096" style="position:absolute;left:9353;top:8030;width:587;height:480" arcsize="10923f" filled="f" fillcolor="yellow" stroked="f" strokecolor="red">
            <v:fill opacity=".5" color2="fill darken(118)" rotate="t" method="linear sigma" focus="100%" type="gradient"/>
            <v:stroke dashstyle="1 1"/>
            <v:imagedata embosscolor="shadow add(51)"/>
            <v:shadow on="t" type="emboss" color="lineOrFill darken(153)" color2="shadow add(102)" offset="1pt,1pt"/>
          </v:roundrect>
          <v:rect id="_x0000_s2097" style="position:absolute;left:9353;top:8030;width:523;height:480;mso-position-horizontal-relative:right-margin-area;mso-position-vertical-relative:margin;mso-width-relative:right-margin-area;v-text-anchor:middle" o:allowincell="f" filled="f" fillcolor="yellow" stroked="f">
            <v:fill opacity=".5"/>
            <v:textbox style="mso-next-textbox:#_x0000_s2097" inset="0,0,0,0">
              <w:txbxContent>
                <w:p w:rsidR="00A072AF" w:rsidRPr="00F63236" w:rsidRDefault="004C05FA" w:rsidP="00C16332">
                  <w:pPr>
                    <w:pStyle w:val="AralkYok"/>
                    <w:jc w:val="center"/>
                    <w:rPr>
                      <w:rFonts w:ascii="Cambria Math" w:hAnsi="Cambria Math"/>
                      <w:b/>
                    </w:rPr>
                  </w:pPr>
                  <w:r w:rsidRPr="00F63236">
                    <w:rPr>
                      <w:rFonts w:ascii="Cambria Math" w:hAnsi="Cambria Math"/>
                      <w:b/>
                    </w:rPr>
                    <w:fldChar w:fldCharType="begin"/>
                  </w:r>
                  <w:r w:rsidR="00A072AF" w:rsidRPr="00F63236">
                    <w:rPr>
                      <w:rFonts w:ascii="Cambria Math" w:hAnsi="Cambria Math"/>
                      <w:b/>
                    </w:rPr>
                    <w:instrText xml:space="preserve"> PAGE   \* MERGEFORMAT </w:instrTex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separate"/>
                  </w:r>
                  <w:r w:rsidR="002A6913">
                    <w:rPr>
                      <w:rFonts w:ascii="Cambria Math" w:hAnsi="Cambria Math"/>
                      <w:b/>
                      <w:noProof/>
                    </w:rPr>
                    <w:t>2</w: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end"/>
                  </w:r>
                  <w:r w:rsidR="00A072AF" w:rsidRPr="00F63236">
                    <w:rPr>
                      <w:rFonts w:ascii="Cambria Math" w:hAnsi="Cambria Math"/>
                      <w:b/>
                    </w:rPr>
                    <w:t xml:space="preserve">        </w:t>
                  </w:r>
                </w:p>
              </w:txbxContent>
            </v:textbox>
          </v:rect>
        </v:group>
      </w:pict>
    </w:r>
    <w:r>
      <w:rPr>
        <w:rFonts w:asciiTheme="majorHAnsi" w:hAnsiTheme="majorHAnsi"/>
        <w:b/>
        <w:color w:val="0000FF"/>
        <w:sz w:val="14"/>
      </w:rPr>
      <w:pict>
        <v:shape id="_x0000_s2107" type="#_x0000_t32" style="position:absolute;left:0;text-align:left;margin-left:534.45pt;margin-top:20.2pt;width:.05pt;height:366.1pt;z-index:-25151436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 w:rsidR="00A072AF" w:rsidRPr="00173EE7">
      <w:rPr>
        <w:rFonts w:asciiTheme="majorHAnsi" w:hAnsiTheme="majorHAnsi"/>
        <w:b/>
        <w:color w:val="0000FF"/>
        <w:sz w:val="14"/>
      </w:rPr>
      <w:t>SAKARYA / ADAPAZARI  - ATATÜRK İLKOKULU</w:t>
    </w:r>
    <w:r>
      <w:rPr>
        <w:rFonts w:asciiTheme="majorHAnsi" w:hAnsiTheme="majorHAnsi"/>
        <w:b/>
        <w:color w:val="0000FF"/>
        <w:sz w:val="14"/>
      </w:rPr>
      <w:pict>
        <v:group id="Group 46" o:spid="_x0000_s2050" style="position:absolute;left:0;text-align:left;margin-left:788.45pt;margin-top:10.75pt;width:8.5pt;height:555.6pt;z-index:-251649024;mso-position-horizontal-relative:text;mso-position-vertical-relative:text" coordorigin="4020,1368" coordsize="170,1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2057" type="#_x0000_t202" style="position:absolute;left:4020;top:6840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Ow8cEA&#10;AADaAAAADwAAAGRycy9kb3ducmV2LnhtbESPwWrDMBBE74H+g9hCb4mcHOzUjRJMoSTH1skHbK2t&#10;ZWKtjCQ7zt9XhUKOw8y8YXaH2fZiIh86xwrWqwwEceN0x62Cy/ljuQURIrLG3jEpuFOAw/5pscNS&#10;uxt/0VTHViQIhxIVmBiHUsrQGLIYVm4gTt6P8xZjkr6V2uMtwW0vN1mWS4sdpwWDA70baq71aBXM&#10;mYnjN/qpqAdtT/nrsdp+HpV6eZ6rNxCR5vgI/7dPWkEBf1fSDZ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DsPHBAAAA2g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47" inset="0,0,0,0">
              <w:txbxContent>
                <w:p w:rsidR="00A072AF" w:rsidRPr="00A84362" w:rsidRDefault="00A072AF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  <v:shape id="AutoShape 48" o:spid="_x0000_s2056" type="#_x0000_t32" style="position:absolute;left:40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QH58AAAADaAAAADwAAAGRycy9kb3ducmV2LnhtbERPz2vCMBS+C/sfwhvsZtPtMEY1iujK&#10;BkOYVe/P5tkWk5fSZG3235vDYMeP7/dyHa0RIw2+c6zgOctBENdOd9woOB3L+RsIH5A1Gsek4Jc8&#10;rFcPsyUW2k18oLEKjUgh7AtU0IbQF1L6uiWLPnM9ceKubrAYEhwaqQecUrg18iXPX6XFjlNDiz1t&#10;W6pv1Y9VcC4/vk6XuI/RmN358n743vblRqmnx7hZgAgUw7/4z/2pFaSt6Uq6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0B+fAAAAA2gAAAA8AAAAAAAAAAAAAAAAA&#10;oQIAAGRycy9kb3ducmV2LnhtbFBLBQYAAAAABAAEAPkAAACOAwAAAAA=&#10;" strokecolor="blue" strokeweight="1pt"/>
          <v:shape id="AutoShape 49" o:spid="_x0000_s2055" type="#_x0000_t32" style="position:absolute;left:41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iifMIAAADaAAAADwAAAGRycy9kb3ducmV2LnhtbESPT2sCMRTE7wW/Q3hCbzVrD8WuRhHt&#10;UkGE+u/+3Dx3F5OXZZNq/PamUPA4zMxvmMksWiOu1PnGsYLhIANBXDrdcKXgsC/eRiB8QNZoHJOC&#10;O3mYTXsvE8y1u/GWrrtQiQRhn6OCOoQ2l9KXNVn0A9cSJ+/sOoshya6SusNbglsj37PsQ1psOC3U&#10;2NKipvKy+7UKjsX3+nCKmxiNWR5PX9ufRVvMlXrtx/kYRKAYnuH/9kor+IS/K+kG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/iifMIAAADaAAAADwAAAAAAAAAAAAAA&#10;AAChAgAAZHJzL2Rvd25yZXYueG1sUEsFBgAAAAAEAAQA+QAAAJADAAAAAA==&#10;" strokecolor="blue" strokeweight="1pt"/>
          <v:shape id="Text Box 50" o:spid="_x0000_s2054" type="#_x0000_t202" style="position:absolute;left:4020;top:1368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liM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0Ms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7JYjBAAAA2w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0" inset="0,0,0,0">
              <w:txbxContent>
                <w:p w:rsidR="00A072AF" w:rsidRPr="008071E3" w:rsidRDefault="00A072AF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8071E3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 xml:space="preserve">IK </w:t>
                  </w:r>
                </w:p>
              </w:txbxContent>
            </v:textbox>
          </v:shape>
          <v:shape id="AutoShape 51" o:spid="_x0000_s2053" type="#_x0000_t32" style="position:absolute;left:4155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+LOcAAAADbAAAADwAAAGRycy9kb3ducmV2LnhtbERPS2sCMRC+F/wPYYTealYPIqtRRF0U&#10;ilBf93Ez7i4mk2UTNf33TaHQ23x8z5ktojXiSZ1vHCsYDjIQxKXTDVcKzqfiYwLCB2SNxjEp+CYP&#10;i3nvbYa5di8+0PMYKpFC2OeooA6hzaX0ZU0W/cC1xIm7uc5iSLCrpO7wlcKtkaMsG0uLDaeGGlta&#10;1VTejw+r4FJsP8/XuI/RmPXlujl8rdpiqdR7Py6nIALF8C/+c+90mj+E31/SAXL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H/iznAAAAA2wAAAA8AAAAAAAAAAAAAAAAA&#10;oQIAAGRycy9kb3ducmV2LnhtbFBLBQYAAAAABAAEAPkAAACOAwAAAAA=&#10;" strokecolor="blue" strokeweight="1pt"/>
          <v:shape id="AutoShape 52" o:spid="_x0000_s2052" type="#_x0000_t32" style="position:absolute;left:4056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Gw1cEAAADbAAAADwAAAGRycy9kb3ducmV2LnhtbERP32vCMBB+H/g/hBN8m6kTxugaRXTF&#10;wRhMZ9/P5myLyaU0UbP/fhkMfLuP7+cVy2iNuNLgO8cKZtMMBHHtdMeNgsN3+fgCwgdkjcYxKfgh&#10;D8vF6KHAXLsb7+i6D41IIexzVNCG0OdS+roli37qeuLEndxgMSQ4NFIPeEvh1sinLHuWFjtODS32&#10;tG6pPu8vVkFVbj8Ox/gZozGb6vi2+1r35UqpyTiuXkEEiuEu/ne/6zR/Dn+/pAPk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YbDVwQAAANsAAAAPAAAAAAAAAAAAAAAA&#10;AKECAABkcnMvZG93bnJldi54bWxQSwUGAAAAAAQABAD5AAAAjwMAAAAA&#10;" strokecolor="blue" strokeweight="1pt"/>
          <v:shape id="Text Box 53" o:spid="_x0000_s2051" type="#_x0000_t202" style="position:absolute;left:4020;top:12305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Aji74A&#10;AADbAAAADwAAAGRycy9kb3ducmV2LnhtbERP24rCMBB9F/yHMIJvmiripWsUEUQf1+oHjM3YlG0m&#10;JYm1+/ebhYV9m8O5znbf20Z05EPtWMFsmoEgLp2uuVJwv50maxAhImtsHJOCbwqw3w0HW8y1e/OV&#10;uiJWIoVwyFGBibHNpQylIYth6lrixD2dtxgT9JXUHt8p3DZynmVLabHm1GCwpaOh8qt4WQV9ZuLr&#10;gb5bFa22l+XmfFh/npUaj/rDB4hIffwX/7kvOs1fwO8v6QC5+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2AI4u+AAAA2wAAAA8AAAAAAAAAAAAAAAAAmAIAAGRycy9kb3ducmV2&#10;LnhtbFBLBQYAAAAABAAEAPUAAACD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3" inset="0,0,0,0">
              <w:txbxContent>
                <w:p w:rsidR="00A072AF" w:rsidRPr="00A84362" w:rsidRDefault="00A072AF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</v:group>
      </w:pict>
    </w:r>
    <w:r w:rsidR="00A072AF" w:rsidRPr="00173EE7">
      <w:rPr>
        <w:rFonts w:asciiTheme="majorHAnsi" w:hAnsiTheme="majorHAnsi"/>
        <w:b/>
        <w:color w:val="0000FF"/>
        <w:sz w:val="14"/>
      </w:rPr>
      <w:t xml:space="preserve"> - 1. SINIFLAR / ÇALIŞMA KAĞIDI</w:t>
    </w:r>
    <w:r w:rsidR="002A6913">
      <w:rPr>
        <w:rFonts w:asciiTheme="majorHAnsi" w:hAnsiTheme="majorHAnsi"/>
        <w:b/>
        <w:color w:val="0000FF"/>
        <w:sz w:val="14"/>
      </w:rPr>
      <w:t xml:space="preserve">     </w:t>
    </w:r>
    <w:hyperlink r:id="rId1" w:history="1">
      <w:r w:rsidR="002A6913">
        <w:rPr>
          <w:rStyle w:val="Kpr"/>
          <w:rFonts w:ascii="Times New Roman" w:hAnsi="Times New Roman"/>
          <w:color w:val="000000" w:themeColor="text1"/>
          <w:sz w:val="24"/>
          <w:szCs w:val="24"/>
        </w:rPr>
        <w:t>www.sorubak.com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255387"/>
    <w:multiLevelType w:val="hybridMultilevel"/>
    <w:tmpl w:val="530C4C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E2601D"/>
    <w:multiLevelType w:val="hybridMultilevel"/>
    <w:tmpl w:val="EA4E59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F36334"/>
    <w:multiLevelType w:val="hybridMultilevel"/>
    <w:tmpl w:val="F4621E86"/>
    <w:lvl w:ilvl="0" w:tplc="A3741AF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33CC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81"/>
    <o:shapelayout v:ext="edit">
      <o:idmap v:ext="edit" data="2"/>
      <o:rules v:ext="edit">
        <o:r id="V:Rule1" type="connector" idref="#_x0000_s2107"/>
        <o:r id="V:Rule2" type="connector" idref="#AutoShape 48"/>
        <o:r id="V:Rule3" type="connector" idref="#AutoShape 52"/>
        <o:r id="V:Rule4" type="connector" idref="#AutoShape 35"/>
        <o:r id="V:Rule5" type="connector" idref="#AutoShape 3"/>
        <o:r id="V:Rule6" type="connector" idref="#_x0000_s2101"/>
        <o:r id="V:Rule7" type="connector" idref="#_x0000_s2391"/>
        <o:r id="V:Rule8" type="connector" idref="#AutoShape 49"/>
        <o:r id="V:Rule9" type="connector" idref="#AutoShape 7"/>
        <o:r id="V:Rule10" type="connector" idref="#AutoShape 51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A75EC"/>
    <w:rsid w:val="000111BB"/>
    <w:rsid w:val="00011226"/>
    <w:rsid w:val="00012895"/>
    <w:rsid w:val="00014A4D"/>
    <w:rsid w:val="000168C5"/>
    <w:rsid w:val="00021AB7"/>
    <w:rsid w:val="000221B9"/>
    <w:rsid w:val="0002301E"/>
    <w:rsid w:val="00024AC7"/>
    <w:rsid w:val="000422CD"/>
    <w:rsid w:val="000451E4"/>
    <w:rsid w:val="0004725A"/>
    <w:rsid w:val="000542A9"/>
    <w:rsid w:val="00061430"/>
    <w:rsid w:val="000823F3"/>
    <w:rsid w:val="000A103E"/>
    <w:rsid w:val="000A730B"/>
    <w:rsid w:val="000B57BC"/>
    <w:rsid w:val="000B7040"/>
    <w:rsid w:val="000C4742"/>
    <w:rsid w:val="000C600E"/>
    <w:rsid w:val="000D3660"/>
    <w:rsid w:val="000E5D6E"/>
    <w:rsid w:val="000F3126"/>
    <w:rsid w:val="00124227"/>
    <w:rsid w:val="0012588D"/>
    <w:rsid w:val="00126A8D"/>
    <w:rsid w:val="001335A8"/>
    <w:rsid w:val="001411C1"/>
    <w:rsid w:val="001439B8"/>
    <w:rsid w:val="00145296"/>
    <w:rsid w:val="001516AB"/>
    <w:rsid w:val="00156F17"/>
    <w:rsid w:val="00157BA5"/>
    <w:rsid w:val="001604E8"/>
    <w:rsid w:val="00173EE7"/>
    <w:rsid w:val="001A1B49"/>
    <w:rsid w:val="001A3CA1"/>
    <w:rsid w:val="001A5239"/>
    <w:rsid w:val="001B1A8F"/>
    <w:rsid w:val="001C2395"/>
    <w:rsid w:val="001C3EA3"/>
    <w:rsid w:val="001E1A82"/>
    <w:rsid w:val="001F15D1"/>
    <w:rsid w:val="001F32C2"/>
    <w:rsid w:val="0022215A"/>
    <w:rsid w:val="0022289E"/>
    <w:rsid w:val="00223F80"/>
    <w:rsid w:val="00226D6E"/>
    <w:rsid w:val="00227AE2"/>
    <w:rsid w:val="00235306"/>
    <w:rsid w:val="002555C9"/>
    <w:rsid w:val="00257458"/>
    <w:rsid w:val="00261774"/>
    <w:rsid w:val="00264559"/>
    <w:rsid w:val="00270E77"/>
    <w:rsid w:val="002824B0"/>
    <w:rsid w:val="00287084"/>
    <w:rsid w:val="00296DCB"/>
    <w:rsid w:val="002A0BED"/>
    <w:rsid w:val="002A6913"/>
    <w:rsid w:val="002D47FF"/>
    <w:rsid w:val="002D6CA8"/>
    <w:rsid w:val="002E28DB"/>
    <w:rsid w:val="002E2998"/>
    <w:rsid w:val="002E2B94"/>
    <w:rsid w:val="002E33CD"/>
    <w:rsid w:val="002E7F8E"/>
    <w:rsid w:val="002F5A69"/>
    <w:rsid w:val="00307001"/>
    <w:rsid w:val="00321EC5"/>
    <w:rsid w:val="0034735E"/>
    <w:rsid w:val="00347A4C"/>
    <w:rsid w:val="00350A3A"/>
    <w:rsid w:val="00363D6D"/>
    <w:rsid w:val="00367813"/>
    <w:rsid w:val="003758A6"/>
    <w:rsid w:val="0037770F"/>
    <w:rsid w:val="003777BE"/>
    <w:rsid w:val="00396444"/>
    <w:rsid w:val="003A5086"/>
    <w:rsid w:val="003C7FF6"/>
    <w:rsid w:val="0041026D"/>
    <w:rsid w:val="00416930"/>
    <w:rsid w:val="004536EC"/>
    <w:rsid w:val="004734C7"/>
    <w:rsid w:val="00477CE5"/>
    <w:rsid w:val="00490DCE"/>
    <w:rsid w:val="00497CAF"/>
    <w:rsid w:val="004A27DA"/>
    <w:rsid w:val="004A44BA"/>
    <w:rsid w:val="004A797B"/>
    <w:rsid w:val="004B0749"/>
    <w:rsid w:val="004C05FA"/>
    <w:rsid w:val="004D1E03"/>
    <w:rsid w:val="004F43B3"/>
    <w:rsid w:val="005035B6"/>
    <w:rsid w:val="0051020C"/>
    <w:rsid w:val="00514516"/>
    <w:rsid w:val="00526044"/>
    <w:rsid w:val="005273CC"/>
    <w:rsid w:val="00527F0B"/>
    <w:rsid w:val="00535429"/>
    <w:rsid w:val="0054071A"/>
    <w:rsid w:val="00547E05"/>
    <w:rsid w:val="00552D72"/>
    <w:rsid w:val="005653E7"/>
    <w:rsid w:val="0057399B"/>
    <w:rsid w:val="00573DB4"/>
    <w:rsid w:val="00584C8C"/>
    <w:rsid w:val="00586CD4"/>
    <w:rsid w:val="005923A3"/>
    <w:rsid w:val="00593449"/>
    <w:rsid w:val="005A4144"/>
    <w:rsid w:val="005C11D7"/>
    <w:rsid w:val="005E6021"/>
    <w:rsid w:val="005F0377"/>
    <w:rsid w:val="005F0BDA"/>
    <w:rsid w:val="005F3F5F"/>
    <w:rsid w:val="00620FB4"/>
    <w:rsid w:val="0062115F"/>
    <w:rsid w:val="0062403B"/>
    <w:rsid w:val="0063426A"/>
    <w:rsid w:val="0063432C"/>
    <w:rsid w:val="006361D6"/>
    <w:rsid w:val="00643505"/>
    <w:rsid w:val="00644969"/>
    <w:rsid w:val="0064739F"/>
    <w:rsid w:val="00651A77"/>
    <w:rsid w:val="006562B6"/>
    <w:rsid w:val="006568E9"/>
    <w:rsid w:val="00661B26"/>
    <w:rsid w:val="0066417D"/>
    <w:rsid w:val="0066575A"/>
    <w:rsid w:val="00666F82"/>
    <w:rsid w:val="006670C2"/>
    <w:rsid w:val="00680A23"/>
    <w:rsid w:val="0068129C"/>
    <w:rsid w:val="0068131A"/>
    <w:rsid w:val="00686A7D"/>
    <w:rsid w:val="00692247"/>
    <w:rsid w:val="00694BDA"/>
    <w:rsid w:val="00695834"/>
    <w:rsid w:val="006A1021"/>
    <w:rsid w:val="006A1596"/>
    <w:rsid w:val="006A1EC5"/>
    <w:rsid w:val="006A201B"/>
    <w:rsid w:val="006A79B5"/>
    <w:rsid w:val="006B4FD9"/>
    <w:rsid w:val="006C35C8"/>
    <w:rsid w:val="006C4C48"/>
    <w:rsid w:val="006C627C"/>
    <w:rsid w:val="006C77C4"/>
    <w:rsid w:val="006D0378"/>
    <w:rsid w:val="006F3159"/>
    <w:rsid w:val="006F338F"/>
    <w:rsid w:val="007236E7"/>
    <w:rsid w:val="00733FF6"/>
    <w:rsid w:val="00742FB6"/>
    <w:rsid w:val="0074604B"/>
    <w:rsid w:val="007530E0"/>
    <w:rsid w:val="007579A3"/>
    <w:rsid w:val="00766FB8"/>
    <w:rsid w:val="00784A32"/>
    <w:rsid w:val="00784FCF"/>
    <w:rsid w:val="007B362B"/>
    <w:rsid w:val="007B5115"/>
    <w:rsid w:val="007D1A6D"/>
    <w:rsid w:val="007F4FE7"/>
    <w:rsid w:val="007F5AE6"/>
    <w:rsid w:val="008019B4"/>
    <w:rsid w:val="008057EC"/>
    <w:rsid w:val="008071E3"/>
    <w:rsid w:val="0080741D"/>
    <w:rsid w:val="0081254E"/>
    <w:rsid w:val="00812D33"/>
    <w:rsid w:val="00826679"/>
    <w:rsid w:val="008268DB"/>
    <w:rsid w:val="008422E9"/>
    <w:rsid w:val="008473F9"/>
    <w:rsid w:val="00865794"/>
    <w:rsid w:val="00874917"/>
    <w:rsid w:val="008853BD"/>
    <w:rsid w:val="00886BD4"/>
    <w:rsid w:val="008A5986"/>
    <w:rsid w:val="008A75EC"/>
    <w:rsid w:val="008C24FE"/>
    <w:rsid w:val="008D3DCC"/>
    <w:rsid w:val="008E31A8"/>
    <w:rsid w:val="008E3232"/>
    <w:rsid w:val="008E5F54"/>
    <w:rsid w:val="00913882"/>
    <w:rsid w:val="00914115"/>
    <w:rsid w:val="00917177"/>
    <w:rsid w:val="00934BD0"/>
    <w:rsid w:val="00942A13"/>
    <w:rsid w:val="00955DFB"/>
    <w:rsid w:val="0095793B"/>
    <w:rsid w:val="00963016"/>
    <w:rsid w:val="0096552E"/>
    <w:rsid w:val="00966232"/>
    <w:rsid w:val="00971FD3"/>
    <w:rsid w:val="00972BB9"/>
    <w:rsid w:val="00974E60"/>
    <w:rsid w:val="009769D0"/>
    <w:rsid w:val="009A004C"/>
    <w:rsid w:val="009A508F"/>
    <w:rsid w:val="009B1296"/>
    <w:rsid w:val="009B1C60"/>
    <w:rsid w:val="009B4349"/>
    <w:rsid w:val="009D6E00"/>
    <w:rsid w:val="009D7F85"/>
    <w:rsid w:val="009E068C"/>
    <w:rsid w:val="00A0113D"/>
    <w:rsid w:val="00A0532F"/>
    <w:rsid w:val="00A05731"/>
    <w:rsid w:val="00A05B4D"/>
    <w:rsid w:val="00A072AF"/>
    <w:rsid w:val="00A2331F"/>
    <w:rsid w:val="00A25ACE"/>
    <w:rsid w:val="00A31FEB"/>
    <w:rsid w:val="00A4088F"/>
    <w:rsid w:val="00A60CB3"/>
    <w:rsid w:val="00A60F87"/>
    <w:rsid w:val="00A61F20"/>
    <w:rsid w:val="00A62B2F"/>
    <w:rsid w:val="00A71D11"/>
    <w:rsid w:val="00A722D5"/>
    <w:rsid w:val="00A73CA0"/>
    <w:rsid w:val="00A74EAE"/>
    <w:rsid w:val="00A84362"/>
    <w:rsid w:val="00A90541"/>
    <w:rsid w:val="00A91B34"/>
    <w:rsid w:val="00A94C47"/>
    <w:rsid w:val="00AA412E"/>
    <w:rsid w:val="00AD0483"/>
    <w:rsid w:val="00AD12C6"/>
    <w:rsid w:val="00AD2010"/>
    <w:rsid w:val="00AD3FB5"/>
    <w:rsid w:val="00AD434A"/>
    <w:rsid w:val="00AD51C2"/>
    <w:rsid w:val="00AE387A"/>
    <w:rsid w:val="00AF08D7"/>
    <w:rsid w:val="00AF4D4C"/>
    <w:rsid w:val="00AF5DE1"/>
    <w:rsid w:val="00AF6F8D"/>
    <w:rsid w:val="00AF7545"/>
    <w:rsid w:val="00B04D5A"/>
    <w:rsid w:val="00B16892"/>
    <w:rsid w:val="00B25468"/>
    <w:rsid w:val="00B50BFF"/>
    <w:rsid w:val="00B528F0"/>
    <w:rsid w:val="00B53AAF"/>
    <w:rsid w:val="00B64DD7"/>
    <w:rsid w:val="00B94E03"/>
    <w:rsid w:val="00BA6D48"/>
    <w:rsid w:val="00BA757C"/>
    <w:rsid w:val="00BB658E"/>
    <w:rsid w:val="00BB7A67"/>
    <w:rsid w:val="00BD352F"/>
    <w:rsid w:val="00BD5FAA"/>
    <w:rsid w:val="00BE10C9"/>
    <w:rsid w:val="00C0305F"/>
    <w:rsid w:val="00C16332"/>
    <w:rsid w:val="00C2256A"/>
    <w:rsid w:val="00C427B2"/>
    <w:rsid w:val="00C52704"/>
    <w:rsid w:val="00C60E7E"/>
    <w:rsid w:val="00C713BF"/>
    <w:rsid w:val="00C91DCF"/>
    <w:rsid w:val="00CA04FA"/>
    <w:rsid w:val="00CA79BE"/>
    <w:rsid w:val="00CB59A5"/>
    <w:rsid w:val="00CB5CE5"/>
    <w:rsid w:val="00CC26F6"/>
    <w:rsid w:val="00CD235C"/>
    <w:rsid w:val="00CD3F6D"/>
    <w:rsid w:val="00CE295F"/>
    <w:rsid w:val="00CE667B"/>
    <w:rsid w:val="00D02CC1"/>
    <w:rsid w:val="00D104C2"/>
    <w:rsid w:val="00D13FB1"/>
    <w:rsid w:val="00D1569C"/>
    <w:rsid w:val="00D2466A"/>
    <w:rsid w:val="00D30E4E"/>
    <w:rsid w:val="00D7550E"/>
    <w:rsid w:val="00D87762"/>
    <w:rsid w:val="00D940B9"/>
    <w:rsid w:val="00DA0796"/>
    <w:rsid w:val="00DA1012"/>
    <w:rsid w:val="00DA7AAA"/>
    <w:rsid w:val="00DD6B79"/>
    <w:rsid w:val="00DE0B99"/>
    <w:rsid w:val="00DE0F3A"/>
    <w:rsid w:val="00DF6384"/>
    <w:rsid w:val="00E01833"/>
    <w:rsid w:val="00E01B60"/>
    <w:rsid w:val="00E1628F"/>
    <w:rsid w:val="00E30E1F"/>
    <w:rsid w:val="00E43D95"/>
    <w:rsid w:val="00E45E0E"/>
    <w:rsid w:val="00E671CC"/>
    <w:rsid w:val="00E76BCB"/>
    <w:rsid w:val="00E95283"/>
    <w:rsid w:val="00EA0B45"/>
    <w:rsid w:val="00EA40A1"/>
    <w:rsid w:val="00EB1C49"/>
    <w:rsid w:val="00EB61C2"/>
    <w:rsid w:val="00EB7B0D"/>
    <w:rsid w:val="00EC211F"/>
    <w:rsid w:val="00EC58A5"/>
    <w:rsid w:val="00ED4F04"/>
    <w:rsid w:val="00EF2A5A"/>
    <w:rsid w:val="00EF3119"/>
    <w:rsid w:val="00F24889"/>
    <w:rsid w:val="00F33B0F"/>
    <w:rsid w:val="00F36ECC"/>
    <w:rsid w:val="00F50EEA"/>
    <w:rsid w:val="00F56C87"/>
    <w:rsid w:val="00F60554"/>
    <w:rsid w:val="00F60E4B"/>
    <w:rsid w:val="00F64E5F"/>
    <w:rsid w:val="00F80FA4"/>
    <w:rsid w:val="00F81ABB"/>
    <w:rsid w:val="00F97B4D"/>
    <w:rsid w:val="00FA72D2"/>
    <w:rsid w:val="00FA7A9F"/>
    <w:rsid w:val="00FB17F4"/>
    <w:rsid w:val="00FB1D50"/>
    <w:rsid w:val="00FC0A56"/>
    <w:rsid w:val="00FE09BA"/>
    <w:rsid w:val="00FE0BE3"/>
    <w:rsid w:val="00FE5AB0"/>
    <w:rsid w:val="00FE74CA"/>
    <w:rsid w:val="00FF6AFA"/>
    <w:rsid w:val="00FF76E9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"/>
    <o:shapelayout v:ext="edit">
      <o:idmap v:ext="edit" data="1,3"/>
      <o:rules v:ext="edit">
        <o:r id="V:Rule1" type="connector" idref="#_x0000_s3152"/>
        <o:r id="V:Rule2" type="connector" idref="#_x0000_s3103"/>
        <o:r id="V:Rule3" type="connector" idref="#_x0000_s3136"/>
        <o:r id="V:Rule4" type="connector" idref="#_x0000_s1110"/>
        <o:r id="V:Rule5" type="connector" idref="#_x0000_s3468"/>
        <o:r id="V:Rule6" type="connector" idref="#_x0000_s1152"/>
        <o:r id="V:Rule7" type="connector" idref="#_x0000_s1272"/>
        <o:r id="V:Rule8" type="connector" idref="#_x0000_s1594"/>
        <o:r id="V:Rule9" type="connector" idref="#_x0000_s1086"/>
        <o:r id="V:Rule10" type="connector" idref="#_x0000_s3298"/>
        <o:r id="V:Rule11" type="connector" idref="#_x0000_s3318"/>
        <o:r id="V:Rule12" type="connector" idref="#_x0000_s1074"/>
        <o:r id="V:Rule13" type="connector" idref="#_x0000_s1128"/>
        <o:r id="V:Rule14" type="connector" idref="#_x0000_s1566"/>
        <o:r id="V:Rule15" type="connector" idref="#_x0000_s2019"/>
        <o:r id="V:Rule16" type="connector" idref="#_x0000_s3230"/>
        <o:r id="V:Rule17" type="connector" idref="#_x0000_s1278"/>
        <o:r id="V:Rule18" type="connector" idref="#_x0000_s3234"/>
        <o:r id="V:Rule19" type="connector" idref="#_x0000_s3137"/>
        <o:r id="V:Rule20" type="connector" idref="#_x0000_s1539"/>
        <o:r id="V:Rule21" type="connector" idref="#_x0000_s3328"/>
        <o:r id="V:Rule22" type="connector" idref="#_x0000_s3292"/>
        <o:r id="V:Rule23" type="connector" idref="#_x0000_s3398"/>
        <o:r id="V:Rule24" type="connector" idref="#_x0000_s3308"/>
        <o:r id="V:Rule25" type="connector" idref="#_x0000_s3432"/>
        <o:r id="V:Rule26" type="connector" idref="#_x0000_s3074"/>
        <o:r id="V:Rule27" type="connector" idref="#_x0000_s2031"/>
        <o:r id="V:Rule28" type="connector" idref="#_x0000_s1560"/>
        <o:r id="V:Rule29" type="connector" idref="#_x0000_s3346"/>
        <o:r id="V:Rule30" type="connector" idref="#_x0000_s3091"/>
        <o:r id="V:Rule31" type="connector" idref="#_x0000_s3090"/>
        <o:r id="V:Rule32" type="connector" idref="#_x0000_s3448"/>
        <o:r id="V:Rule33" type="connector" idref="#_x0000_s1574"/>
        <o:r id="V:Rule34" type="connector" idref="#_x0000_s3392"/>
        <o:r id="V:Rule35" type="connector" idref="#_x0000_s3166"/>
        <o:r id="V:Rule36" type="connector" idref="#_x0000_s3402"/>
        <o:r id="V:Rule37" type="connector" idref="#_x0000_s2034"/>
        <o:r id="V:Rule38" type="connector" idref="#_x0000_s3348"/>
        <o:r id="V:Rule39" type="connector" idref="#_x0000_s2014"/>
        <o:r id="V:Rule40" type="connector" idref="#_x0000_s2046"/>
        <o:r id="V:Rule41" type="connector" idref="#_x0000_s3075"/>
        <o:r id="V:Rule42" type="connector" idref="#_x0000_s1230"/>
        <o:r id="V:Rule43" type="connector" idref="#_x0000_s3182"/>
        <o:r id="V:Rule44" type="connector" idref="#_x0000_s3168"/>
        <o:r id="V:Rule45" type="connector" idref="#_x0000_s3202"/>
        <o:r id="V:Rule46" type="connector" idref="#_x0000_s3332"/>
        <o:r id="V:Rule47" type="connector" idref="#_x0000_s3122"/>
        <o:r id="V:Rule48" type="connector" idref="#_x0000_s1820"/>
        <o:r id="V:Rule49" type="connector" idref="#_x0000_s3199"/>
        <o:r id="V:Rule50" type="connector" idref="#_x0000_s3396"/>
        <o:r id="V:Rule51" type="connector" idref="#_x0000_s2032"/>
        <o:r id="V:Rule52" type="connector" idref="#_x0000_s3203"/>
        <o:r id="V:Rule53" type="connector" idref="#_x0000_s1546"/>
        <o:r id="V:Rule54" type="connector" idref="#_x0000_s3246"/>
        <o:r id="V:Rule55" type="connector" idref="#_x0000_s1182"/>
        <o:r id="V:Rule56" type="connector" idref="#_x0000_s1170"/>
        <o:r id="V:Rule57" type="connector" idref="#_x0000_s3322"/>
        <o:r id="V:Rule58" type="connector" idref="#_x0000_s1104"/>
        <o:r id="V:Rule59" type="connector" idref="#_x0000_s3218"/>
        <o:r id="V:Rule60" type="connector" idref="#_x0000_s1158"/>
        <o:r id="V:Rule61" type="connector" idref="#_x0000_s3412"/>
        <o:r id="V:Rule62" type="connector" idref="#_x0000_s1587"/>
        <o:r id="V:Rule63" type="connector" idref="#_x0000_s3072"/>
        <o:r id="V:Rule64" type="connector" idref="#_x0000_s1212"/>
        <o:r id="V:Rule65" type="connector" idref="#_x0000_s3106"/>
        <o:r id="V:Rule66" type="connector" idref="#_x0000_s1602"/>
        <o:r id="V:Rule67" type="connector" idref="#_x0000_s1248"/>
        <o:r id="V:Rule68" type="connector" idref="#_x0000_s3215"/>
        <o:r id="V:Rule69" type="connector" idref="#_x0000_s1553"/>
        <o:r id="V:Rule70" type="connector" idref="#_x0000_s1098"/>
        <o:r id="V:Rule71" type="connector" idref="#_x0000_s3201"/>
        <o:r id="V:Rule72" type="connector" idref="#_x0000_s3296"/>
        <o:r id="V:Rule73" type="connector" idref="#_x0000_s3366"/>
        <o:r id="V:Rule74" type="connector" idref="#_x0000_s1573"/>
        <o:r id="V:Rule75" type="connector" idref="#_x0000_s3167"/>
        <o:r id="V:Rule76" type="connector" idref="#_x0000_s3235"/>
        <o:r id="V:Rule77" type="connector" idref="#_x0000_s1242"/>
        <o:r id="V:Rule78" type="connector" idref="#_x0000_s3138"/>
        <o:r id="V:Rule79" type="connector" idref="#_x0000_s1816"/>
        <o:r id="V:Rule80" type="connector" idref="#_x0000_s3200"/>
        <o:r id="V:Rule81" type="connector" idref="#_x0000_s1290"/>
        <o:r id="V:Rule82" type="connector" idref="#_x0000_s3422"/>
        <o:r id="V:Rule83" type="connector" idref="#_x0000_s3170"/>
        <o:r id="V:Rule84" type="connector" idref="#_x0000_s3198"/>
        <o:r id="V:Rule85" type="connector" idref="#_x0000_s3151"/>
        <o:r id="V:Rule86" type="connector" idref="#_x0000_s3184"/>
        <o:r id="V:Rule87" type="connector" idref="#_x0000_s3248"/>
        <o:r id="V:Rule88" type="connector" idref="#_x0000_s3250"/>
        <o:r id="V:Rule89" type="connector" idref="#_x0000_s3316"/>
        <o:r id="V:Rule90" type="connector" idref="#_x0000_s3386"/>
        <o:r id="V:Rule91" type="connector" idref="#_x0000_s3087"/>
        <o:r id="V:Rule92" type="connector" idref="#_x0000_s3086"/>
        <o:r id="V:Rule93" type="connector" idref="#_x0000_s3105"/>
        <o:r id="V:Rule94" type="connector" idref="#_x0000_s3418"/>
        <o:r id="V:Rule95" type="connector" idref="#_x0000_s3426"/>
        <o:r id="V:Rule96" type="connector" idref="#_x0000_s1552"/>
        <o:r id="V:Rule97" type="connector" idref="#_x0000_s3183"/>
        <o:r id="V:Rule98" type="connector" idref="#_x0000_s3338"/>
        <o:r id="V:Rule99" type="connector" idref="#_x0000_s3139"/>
        <o:r id="V:Rule100" type="connector" idref="#_x0000_s3231"/>
        <o:r id="V:Rule101" type="connector" idref="#_x0000_s1164"/>
        <o:r id="V:Rule102" type="connector" idref="#_x0000_s3153"/>
        <o:r id="V:Rule103" type="connector" idref="#_x0000_s3073"/>
        <o:r id="V:Rule104" type="connector" idref="#_x0000_s3388"/>
        <o:r id="V:Rule105" type="connector" idref="#_x0000_s3217"/>
        <o:r id="V:Rule106" type="connector" idref="#_x0000_s3408"/>
        <o:r id="V:Rule107" type="connector" idref="#_x0000_s3306"/>
        <o:r id="V:Rule108" type="connector" idref="#_x0000_s3368"/>
        <o:r id="V:Rule109" type="connector" idref="#_x0000_s1601"/>
        <o:r id="V:Rule110" type="connector" idref="#_x0000_s3458"/>
        <o:r id="V:Rule111" type="connector" idref="#_x0000_s1538"/>
        <o:r id="V:Rule112" type="connector" idref="#_x0000_s3185"/>
        <o:r id="V:Rule113" type="connector" idref="#_x0000_s1122"/>
        <o:r id="V:Rule114" type="connector" idref="#_x0000_s3216"/>
        <o:r id="V:Rule115" type="connector" idref="#_x0000_s2016"/>
        <o:r id="V:Rule116" type="connector" idref="#_x0000_s3452"/>
        <o:r id="V:Rule117" type="connector" idref="#_x0000_s3378"/>
        <o:r id="V:Rule118" type="connector" idref="#_x0000_s3406"/>
        <o:r id="V:Rule119" type="connector" idref="#_x0000_s1176"/>
        <o:r id="V:Rule120" type="connector" idref="#_x0000_s3155"/>
        <o:r id="V:Rule121" type="connector" idref="#_x0000_s3249"/>
        <o:r id="V:Rule122" type="connector" idref="#_x0000_s3356"/>
        <o:r id="V:Rule123" type="connector" idref="#_x0000_s3376"/>
        <o:r id="V:Rule124" type="connector" idref="#_x0000_s3336"/>
        <o:r id="V:Rule125" type="connector" idref="#_x0000_s3456"/>
        <o:r id="V:Rule126" type="connector" idref="#_x0000_s3342"/>
        <o:r id="V:Rule127" type="connector" idref="#_x0000_s3232"/>
        <o:r id="V:Rule128" type="connector" idref="#_x0000_s3302"/>
        <o:r id="V:Rule129" type="connector" idref="#_x0000_s3104"/>
        <o:r id="V:Rule130" type="connector" idref="#_x0000_s2033"/>
        <o:r id="V:Rule131" type="connector" idref="#_x0000_s3233"/>
        <o:r id="V:Rule132" type="connector" idref="#_x0000_s1545"/>
        <o:r id="V:Rule133" type="connector" idref="#_x0000_s3372"/>
        <o:r id="V:Rule134" type="connector" idref="#_x0000_s1580"/>
        <o:r id="V:Rule135" type="connector" idref="#_x0000_s1194"/>
        <o:r id="V:Rule136" type="connector" idref="#_x0000_s1581"/>
        <o:r id="V:Rule137" type="connector" idref="#_x0000_s3219"/>
        <o:r id="V:Rule138" type="connector" idref="#_x0000_s3252"/>
        <o:r id="V:Rule139" type="connector" idref="#_x0000_s1296"/>
        <o:r id="V:Rule140" type="connector" idref="#_x0000_s3442"/>
        <o:r id="V:Rule141" type="connector" idref="#_x0000_s1068"/>
        <o:r id="V:Rule142" type="connector" idref="#_x0000_s2015"/>
        <o:r id="V:Rule143" type="connector" idref="#_x0000_s3312"/>
        <o:r id="V:Rule144" type="connector" idref="#_x0000_s3123"/>
        <o:r id="V:Rule145" type="connector" idref="#_x0000_s3186"/>
        <o:r id="V:Rule146" type="connector" idref="#_x0000_s1588"/>
        <o:r id="V:Rule147" type="connector" idref="#_x0000_s3472"/>
        <o:r id="V:Rule148" type="connector" idref="#_x0000_s2017"/>
        <o:r id="V:Rule149" type="connector" idref="#_x0000_s1595"/>
        <o:r id="V:Rule150" type="connector" idref="#_x0000_s3478"/>
        <o:r id="V:Rule151" type="connector" idref="#_x0000_s3416"/>
        <o:r id="V:Rule152" type="connector" idref="#_x0000_s3150"/>
        <o:r id="V:Rule153" type="connector" idref="#_x0000_s3121"/>
        <o:r id="V:Rule154" type="connector" idref="#_x0000_s3119"/>
        <o:r id="V:Rule155" type="connector" idref="#_x0000_s3187"/>
        <o:r id="V:Rule156" type="connector" idref="#_x0000_s3438"/>
        <o:r id="V:Rule157" type="connector" idref="#_x0000_s1146"/>
        <o:r id="V:Rule158" type="connector" idref="#_x0000_s1218"/>
        <o:r id="V:Rule159" type="connector" idref="#_x0000_s1200"/>
        <o:r id="V:Rule160" type="connector" idref="#_x0000_s1116"/>
        <o:r id="V:Rule161" type="connector" idref="#_x0000_s3135"/>
        <o:r id="V:Rule162" type="connector" idref="#_x0000_s1080"/>
        <o:r id="V:Rule163" type="connector" idref="#_x0000_s3289"/>
        <o:r id="V:Rule164" type="connector" idref="#_x0000_s3214"/>
        <o:r id="V:Rule165" type="connector" idref="#_x0000_s1134"/>
        <o:r id="V:Rule166" type="connector" idref="#_x0000_s1266"/>
        <o:r id="V:Rule167" type="connector" idref="#_x0000_s3171"/>
        <o:r id="V:Rule168" type="connector" idref="#_x0000_s1206"/>
        <o:r id="V:Rule169" type="connector" idref="#_x0000_s1567"/>
        <o:r id="V:Rule170" type="connector" idref="#_x0000_s3466"/>
        <o:r id="V:Rule171" type="connector" idref="#_x0000_s3476"/>
        <o:r id="V:Rule172" type="connector" idref="#_x0000_s3154"/>
        <o:r id="V:Rule173" type="connector" idref="#_x0000_s3446"/>
        <o:r id="V:Rule174" type="connector" idref="#_x0000_s1236"/>
        <o:r id="V:Rule175" type="connector" idref="#_x0000_s1140"/>
        <o:r id="V:Rule176" type="connector" idref="#_x0000_s3362"/>
        <o:r id="V:Rule177" type="connector" idref="#_x0000_s3134"/>
        <o:r id="V:Rule178" type="connector" idref="#_x0000_s2035"/>
        <o:r id="V:Rule179" type="connector" idref="#_x0000_s3462"/>
        <o:r id="V:Rule180" type="connector" idref="#_x0000_s2030"/>
        <o:r id="V:Rule181" type="connector" idref="#_x0000_s3247"/>
        <o:r id="V:Rule182" type="connector" idref="#_x0000_s1224"/>
        <o:r id="V:Rule183" type="connector" idref="#_x0000_s1284"/>
        <o:r id="V:Rule184" type="connector" idref="#_x0000_s3107"/>
        <o:r id="V:Rule185" type="connector" idref="#_x0000_s2047"/>
        <o:r id="V:Rule186" type="connector" idref="#_x0000_s3118"/>
        <o:r id="V:Rule187" type="connector" idref="#_x0000_s3088"/>
        <o:r id="V:Rule188" type="connector" idref="#_x0000_s1092"/>
        <o:r id="V:Rule189" type="connector" idref="#_x0000_s3169"/>
        <o:r id="V:Rule190" type="connector" idref="#_x0000_s2018"/>
        <o:r id="V:Rule191" type="connector" idref="#_x0000_s1559"/>
        <o:r id="V:Rule192" type="connector" idref="#_x0000_s3326"/>
        <o:r id="V:Rule193" type="connector" idref="#_x0000_s1040"/>
        <o:r id="V:Rule194" type="connector" idref="#_x0000_s1254"/>
        <o:r id="V:Rule195" type="connector" idref="#_x0000_s1260"/>
        <o:r id="V:Rule196" type="connector" idref="#_x0000_s3428"/>
        <o:r id="V:Rule197" type="connector" idref="#_x0000_s3102"/>
        <o:r id="V:Rule198" type="connector" idref="#_x0000_s3089"/>
        <o:r id="V:Rule199" type="connector" idref="#_x0000_s3251"/>
        <o:r id="V:Rule200" type="connector" idref="#_x0000_s3120"/>
        <o:r id="V:Rule201" type="connector" idref="#_x0000_s3436"/>
        <o:r id="V:Rule202" type="connector" idref="#_x0000_s1188"/>
        <o:r id="V:Rule203" type="connector" idref="#_x0000_s3358"/>
        <o:r id="V:Rule204" type="connector" idref="#_x0000_s3382"/>
        <o:r id="V:Rule205" type="connector" idref="#_x0000_s3352"/>
      </o:rules>
    </o:shapelayout>
  </w:shapeDefaults>
  <w:decimalSymbol w:val=","/>
  <w:listSeparator w:val=";"/>
  <w15:docId w15:val="{45F0F028-A53C-4635-9C82-0223D6F8C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57BC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5F03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56C8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A3CA1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color w:val="auto"/>
      <w:sz w:val="22"/>
      <w:szCs w:val="22"/>
    </w:rPr>
  </w:style>
  <w:style w:type="character" w:customStyle="1" w:styleId="stbilgiChar">
    <w:name w:val="Üstbilgi Char"/>
    <w:basedOn w:val="VarsaylanParagrafYazTipi"/>
    <w:link w:val="stbilgi"/>
    <w:uiPriority w:val="99"/>
    <w:rsid w:val="001A3CA1"/>
  </w:style>
  <w:style w:type="paragraph" w:styleId="Altbilgi">
    <w:name w:val="footer"/>
    <w:basedOn w:val="Normal"/>
    <w:link w:val="AltbilgiChar"/>
    <w:uiPriority w:val="99"/>
    <w:unhideWhenUsed/>
    <w:rsid w:val="001A3CA1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color w:val="auto"/>
      <w:sz w:val="22"/>
      <w:szCs w:val="22"/>
    </w:rPr>
  </w:style>
  <w:style w:type="character" w:customStyle="1" w:styleId="AltbilgiChar">
    <w:name w:val="Altbilgi Char"/>
    <w:basedOn w:val="VarsaylanParagrafYazTipi"/>
    <w:link w:val="Altbilgi"/>
    <w:uiPriority w:val="99"/>
    <w:rsid w:val="001A3CA1"/>
  </w:style>
  <w:style w:type="paragraph" w:styleId="BalonMetni">
    <w:name w:val="Balloon Text"/>
    <w:basedOn w:val="Normal"/>
    <w:link w:val="BalonMetniChar"/>
    <w:uiPriority w:val="99"/>
    <w:semiHidden/>
    <w:unhideWhenUsed/>
    <w:rsid w:val="00934B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BD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C16332"/>
  </w:style>
  <w:style w:type="character" w:customStyle="1" w:styleId="Balk1Char">
    <w:name w:val="Başlık 1 Char"/>
    <w:basedOn w:val="VarsaylanParagrafYazTipi"/>
    <w:link w:val="Balk1"/>
    <w:uiPriority w:val="9"/>
    <w:rsid w:val="005F03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6813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BELGELER%20Z\ETK&#304;NL&#304;KLER\1.SINIF\2016%20-%202.%20D&#214;NEM\1.%20%20SIN%20&#350;ABLON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6E3A0-CE78-4548-9E11-B7C52DC00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1.  SIN ŞABLON</Template>
  <TotalTime>125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ZI</dc:creator>
  <cp:keywords>www.sorubak.com</cp:keywords>
  <dc:description>www.sorubak.com</dc:description>
  <cp:lastModifiedBy>doğan</cp:lastModifiedBy>
  <cp:revision>13</cp:revision>
  <dcterms:created xsi:type="dcterms:W3CDTF">2016-02-26T18:32:00Z</dcterms:created>
  <dcterms:modified xsi:type="dcterms:W3CDTF">2016-02-28T19:20:00Z</dcterms:modified>
</cp:coreProperties>
</file>