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31A8" w:rsidRDefault="00DB6C1D" w:rsidP="00DB6C1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toplama işlemlerinin sonucu </w:t>
      </w:r>
      <w:r w:rsidRPr="00DB6C1D">
        <w:rPr>
          <w:rFonts w:ascii="Cambria Math" w:hAnsi="Cambria Math"/>
          <w:b/>
          <w:sz w:val="28"/>
        </w:rPr>
        <w:t>doğru ise “D” yanlış ise “Y”</w:t>
      </w:r>
      <w:r>
        <w:rPr>
          <w:rFonts w:ascii="Cambria Math" w:hAnsi="Cambria Math"/>
          <w:sz w:val="28"/>
        </w:rPr>
        <w:t xml:space="preserve"> yazalım.</w:t>
      </w: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42" type="#_x0000_t75" style="width:60.75pt;height:55.5pt" o:ole="" o:bordertopcolor="red" o:borderleftcolor="red" o:borderbottomcolor="red" o:borderrightcolor="red">
            <v:imagedata r:id="rId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2" DrawAspect="Content" ObjectID="_1526565809" r:id="rId9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43" type="#_x0000_t75" style="width:60.75pt;height:55.5pt" o:ole="" o:bordertopcolor="red" o:borderleftcolor="red" o:borderbottomcolor="red" o:borderrightcolor="red">
            <v:imagedata r:id="rId1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3" DrawAspect="Content" ObjectID="_1526565810" r:id="rId11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44" type="#_x0000_t75" style="width:60.75pt;height:55.5pt" o:ole="" o:bordertopcolor="red" o:borderleftcolor="red" o:borderbottomcolor="red" o:borderrightcolor="red">
            <v:imagedata r:id="rId1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4" DrawAspect="Content" ObjectID="_1526565811" r:id="rId13"/>
        </w:objec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45" type="#_x0000_t75" style="width:60.75pt;height:55.5pt" o:ole="" o:bordertopcolor="red" o:borderleftcolor="red" o:borderbottomcolor="red" o:borderrightcolor="red">
            <v:imagedata r:id="rId1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5" DrawAspect="Content" ObjectID="_1526565812" r:id="rId15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46" type="#_x0000_t75" style="width:60.75pt;height:55.5pt" o:ole="" o:bordertopcolor="red" o:borderleftcolor="red" o:borderbottomcolor="red" o:borderrightcolor="red">
            <v:imagedata r:id="rId1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6" DrawAspect="Content" ObjectID="_1526565813" r:id="rId17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47" type="#_x0000_t75" style="width:60.75pt;height:55.5pt" o:ole="" o:bordertopcolor="red" o:borderleftcolor="red" o:borderbottomcolor="red" o:borderrightcolor="red">
            <v:imagedata r:id="rId1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7" DrawAspect="Content" ObjectID="_1526565814" r:id="rId19"/>
        </w:objec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48" type="#_x0000_t75" style="width:60.75pt;height:55.5pt" o:ole="" o:bordertopcolor="red" o:borderleftcolor="red" o:borderbottomcolor="red" o:borderrightcolor="red">
            <v:imagedata r:id="rId2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8" DrawAspect="Content" ObjectID="_1526565815" r:id="rId21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49" type="#_x0000_t75" style="width:60.75pt;height:55.5pt" o:ole="" o:bordertopcolor="red" o:borderleftcolor="red" o:borderbottomcolor="red" o:borderrightcolor="red">
            <v:imagedata r:id="rId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49" DrawAspect="Content" ObjectID="_1526565816" r:id="rId23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50" type="#_x0000_t75" style="width:60.75pt;height:55.5pt" o:ole="" o:bordertopcolor="red" o:borderleftcolor="red" o:borderbottomcolor="red" o:borderrightcolor="red">
            <v:imagedata r:id="rId2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0" DrawAspect="Content" ObjectID="_1526565817" r:id="rId25"/>
        </w:objec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51" type="#_x0000_t75" style="width:60.75pt;height:55.5pt" o:ole="" o:bordertopcolor="red" o:borderleftcolor="red" o:borderbottomcolor="red" o:borderrightcolor="red">
            <v:imagedata r:id="rId2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1" DrawAspect="Content" ObjectID="_1526565818" r:id="rId27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52" type="#_x0000_t75" style="width:60.75pt;height:55.5pt" o:ole="" o:bordertopcolor="red" o:borderleftcolor="red" o:borderbottomcolor="red" o:borderrightcolor="red">
            <v:imagedata r:id="rId2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2" DrawAspect="Content" ObjectID="_1526565819" r:id="rId29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53" type="#_x0000_t75" style="width:60.75pt;height:55.5pt" o:ole="" o:bordertopcolor="red" o:borderleftcolor="red" o:borderbottomcolor="red" o:borderrightcolor="red">
            <v:imagedata r:id="rId3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3" DrawAspect="Content" ObjectID="_1526565820" r:id="rId31"/>
        </w:objec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Aşağıdaki toplama işlemlerinin sonuçlarını bulalım.</w: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54" type="#_x0000_t75" style="width:60.75pt;height:55.5pt" o:ole="" o:bordertopcolor="red" o:borderleftcolor="red" o:borderbottomcolor="red" o:borderrightcolor="red">
            <v:imagedata r:id="rId3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4" DrawAspect="Content" ObjectID="_1526565821" r:id="rId33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55" type="#_x0000_t75" style="width:60.75pt;height:55.5pt" o:ole="" o:bordertopcolor="red" o:borderleftcolor="red" o:borderbottomcolor="red" o:borderrightcolor="red">
            <v:imagedata r:id="rId3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5" DrawAspect="Content" ObjectID="_1526565822" r:id="rId35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56" type="#_x0000_t75" style="width:60.75pt;height:55.5pt" o:ole="" o:bordertopcolor="red" o:borderleftcolor="red" o:borderbottomcolor="red" o:borderrightcolor="red">
            <v:imagedata r:id="rId3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6" DrawAspect="Content" ObjectID="_1526565823" r:id="rId37"/>
        </w:object>
      </w:r>
      <w:r>
        <w:rPr>
          <w:rFonts w:ascii="Cambria Math" w:hAnsi="Cambria Math"/>
          <w:sz w:val="28"/>
        </w:rPr>
        <w:t xml:space="preserve">               </w: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57" type="#_x0000_t75" style="width:60.75pt;height:55.5pt" o:ole="" o:bordertopcolor="red" o:borderleftcolor="red" o:borderbottomcolor="red" o:borderrightcolor="red">
            <v:imagedata r:id="rId3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7" DrawAspect="Content" ObjectID="_1526565824" r:id="rId39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58" type="#_x0000_t75" style="width:60.75pt;height:55.5pt" o:ole="" o:bordertopcolor="red" o:borderleftcolor="red" o:borderbottomcolor="red" o:borderrightcolor="red">
            <v:imagedata r:id="rId4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8" DrawAspect="Content" ObjectID="_1526565825" r:id="rId41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59" type="#_x0000_t75" style="width:60.75pt;height:55.5pt" o:ole="" o:bordertopcolor="red" o:borderleftcolor="red" o:borderbottomcolor="red" o:borderrightcolor="red">
            <v:imagedata r:id="rId4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59" DrawAspect="Content" ObjectID="_1526565826" r:id="rId43"/>
        </w:object>
      </w:r>
      <w:r>
        <w:rPr>
          <w:rFonts w:ascii="Cambria Math" w:hAnsi="Cambria Math"/>
          <w:sz w:val="28"/>
        </w:rPr>
        <w:t xml:space="preserve">               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60" type="#_x0000_t75" style="width:60.75pt;height:55.5pt" o:ole="" o:bordertopcolor="red" o:borderleftcolor="red" o:borderbottomcolor="red" o:borderrightcolor="red">
            <v:imagedata r:id="rId4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0" DrawAspect="Content" ObjectID="_1526565827" r:id="rId45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61" type="#_x0000_t75" style="width:60.75pt;height:55.5pt" o:ole="" o:bordertopcolor="red" o:borderleftcolor="red" o:borderbottomcolor="red" o:borderrightcolor="red">
            <v:imagedata r:id="rId4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1" DrawAspect="Content" ObjectID="_1526565828" r:id="rId47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62" type="#_x0000_t75" style="width:60.75pt;height:55.5pt" o:ole="" o:bordertopcolor="red" o:borderleftcolor="red" o:borderbottomcolor="red" o:borderrightcolor="red">
            <v:imagedata r:id="rId4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2" DrawAspect="Content" ObjectID="_1526565829" r:id="rId49"/>
        </w:object>
      </w:r>
      <w:r>
        <w:rPr>
          <w:rFonts w:ascii="Cambria Math" w:hAnsi="Cambria Math"/>
          <w:sz w:val="28"/>
        </w:rPr>
        <w:t xml:space="preserve">               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63" type="#_x0000_t75" style="width:60.75pt;height:55.5pt" o:ole="" o:bordertopcolor="red" o:borderleftcolor="red" o:borderbottomcolor="red" o:borderrightcolor="red">
            <v:imagedata r:id="rId5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3" DrawAspect="Content" ObjectID="_1526565830" r:id="rId51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64" type="#_x0000_t75" style="width:60.75pt;height:55.5pt" o:ole="" o:bordertopcolor="red" o:borderleftcolor="red" o:borderbottomcolor="red" o:borderrightcolor="red">
            <v:imagedata r:id="rId5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4" DrawAspect="Content" ObjectID="_1526565831" r:id="rId53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65" type="#_x0000_t75" style="width:60.75pt;height:55.5pt" o:ole="" o:bordertopcolor="red" o:borderleftcolor="red" o:borderbottomcolor="red" o:borderrightcolor="red">
            <v:imagedata r:id="rId5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5" DrawAspect="Content" ObjectID="_1526565832" r:id="rId55"/>
        </w:object>
      </w:r>
      <w:r>
        <w:rPr>
          <w:rFonts w:ascii="Cambria Math" w:hAnsi="Cambria Math"/>
          <w:sz w:val="28"/>
        </w:rPr>
        <w:t xml:space="preserve">               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66" type="#_x0000_t75" style="width:60.75pt;height:55.5pt" o:ole="" o:bordertopcolor="red" o:borderleftcolor="red" o:borderbottomcolor="red" o:borderrightcolor="red">
            <v:imagedata r:id="rId5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6" DrawAspect="Content" ObjectID="_1526565833" r:id="rId57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67" type="#_x0000_t75" style="width:60.75pt;height:55.5pt" o:ole="" o:bordertopcolor="red" o:borderleftcolor="red" o:borderbottomcolor="red" o:borderrightcolor="red">
            <v:imagedata r:id="rId5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7" DrawAspect="Content" ObjectID="_1526565834" r:id="rId59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68" type="#_x0000_t75" style="width:60.75pt;height:55.5pt" o:ole="" o:bordertopcolor="red" o:borderleftcolor="red" o:borderbottomcolor="red" o:borderrightcolor="red">
            <v:imagedata r:id="rId6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8" DrawAspect="Content" ObjectID="_1526565835" r:id="rId61"/>
        </w:object>
      </w:r>
      <w:r>
        <w:rPr>
          <w:rFonts w:ascii="Cambria Math" w:hAnsi="Cambria Math"/>
          <w:sz w:val="28"/>
        </w:rPr>
        <w:t xml:space="preserve">   </w:t>
      </w:r>
    </w:p>
    <w:p w:rsidR="00DB6C1D" w:rsidRDefault="00DB6C1D" w:rsidP="00DB6C1D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          </w: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63432C" w:rsidRDefault="00DB6C1D" w:rsidP="00DB6C1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Aşağıdaki problemleri çözelim.</w:t>
      </w:r>
    </w:p>
    <w:p w:rsidR="0063432C" w:rsidRDefault="00DB6C1D" w:rsidP="0063432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Ahmet’in 12 bilyesi var. Arkadaşı Anıl da 14 bilye daha verdi. Şimdi Ahmet’in kaç bilyesi oldu?</w:t>
      </w:r>
    </w:p>
    <w:p w:rsidR="0063432C" w:rsidRDefault="00DB6C1D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69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69" DrawAspect="Content" ObjectID="_1526565836" r:id="rId63"/>
        </w:objec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DB6C1D" w:rsidRDefault="00DB6C1D" w:rsidP="00DB6C1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Kumbaramda 36 TL var. Babam da bana13 TL verdi. Kaç TL param oldu?</w:t>
      </w:r>
    </w:p>
    <w:p w:rsidR="00DB6C1D" w:rsidRDefault="00DB6C1D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0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0" DrawAspect="Content" ObjectID="_1526565837" r:id="rId64"/>
        </w:object>
      </w:r>
    </w:p>
    <w:p w:rsidR="00DB6C1D" w:rsidRDefault="00DB6C1D" w:rsidP="0063432C">
      <w:pPr>
        <w:pStyle w:val="AralkYok"/>
        <w:rPr>
          <w:rFonts w:ascii="Cambria Math" w:hAnsi="Cambria Math"/>
          <w:sz w:val="28"/>
        </w:rPr>
      </w:pPr>
    </w:p>
    <w:p w:rsidR="0063432C" w:rsidRDefault="00DB6C1D" w:rsidP="00DB6C1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Annem 63 kilodur. Ben ise 24 Kiloyum. İkimizin kiloları toplamı kaçtır?</w:t>
      </w:r>
    </w:p>
    <w:p w:rsidR="00DB6C1D" w:rsidRDefault="00DB6C1D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1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1" DrawAspect="Content" ObjectID="_1526565838" r:id="rId65"/>
        </w:object>
      </w:r>
    </w:p>
    <w:p w:rsidR="0063432C" w:rsidRDefault="00DB6C1D" w:rsidP="00DB6C1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Pazardan aldığım </w:t>
      </w:r>
      <w:r w:rsidRPr="00DB6C1D">
        <w:rPr>
          <w:rFonts w:ascii="Cambria Math" w:hAnsi="Cambria Math"/>
          <w:b/>
          <w:sz w:val="28"/>
        </w:rPr>
        <w:t>bir kilogramlık</w:t>
      </w:r>
      <w:r>
        <w:rPr>
          <w:rFonts w:ascii="Cambria Math" w:hAnsi="Cambria Math"/>
          <w:sz w:val="28"/>
        </w:rPr>
        <w:t xml:space="preserve"> erik poşetinde 24 erik vardı. </w:t>
      </w:r>
      <w:r w:rsidRPr="00DB6C1D">
        <w:rPr>
          <w:rFonts w:ascii="Cambria Math" w:hAnsi="Cambria Math"/>
          <w:b/>
          <w:sz w:val="28"/>
        </w:rPr>
        <w:t>İki kilogramlık</w:t>
      </w:r>
      <w:r>
        <w:rPr>
          <w:rFonts w:ascii="Cambria Math" w:hAnsi="Cambria Math"/>
          <w:sz w:val="28"/>
        </w:rPr>
        <w:t xml:space="preserve"> poşette kaç tane erik olur?</w:t>
      </w:r>
    </w:p>
    <w:p w:rsidR="00DB6C1D" w:rsidRDefault="00DB6C1D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2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2" DrawAspect="Content" ObjectID="_1526565839" r:id="rId66"/>
        </w:object>
      </w:r>
    </w:p>
    <w:p w:rsidR="00DB6C1D" w:rsidRDefault="00470556" w:rsidP="00470556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Evimiz ile bakkalın arası 42 adımdır. Evden bakkala </w:t>
      </w:r>
      <w:r w:rsidRPr="00470556">
        <w:rPr>
          <w:rFonts w:ascii="Cambria Math" w:hAnsi="Cambria Math"/>
          <w:b/>
          <w:sz w:val="28"/>
        </w:rPr>
        <w:t>gidip geri gelirsem</w:t>
      </w:r>
      <w:r>
        <w:rPr>
          <w:rFonts w:ascii="Cambria Math" w:hAnsi="Cambria Math"/>
          <w:sz w:val="28"/>
        </w:rPr>
        <w:t xml:space="preserve"> kaç adım yürürüm?</w:t>
      </w:r>
    </w:p>
    <w:p w:rsidR="00DB6C1D" w:rsidRDefault="00470556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3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3" DrawAspect="Content" ObjectID="_1526565840" r:id="rId67"/>
        </w:object>
      </w:r>
    </w:p>
    <w:p w:rsidR="00470556" w:rsidRDefault="00470556" w:rsidP="00470556">
      <w:pPr>
        <w:pStyle w:val="AralkYok"/>
        <w:jc w:val="center"/>
        <w:rPr>
          <w:rFonts w:ascii="Cambria Math" w:hAnsi="Cambria Math"/>
          <w:sz w:val="28"/>
        </w:rPr>
      </w:pPr>
    </w:p>
    <w:p w:rsidR="00470556" w:rsidRDefault="00470556" w:rsidP="00470556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Bir tabakta 13 dilim pasta, diğerindeyse 12 dilim pasta vardır. İki tabakta toplam kaç dilim pasta vardır?</w:t>
      </w:r>
    </w:p>
    <w:p w:rsidR="00DB6C1D" w:rsidRDefault="00470556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4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4" DrawAspect="Content" ObjectID="_1526565841" r:id="rId68"/>
        </w:object>
      </w:r>
    </w:p>
    <w:p w:rsidR="00470556" w:rsidRDefault="00470556" w:rsidP="00470556">
      <w:pPr>
        <w:pStyle w:val="AralkYok"/>
        <w:jc w:val="center"/>
        <w:rPr>
          <w:rFonts w:ascii="Cambria Math" w:hAnsi="Cambria Math"/>
          <w:sz w:val="28"/>
        </w:rPr>
      </w:pPr>
    </w:p>
    <w:p w:rsidR="00DB6C1D" w:rsidRDefault="00470556" w:rsidP="00470556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Benim 24, ablamın 15 oyuncağı vardır. İkimizin toplam kaç oyuncağı var?</w:t>
      </w:r>
    </w:p>
    <w:p w:rsidR="0063432C" w:rsidRDefault="00470556" w:rsidP="00470556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5" type="#_x0000_t75" style="width:60.75pt;height:55.5pt" o:ole="" o:bordertopcolor="red" o:borderleftcolor="red" o:borderbottomcolor="red" o:borderrightcolor="red">
            <v:imagedata r:id="rId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5" DrawAspect="Content" ObjectID="_1526565842" r:id="rId69"/>
        </w:object>
      </w:r>
    </w:p>
    <w:p w:rsidR="006B4479" w:rsidRDefault="006B4479" w:rsidP="006B4479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>Tabloyu inceleyelim. Soruları cevaplandıralım.</w:t>
      </w:r>
    </w:p>
    <w:p w:rsidR="006B4479" w:rsidRPr="007B2580" w:rsidRDefault="006B4479" w:rsidP="006B4479">
      <w:pPr>
        <w:pStyle w:val="AralkYok"/>
        <w:rPr>
          <w:rFonts w:ascii="Cambria Math" w:hAnsi="Cambria Math"/>
          <w:b/>
          <w:sz w:val="28"/>
        </w:rPr>
      </w:pPr>
      <w:r>
        <w:rPr>
          <w:rFonts w:ascii="Cambria Math" w:hAnsi="Cambria Math"/>
          <w:sz w:val="28"/>
        </w:rPr>
        <w:tab/>
      </w:r>
      <w:r w:rsidRPr="007B2580">
        <w:rPr>
          <w:rFonts w:ascii="Cambria Math" w:hAnsi="Cambria Math"/>
          <w:b/>
          <w:sz w:val="28"/>
        </w:rPr>
        <w:t>Oyuncak arabalarım</w:t>
      </w:r>
    </w:p>
    <w:tbl>
      <w:tblPr>
        <w:tblStyle w:val="TabloKlavuzu"/>
        <w:tblW w:w="0" w:type="auto"/>
        <w:tblInd w:w="108" w:type="dxa"/>
        <w:tblLook w:val="04A0" w:firstRow="1" w:lastRow="0" w:firstColumn="1" w:lastColumn="0" w:noHBand="0" w:noVBand="1"/>
      </w:tblPr>
      <w:tblGrid>
        <w:gridCol w:w="2517"/>
        <w:gridCol w:w="1169"/>
      </w:tblGrid>
      <w:tr w:rsidR="006B4479" w:rsidTr="0055393C">
        <w:tc>
          <w:tcPr>
            <w:tcW w:w="2517" w:type="dxa"/>
            <w:shd w:val="clear" w:color="auto" w:fill="DBE5F1" w:themeFill="accent1" w:themeFillTint="33"/>
          </w:tcPr>
          <w:p w:rsidR="006B4479" w:rsidRPr="007B2580" w:rsidRDefault="006B4479" w:rsidP="0055393C">
            <w:pPr>
              <w:pStyle w:val="AralkYok"/>
              <w:jc w:val="center"/>
              <w:rPr>
                <w:rFonts w:ascii="Cambria Math" w:hAnsi="Cambria Math"/>
                <w:b/>
                <w:sz w:val="28"/>
              </w:rPr>
            </w:pPr>
            <w:r w:rsidRPr="007B2580">
              <w:rPr>
                <w:rFonts w:ascii="Cambria Math" w:hAnsi="Cambria Math"/>
                <w:b/>
                <w:sz w:val="28"/>
              </w:rPr>
              <w:t>Renkler</w:t>
            </w:r>
          </w:p>
        </w:tc>
        <w:tc>
          <w:tcPr>
            <w:tcW w:w="1169" w:type="dxa"/>
            <w:shd w:val="clear" w:color="auto" w:fill="DBE5F1" w:themeFill="accent1" w:themeFillTint="33"/>
          </w:tcPr>
          <w:p w:rsidR="006B4479" w:rsidRPr="007B2580" w:rsidRDefault="006B4479" w:rsidP="0055393C">
            <w:pPr>
              <w:pStyle w:val="AralkYok"/>
              <w:jc w:val="center"/>
              <w:rPr>
                <w:rFonts w:ascii="Cambria Math" w:hAnsi="Cambria Math"/>
                <w:b/>
                <w:sz w:val="28"/>
              </w:rPr>
            </w:pPr>
            <w:r w:rsidRPr="007B2580">
              <w:rPr>
                <w:rFonts w:ascii="Cambria Math" w:hAnsi="Cambria Math"/>
                <w:b/>
                <w:sz w:val="28"/>
              </w:rPr>
              <w:t>Sayısı</w:t>
            </w:r>
          </w:p>
        </w:tc>
      </w:tr>
      <w:tr w:rsidR="006B4479" w:rsidTr="0055393C">
        <w:tc>
          <w:tcPr>
            <w:tcW w:w="2517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 xml:space="preserve">Mavi </w:t>
            </w:r>
          </w:p>
        </w:tc>
        <w:tc>
          <w:tcPr>
            <w:tcW w:w="1169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12</w:t>
            </w:r>
          </w:p>
        </w:tc>
      </w:tr>
      <w:tr w:rsidR="006B4479" w:rsidTr="0055393C">
        <w:tc>
          <w:tcPr>
            <w:tcW w:w="2517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Kırmızı</w:t>
            </w:r>
          </w:p>
        </w:tc>
        <w:tc>
          <w:tcPr>
            <w:tcW w:w="1169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9</w:t>
            </w:r>
          </w:p>
        </w:tc>
      </w:tr>
      <w:tr w:rsidR="006B4479" w:rsidTr="0055393C">
        <w:tc>
          <w:tcPr>
            <w:tcW w:w="2517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Sarı</w:t>
            </w:r>
          </w:p>
        </w:tc>
        <w:tc>
          <w:tcPr>
            <w:tcW w:w="1169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6</w:t>
            </w:r>
          </w:p>
        </w:tc>
      </w:tr>
      <w:tr w:rsidR="006B4479" w:rsidTr="0055393C">
        <w:tc>
          <w:tcPr>
            <w:tcW w:w="2517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Mor</w:t>
            </w:r>
          </w:p>
        </w:tc>
        <w:tc>
          <w:tcPr>
            <w:tcW w:w="1169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8</w:t>
            </w:r>
          </w:p>
        </w:tc>
      </w:tr>
      <w:tr w:rsidR="006B4479" w:rsidTr="0055393C">
        <w:tc>
          <w:tcPr>
            <w:tcW w:w="2517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Yeşil</w:t>
            </w:r>
          </w:p>
        </w:tc>
        <w:tc>
          <w:tcPr>
            <w:tcW w:w="1169" w:type="dxa"/>
          </w:tcPr>
          <w:p w:rsidR="006B4479" w:rsidRDefault="006B4479" w:rsidP="0055393C">
            <w:pPr>
              <w:pStyle w:val="AralkYok"/>
              <w:rPr>
                <w:rFonts w:ascii="Cambria Math" w:hAnsi="Cambria Math"/>
                <w:sz w:val="28"/>
              </w:rPr>
            </w:pPr>
            <w:r>
              <w:rPr>
                <w:rFonts w:ascii="Cambria Math" w:hAnsi="Cambria Math"/>
                <w:sz w:val="28"/>
              </w:rPr>
              <w:t>7</w:t>
            </w:r>
          </w:p>
        </w:tc>
      </w:tr>
    </w:tbl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En çok ………………………. renkte oyuncağım vardır.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En az ………………………. renkte oyuncağım vardır.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Kırmızı oyuncaklarım,  mavi renkte oyuncağımda …………………………..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Mavi ve mor arabalarımın toplamı ………………………. dır.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Yeşil ve sarı arabalarımın toplamı ………………………. dır.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 verilen </w:t>
      </w:r>
      <w:r w:rsidRPr="007B2580">
        <w:rPr>
          <w:rFonts w:ascii="Cambria Math" w:hAnsi="Cambria Math"/>
          <w:b/>
          <w:sz w:val="28"/>
        </w:rPr>
        <w:t>2’şer saymadaki</w:t>
      </w:r>
      <w:r>
        <w:rPr>
          <w:rFonts w:ascii="Cambria Math" w:hAnsi="Cambria Math"/>
          <w:sz w:val="28"/>
        </w:rPr>
        <w:t xml:space="preserve"> boşlukları tamamlayalım.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2- 4- 6- ……- 10 – 12- 14- …..- ……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14 – 16 - …..- …..- 22- 24 - ……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26 – 28 - …..- …..- 34- 36 - ……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36 – 38 - …..- …..- ….. - 46 - ……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46 – 48 - …..- …..- ….. - …… - ……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24 – 22 – 20- …..- …..- 14- ….. - ……</w: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⍟ 30 – 28 – 26- ….. - ….. - ….. - ….. - ……</w:t>
      </w:r>
    </w:p>
    <w:p w:rsidR="006B4479" w:rsidRDefault="006B4479" w:rsidP="006B4479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sayıların </w:t>
      </w:r>
      <w:r w:rsidRPr="00123635">
        <w:rPr>
          <w:rFonts w:ascii="Cambria Math" w:hAnsi="Cambria Math"/>
          <w:b/>
          <w:sz w:val="28"/>
        </w:rPr>
        <w:t>onluk ve birliklerini</w:t>
      </w:r>
      <w:r>
        <w:rPr>
          <w:rFonts w:ascii="Cambria Math" w:hAnsi="Cambria Math"/>
          <w:sz w:val="28"/>
        </w:rPr>
        <w:t xml:space="preserve"> yazalım.</w:t>
      </w: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201" style="width:196.65pt;height:18.8pt;mso-position-horizontal-relative:char;mso-position-vertical-relative:line" coordorigin="6267,1514" coordsize="3933,376">
            <v:roundrect id="_x0000_s3202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203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204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46</w:t>
                    </w:r>
                  </w:p>
                </w:txbxContent>
              </v:textbox>
            </v:roundrect>
            <v:roundrect id="_x0000_s3205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206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207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94" style="width:196.65pt;height:18.8pt;mso-position-horizontal-relative:char;mso-position-vertical-relative:line" coordorigin="6267,1514" coordsize="3933,376">
            <v:roundrect id="_x0000_s3195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96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97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37</w:t>
                    </w:r>
                  </w:p>
                </w:txbxContent>
              </v:textbox>
            </v:roundrect>
            <v:roundrect id="_x0000_s3198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99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200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87" style="width:196.65pt;height:18.8pt;mso-position-horizontal-relative:char;mso-position-vertical-relative:line" coordorigin="6267,1514" coordsize="3933,376">
            <v:roundrect id="_x0000_s3188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89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90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93</w:t>
                    </w:r>
                  </w:p>
                </w:txbxContent>
              </v:textbox>
            </v:roundrect>
            <v:roundrect id="_x0000_s3191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92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93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80" style="width:196.65pt;height:18.8pt;mso-position-horizontal-relative:char;mso-position-vertical-relative:line" coordorigin="6267,1514" coordsize="3933,376">
            <v:roundrect id="_x0000_s3181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82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83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763</w:t>
                    </w:r>
                  </w:p>
                </w:txbxContent>
              </v:textbox>
            </v:roundrect>
            <v:roundrect id="_x0000_s3184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85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86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73" style="width:196.65pt;height:18.8pt;mso-position-horizontal-relative:char;mso-position-vertical-relative:line" coordorigin="6267,1514" coordsize="3933,376">
            <v:roundrect id="_x0000_s3174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75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76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45</w:t>
                    </w:r>
                  </w:p>
                </w:txbxContent>
              </v:textbox>
            </v:roundrect>
            <v:roundrect id="_x0000_s3177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78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79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66" style="width:196.65pt;height:18.8pt;mso-position-horizontal-relative:char;mso-position-vertical-relative:line" coordorigin="6267,1514" coordsize="3933,376">
            <v:roundrect id="_x0000_s3167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68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69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67</w:t>
                    </w:r>
                  </w:p>
                </w:txbxContent>
              </v:textbox>
            </v:roundrect>
            <v:roundrect id="_x0000_s3170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71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72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59" style="width:196.65pt;height:18.8pt;mso-position-horizontal-relative:char;mso-position-vertical-relative:line" coordorigin="6267,1514" coordsize="3933,376">
            <v:roundrect id="_x0000_s3160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61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62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508</w:t>
                    </w:r>
                  </w:p>
                </w:txbxContent>
              </v:textbox>
            </v:roundrect>
            <v:roundrect id="_x0000_s3163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64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65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3D0FD8" w:rsidRDefault="006B4479" w:rsidP="006B4479">
      <w:pPr>
        <w:pStyle w:val="AralkYok"/>
        <w:rPr>
          <w:rFonts w:ascii="Cambria Math" w:hAnsi="Cambria Math"/>
          <w:color w:val="FF0000"/>
        </w:rPr>
      </w:pPr>
    </w:p>
    <w:p w:rsidR="006B4479" w:rsidRPr="003D0FD8" w:rsidRDefault="00DF7470" w:rsidP="006B4479">
      <w:pPr>
        <w:pStyle w:val="AralkYok"/>
        <w:rPr>
          <w:rFonts w:ascii="Cambria Math" w:hAnsi="Cambria Math"/>
          <w:color w:val="FF0000"/>
        </w:rPr>
      </w:pPr>
      <w:r>
        <w:rPr>
          <w:rFonts w:ascii="Cambria Math" w:hAnsi="Cambria Math"/>
          <w:color w:val="FF0000"/>
        </w:rPr>
      </w:r>
      <w:r>
        <w:rPr>
          <w:rFonts w:ascii="Cambria Math" w:hAnsi="Cambria Math"/>
          <w:color w:val="FF0000"/>
        </w:rPr>
        <w:pict>
          <v:group id="_x0000_s3152" style="width:196.65pt;height:18.8pt;mso-position-horizontal-relative:char;mso-position-vertical-relative:line" coordorigin="6267,1514" coordsize="3933,376">
            <v:roundrect id="_x0000_s3153" style="position:absolute;left:6809;top:1514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54" style="position:absolute;left:7333;top:1514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55" style="position:absolute;left:6267;top:1520;width:471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78</w:t>
                    </w:r>
                  </w:p>
                </w:txbxContent>
              </v:textbox>
            </v:roundrect>
            <v:roundrect id="_x0000_s3156" style="position:absolute;left:7812;top:1520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57" style="position:absolute;left:8788;top:1520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58" style="position:absolute;left:9267;top:1526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Default="006B4479" w:rsidP="006B4479">
      <w:pPr>
        <w:pStyle w:val="AralkYok"/>
        <w:rPr>
          <w:rFonts w:ascii="Cambria Math" w:hAnsi="Cambria Math"/>
          <w:sz w:val="28"/>
        </w:rPr>
      </w:pPr>
    </w:p>
    <w:p w:rsidR="006B4479" w:rsidRPr="00BC63A8" w:rsidRDefault="006B4479" w:rsidP="006B4479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BC63A8">
        <w:rPr>
          <w:rFonts w:ascii="Cambria Math" w:hAnsi="Cambria Math"/>
          <w:sz w:val="28"/>
        </w:rPr>
        <w:t xml:space="preserve">Aşağıdaki </w:t>
      </w:r>
      <w:r w:rsidRPr="00BC63A8">
        <w:rPr>
          <w:rFonts w:ascii="Cambria Math" w:hAnsi="Cambria Math"/>
          <w:b/>
          <w:sz w:val="28"/>
        </w:rPr>
        <w:t>onluk ve birlikleri verilen sayıları</w:t>
      </w:r>
      <w:r w:rsidRPr="00BC63A8">
        <w:rPr>
          <w:rFonts w:ascii="Cambria Math" w:hAnsi="Cambria Math"/>
          <w:sz w:val="28"/>
        </w:rPr>
        <w:t xml:space="preserve"> yazınız.</w:t>
      </w: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45" style="width:201.9pt;height:18.8pt;mso-position-horizontal-relative:char;mso-position-vertical-relative:line" coordorigin="7189,9787" coordsize="4038,376">
            <v:roundrect id="_x0000_s3146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47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roundrect>
            <v:roundrect id="_x0000_s3148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123635" w:rsidRDefault="00FE33A2" w:rsidP="006B4479"/>
                </w:txbxContent>
              </v:textbox>
            </v:roundrect>
            <v:roundrect id="_x0000_s3149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50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oundrect>
            <v:roundrect id="_x0000_s3151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Default="006B4479" w:rsidP="006B4479">
      <w:pPr>
        <w:pStyle w:val="AralkYok"/>
        <w:rPr>
          <w:rFonts w:ascii="Cambria Math" w:hAnsi="Cambria Math"/>
        </w:rPr>
      </w:pP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38" style="width:201.9pt;height:18.8pt;mso-position-horizontal-relative:char;mso-position-vertical-relative:line" coordorigin="7189,9787" coordsize="4038,376">
            <v:roundrect id="_x0000_s3139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40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oundrect>
            <v:roundrect id="_x0000_s3141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42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43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roundrect>
            <v:roundrect id="_x0000_s3144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Default="006B4479" w:rsidP="006B4479">
      <w:pPr>
        <w:pStyle w:val="AralkYok"/>
        <w:rPr>
          <w:rFonts w:ascii="Cambria Math" w:hAnsi="Cambria Math"/>
        </w:rPr>
      </w:pP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31" style="width:201.9pt;height:18.8pt;mso-position-horizontal-relative:char;mso-position-vertical-relative:line" coordorigin="7189,9787" coordsize="4038,376">
            <v:roundrect id="_x0000_s3132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33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roundrect>
            <v:roundrect id="_x0000_s3134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35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v:roundrect id="_x0000_s3136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roundrect>
            <v:roundrect id="_x0000_s3137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Default="006B4479" w:rsidP="006B4479">
      <w:pPr>
        <w:pStyle w:val="AralkYok"/>
        <w:rPr>
          <w:rFonts w:ascii="Cambria Math" w:hAnsi="Cambria Math"/>
        </w:rPr>
      </w:pP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24" style="width:201.9pt;height:18.8pt;mso-position-horizontal-relative:char;mso-position-vertical-relative:line" coordorigin="7189,9787" coordsize="4038,376">
            <v:roundrect id="_x0000_s3125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26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oundrect>
            <v:roundrect id="_x0000_s3127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roundrect>
            <v:roundrect id="_x0000_s3128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v:roundrect id="_x0000_s3129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roundrect>
            <v:roundrect id="_x0000_s3130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Default="006B4479" w:rsidP="006B4479">
      <w:pPr>
        <w:pStyle w:val="AralkYok"/>
        <w:rPr>
          <w:rFonts w:ascii="Cambria Math" w:hAnsi="Cambria Math"/>
        </w:rPr>
      </w:pP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17" style="width:201.9pt;height:18.8pt;mso-position-horizontal-relative:char;mso-position-vertical-relative:line" coordorigin="7189,9787" coordsize="4038,376">
            <v:roundrect id="_x0000_s3118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19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roundrect>
            <v:roundrect id="_x0000_s3120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21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122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oundrect>
            <v:roundrect id="_x0000_s3123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Default="006B4479" w:rsidP="006B4479">
      <w:pPr>
        <w:pStyle w:val="AralkYok"/>
        <w:rPr>
          <w:rFonts w:ascii="Cambria Math" w:hAnsi="Cambria Math"/>
        </w:rPr>
      </w:pP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10" style="width:201.9pt;height:18.8pt;mso-position-horizontal-relative:char;mso-position-vertical-relative:line" coordorigin="7189,9787" coordsize="4038,376">
            <v:roundrect id="_x0000_s3111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B4479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112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roundrect>
            <v:roundrect id="_x0000_s3113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507BB" w:rsidRDefault="00FE33A2" w:rsidP="006B4479"/>
                </w:txbxContent>
              </v:textbox>
            </v:roundrect>
            <v:roundrect id="_x0000_s3114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v:roundrect id="_x0000_s3115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roundrect>
            <v:roundrect id="_x0000_s3116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B4479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B4479" w:rsidRPr="00F1640D" w:rsidRDefault="006B4479" w:rsidP="006B4479">
      <w:pPr>
        <w:pStyle w:val="AralkYok"/>
      </w:pPr>
    </w:p>
    <w:p w:rsidR="006B4479" w:rsidRDefault="006B4479" w:rsidP="006B4479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sayıları </w:t>
      </w:r>
      <w:r w:rsidRPr="005765FA">
        <w:rPr>
          <w:rFonts w:ascii="Cambria Math" w:hAnsi="Cambria Math"/>
          <w:b/>
          <w:sz w:val="28"/>
        </w:rPr>
        <w:t>büyükten küçüğe</w:t>
      </w:r>
      <w:r>
        <w:rPr>
          <w:rFonts w:ascii="Cambria Math" w:hAnsi="Cambria Math"/>
          <w:sz w:val="28"/>
        </w:rPr>
        <w:t xml:space="preserve"> doğru sıralayalım. (&gt;)</w:t>
      </w:r>
    </w:p>
    <w:p w:rsidR="006B4479" w:rsidRDefault="006B4479" w:rsidP="006B4479">
      <w:pPr>
        <w:pStyle w:val="AralkYok"/>
        <w:rPr>
          <w:rFonts w:ascii="Cambria Math" w:hAnsi="Cambria Math"/>
        </w:rPr>
      </w:pP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106" style="width:75.9pt;height:17.9pt;mso-position-horizontal-relative:char;mso-position-vertical-relative:line" coordorigin="6125,1171" coordsize="1983,358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3107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34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108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45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109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12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099" style="width:132.8pt;height:17.9pt;mso-position-horizontal-relative:char;mso-position-vertical-relative:line" coordorigin="7996,8195" coordsize="2656,358">
            <v:shape id="_x0000_s3100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101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12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group id="_x0000_s3102" style="position:absolute;left:7996;top:8195;width:1550;height:358" coordorigin="6125,1171" coordsize="1983,358" wrapcoords="210 -900 -210 900 -210 18900 210 23400 21600 23400 21810 23400 22019 9000 21600 900 21181 -900 210 -900">
              <v:shape id="_x0000_s3103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103" inset="0,0,0,0">
                  <w:txbxContent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45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3104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104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3105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105" inset="0,0,0,0">
                  <w:txbxContent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34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6B4479" w:rsidRPr="005D4F8B" w:rsidRDefault="00DF7470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095" style="width:75.9pt;height:17.9pt;mso-position-horizontal-relative:char;mso-position-vertical-relative:line" coordorigin="6125,1171" coordsize="1983,358">
            <v:shape id="_x0000_s3096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47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97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40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98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36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088" style="width:132.8pt;height:17.9pt;mso-position-horizontal-relative:char;mso-position-vertical-relative:line" coordorigin="7996,8195" coordsize="2656,358">
            <v:shape id="_x0000_s3089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90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3091" style="position:absolute;left:7996;top:8195;width:1550;height:358" coordorigin="6125,1171" coordsize="1983,358" wrapcoords="210 -900 -210 900 -210 18900 210 23400 21600 23400 21810 23400 22019 9000 21600 900 21181 -900 210 -900">
              <v:shape id="_x0000_s3092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92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3093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93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3094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94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</w:p>
    <w:p w:rsidR="006B4479" w:rsidRPr="005D4F8B" w:rsidRDefault="00DF7470" w:rsidP="006B447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084" style="width:75.9pt;height:17.9pt;mso-position-horizontal-relative:char;mso-position-vertical-relative:line" coordorigin="6125,1171" coordsize="1983,358">
            <v:shape id="_x0000_s3085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56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86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79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87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98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077" style="width:132.8pt;height:17.9pt;mso-position-horizontal-relative:char;mso-position-vertical-relative:line" coordorigin="7996,8195" coordsize="2656,358">
            <v:shape id="_x0000_s3078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79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3080" style="position:absolute;left:7996;top:8195;width:1550;height:358" coordorigin="6125,1171" coordsize="1983,358" wrapcoords="210 -900 -210 900 -210 18900 210 23400 21600 23400 21810 23400 22019 9000 21600 900 21181 -900 210 -900">
              <v:shape id="_x0000_s3081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81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3082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82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3083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83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073" style="width:75.9pt;height:17.9pt;mso-position-horizontal-relative:char;mso-position-vertical-relative:line" coordorigin="6125,1171" coordsize="1983,358">
            <v:shape id="_x0000_s3074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64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75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63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076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37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42" style="width:132.8pt;height:17.9pt;mso-position-horizontal-relative:char;mso-position-vertical-relative:line" coordorigin="7996,8195" coordsize="2656,358">
            <v:shape id="_x0000_s2043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44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2045" style="position:absolute;left:7996;top:8195;width:1550;height:358" coordorigin="6125,1171" coordsize="1983,358" wrapcoords="210 -900 -210 900 -210 18900 210 23400 21600 23400 21810 23400 22019 9000 21600 900 21181 -900 210 -900">
              <v:shape id="_x0000_s2046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46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2047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47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3072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072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38" style="width:75.9pt;height:17.9pt;mso-position-horizontal-relative:char;mso-position-vertical-relative:line" coordorigin="6125,1171" coordsize="1983,358">
            <v:shape id="_x0000_s2039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56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40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19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41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38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31" style="width:132.8pt;height:17.9pt;mso-position-horizontal-relative:char;mso-position-vertical-relative:line" coordorigin="7996,8195" coordsize="2656,358">
            <v:shape id="_x0000_s2032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33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2034" style="position:absolute;left:7996;top:8195;width:1550;height:358" coordorigin="6125,1171" coordsize="1983,358" wrapcoords="210 -900 -210 900 -210 18900 210 23400 21600 23400 21810 23400 22019 9000 21600 900 21181 -900 210 -900">
              <v:shape id="_x0000_s2035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35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2036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36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2037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37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</w:p>
    <w:p w:rsid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27" style="width:75.9pt;height:17.9pt;mso-position-horizontal-relative:char;mso-position-vertical-relative:line" coordorigin="6125,1171" coordsize="1983,358">
            <v:shape id="_x0000_s2028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24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29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36</w:t>
                    </w:r>
                    <w:r w:rsidRPr="0032632B">
                      <w:rPr>
                        <w:rFonts w:ascii="Cambria Math" w:hAnsi="Cambria Math"/>
                        <w:sz w:val="28"/>
                      </w:rPr>
                      <w:t>………</w:t>
                    </w:r>
                  </w:p>
                </w:txbxContent>
              </v:textbox>
            </v:shape>
            <v:shape id="_x0000_s2030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31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20" style="width:132.8pt;height:17.9pt;mso-position-horizontal-relative:char;mso-position-vertical-relative:line" coordorigin="7996,8195" coordsize="2656,358">
            <v:shape id="_x0000_s2021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22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2023" style="position:absolute;left:7996;top:8195;width:1550;height:358" coordorigin="6125,1171" coordsize="1983,358" wrapcoords="210 -900 -210 900 -210 18900 210 23400 21600 23400 21810 23400 22019 9000 21600 900 21181 -900 210 -900">
              <v:shape id="_x0000_s2024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24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2025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25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2026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26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</w:p>
    <w:p w:rsidR="006B4479" w:rsidRPr="006B4479" w:rsidRDefault="00DF7470" w:rsidP="006B4479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16" style="width:75.9pt;height:17.9pt;mso-position-horizontal-relative:char;mso-position-vertical-relative:line" coordorigin="6125,1171" coordsize="1983,358">
            <v:shape id="_x0000_s2017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50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18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12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19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34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 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09" style="width:132.8pt;height:17.9pt;mso-position-horizontal-relative:char;mso-position-vertical-relative:line" coordorigin="7996,8195" coordsize="2656,358">
            <v:shape id="_x0000_s2010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11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2012" style="position:absolute;left:7996;top:8195;width:1550;height:358" coordorigin="6125,1171" coordsize="1983,358" wrapcoords="210 -900 -210 900 -210 18900 210 23400 21600 23400 21810 23400 22019 9000 21600 900 21181 -900 210 -900">
              <v:shape id="_x0000_s2013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13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2014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14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2015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2015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2005" style="width:75.9pt;height:17.9pt;mso-position-horizontal-relative:char;mso-position-vertical-relative:line" coordorigin="6125,1171" coordsize="1983,358">
            <v:shape id="_x0000_s2006" type="#_x0000_t176" style="position:absolute;left:6125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46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07" type="#_x0000_t176" style="position:absolute;left:6794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65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2008" type="#_x0000_t176" style="position:absolute;left:7468;top:1171;width:640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19</w:t>
                    </w:r>
                    <w:r w:rsidRPr="0032632B">
                      <w:rPr>
                        <w:rFonts w:ascii="Cambria Math" w:hAnsi="Cambria Math"/>
                        <w:sz w:val="28"/>
                      </w:rPr>
                      <w:t>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⟶</w:t>
      </w:r>
      <w:r w:rsidR="006B4479">
        <w:rPr>
          <w:rFonts w:ascii="Cambria Math" w:hAnsi="Cambria Math"/>
        </w:rPr>
        <w:tab/>
      </w: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208" style="width:132.8pt;height:17.9pt;mso-position-horizontal-relative:char;mso-position-vertical-relative:line" coordorigin="7996,8195" coordsize="2656,358">
            <v:shape id="_x0000_s3209" type="#_x0000_t176" style="position:absolute;left:9600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B4479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B4479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210" type="#_x0000_t176" style="position:absolute;left:10138;top:8195;width:514;height:358;v-text-anchor:middle" fillcolor="#fde9d9 [665]" strokecolor="#974706 [1609]" strokeweight="1pt">
              <v:fill color2="#d6e3bc [1302]"/>
              <v:shadow on="t" type="perspective" color="#4e6128 [1606]" opacity=".5" offset="1pt" offset2="-3pt"/>
              <v:textbox inset="0,0,0,0">
                <w:txbxContent>
                  <w:p w:rsidR="00FE33A2" w:rsidRPr="005765FA" w:rsidRDefault="00FE33A2" w:rsidP="006B4479"/>
                </w:txbxContent>
              </v:textbox>
            </v:shape>
            <v:group id="_x0000_s3211" style="position:absolute;left:7996;top:8195;width:1550;height:358" coordorigin="6125,1171" coordsize="1983,358" wrapcoords="210 -900 -210 900 -210 18900 210 23400 21600 23400 21810 23400 22019 9000 21600 900 21181 -900 210 -900">
              <v:shape id="_x0000_s3212" type="#_x0000_t176" style="position:absolute;left:6125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212" inset="0,0,0,0">
                  <w:txbxContent>
                    <w:p w:rsidR="00FE33A2" w:rsidRPr="005765FA" w:rsidRDefault="00FE33A2" w:rsidP="006B4479"/>
                  </w:txbxContent>
                </v:textbox>
              </v:shape>
              <v:shape id="_x0000_s3213" type="#_x0000_t176" style="position:absolute;left:6794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213" inset="0,0,0,0">
                  <w:txbxContent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sz w:val="28"/>
                        </w:rPr>
                        <w:t>&gt;</w:t>
                      </w:r>
                    </w:p>
                    <w:p w:rsidR="00FE33A2" w:rsidRPr="0032632B" w:rsidRDefault="00FE33A2" w:rsidP="006B4479">
                      <w:pPr>
                        <w:pStyle w:val="AralkYok"/>
                        <w:jc w:val="center"/>
                        <w:rPr>
                          <w:rFonts w:ascii="Cambria Math" w:hAnsi="Cambria Math"/>
                          <w:sz w:val="28"/>
                        </w:rPr>
                      </w:pPr>
                    </w:p>
                    <w:p w:rsidR="00FE33A2" w:rsidRPr="0032632B" w:rsidRDefault="00FE33A2" w:rsidP="006B4479">
                      <w:pPr>
                        <w:pStyle w:val="AralkYok"/>
                        <w:rPr>
                          <w:rFonts w:ascii="Cambria Math" w:hAnsi="Cambria Math"/>
                          <w:sz w:val="28"/>
                        </w:rPr>
                      </w:pPr>
                      <w:r w:rsidRPr="0032632B">
                        <w:rPr>
                          <w:rFonts w:ascii="Cambria Math" w:hAnsi="Cambria Math"/>
                          <w:sz w:val="28"/>
                        </w:rPr>
                        <w:t xml:space="preserve"> ………</w:t>
                      </w:r>
                    </w:p>
                  </w:txbxContent>
                </v:textbox>
              </v:shape>
              <v:shape id="_x0000_s3214" type="#_x0000_t176" style="position:absolute;left:7468;top:1171;width:640;height:358;v-text-anchor:middle" fillcolor="#fde9d9 [665]" strokecolor="#974706 [1609]" strokeweight="1pt">
                <v:fill color2="#d6e3bc [1302]"/>
                <v:shadow on="t" type="perspective" color="#4e6128 [1606]" opacity=".5" offset="1pt" offset2="-3pt"/>
                <v:textbox style="mso-next-textbox:#_x0000_s3214" inset="0,0,0,0">
                  <w:txbxContent>
                    <w:p w:rsidR="00FE33A2" w:rsidRPr="005765FA" w:rsidRDefault="00FE33A2" w:rsidP="006B4479"/>
                  </w:txbxContent>
                </v:textbox>
              </v:shape>
            </v:group>
            <w10:wrap type="none"/>
            <w10:anchorlock/>
          </v:group>
        </w:pict>
      </w:r>
      <w:r w:rsidR="006B4479">
        <w:rPr>
          <w:rFonts w:ascii="Cambria Math" w:hAnsi="Cambria Math"/>
        </w:rPr>
        <w:t xml:space="preserve"> </w:t>
      </w:r>
      <w:r w:rsidR="006B4479">
        <w:rPr>
          <w:rFonts w:ascii="Cambria Math" w:hAnsi="Cambria Math"/>
        </w:rPr>
        <w:tab/>
      </w:r>
    </w:p>
    <w:p w:rsidR="00470556" w:rsidRDefault="00470556" w:rsidP="00470556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>Aşağıdaki toplama işlemlerinin sonuçlarını bulalım.</w:t>
      </w: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6" type="#_x0000_t75" style="width:60.75pt;height:55.5pt" o:ole="" o:bordertopcolor="red" o:borderleftcolor="red" o:borderbottomcolor="red" o:borderrightcolor="red">
            <v:imagedata r:id="rId7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6" DrawAspect="Content" ObjectID="_1526565843" r:id="rId71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77" type="#_x0000_t75" style="width:60.75pt;height:55.5pt" o:ole="" o:bordertopcolor="red" o:borderleftcolor="red" o:borderbottomcolor="red" o:borderrightcolor="red">
            <v:imagedata r:id="rId7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7" DrawAspect="Content" ObjectID="_1526565844" r:id="rId73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78" type="#_x0000_t75" style="width:60.75pt;height:55.5pt" o:ole="" o:bordertopcolor="red" o:borderleftcolor="red" o:borderbottomcolor="red" o:borderrightcolor="red">
            <v:imagedata r:id="rId7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8" DrawAspect="Content" ObjectID="_1526565845" r:id="rId75"/>
        </w:object>
      </w:r>
      <w:r>
        <w:rPr>
          <w:rFonts w:ascii="Cambria Math" w:hAnsi="Cambria Math"/>
          <w:sz w:val="28"/>
        </w:rPr>
        <w:t xml:space="preserve">               </w:t>
      </w: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79" type="#_x0000_t75" style="width:60.75pt;height:55.5pt" o:ole="" o:bordertopcolor="red" o:borderleftcolor="red" o:borderbottomcolor="red" o:borderrightcolor="red">
            <v:imagedata r:id="rId7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79" DrawAspect="Content" ObjectID="_1526565846" r:id="rId77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80" type="#_x0000_t75" style="width:60.75pt;height:55.5pt" o:ole="" o:bordertopcolor="red" o:borderleftcolor="red" o:borderbottomcolor="red" o:borderrightcolor="red">
            <v:imagedata r:id="rId7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0" DrawAspect="Content" ObjectID="_1526565847" r:id="rId79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81" type="#_x0000_t75" style="width:60.75pt;height:55.5pt" o:ole="" o:bordertopcolor="red" o:borderleftcolor="red" o:borderbottomcolor="red" o:borderrightcolor="red">
            <v:imagedata r:id="rId8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1" DrawAspect="Content" ObjectID="_1526565848" r:id="rId81"/>
        </w:object>
      </w:r>
      <w:r>
        <w:rPr>
          <w:rFonts w:ascii="Cambria Math" w:hAnsi="Cambria Math"/>
          <w:sz w:val="28"/>
        </w:rPr>
        <w:t xml:space="preserve">               </w:t>
      </w: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82" type="#_x0000_t75" style="width:60.75pt;height:55.5pt" o:ole="" o:bordertopcolor="red" o:borderleftcolor="red" o:borderbottomcolor="red" o:borderrightcolor="red">
            <v:imagedata r:id="rId8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2" DrawAspect="Content" ObjectID="_1526565849" r:id="rId83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83" type="#_x0000_t75" style="width:60.75pt;height:55.5pt" o:ole="" o:bordertopcolor="red" o:borderleftcolor="red" o:borderbottomcolor="red" o:borderrightcolor="red">
            <v:imagedata r:id="rId8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3" DrawAspect="Content" ObjectID="_1526565850" r:id="rId85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84" type="#_x0000_t75" style="width:60.75pt;height:55.5pt" o:ole="" o:bordertopcolor="red" o:borderleftcolor="red" o:borderbottomcolor="red" o:borderrightcolor="red">
            <v:imagedata r:id="rId8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4" DrawAspect="Content" ObjectID="_1526565851" r:id="rId87"/>
        </w:object>
      </w:r>
      <w:r>
        <w:rPr>
          <w:rFonts w:ascii="Cambria Math" w:hAnsi="Cambria Math"/>
          <w:sz w:val="28"/>
        </w:rPr>
        <w:t xml:space="preserve">               </w:t>
      </w: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85" type="#_x0000_t75" style="width:60.75pt;height:55.5pt" o:ole="" o:bordertopcolor="red" o:borderleftcolor="red" o:borderbottomcolor="red" o:borderrightcolor="red">
            <v:imagedata r:id="rId8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5" DrawAspect="Content" ObjectID="_1526565852" r:id="rId89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86" type="#_x0000_t75" style="width:60.75pt;height:55.5pt" o:ole="" o:bordertopcolor="red" o:borderleftcolor="red" o:borderbottomcolor="red" o:borderrightcolor="red">
            <v:imagedata r:id="rId9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6" DrawAspect="Content" ObjectID="_1526565853" r:id="rId91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87" type="#_x0000_t75" style="width:60.75pt;height:55.5pt" o:ole="" o:bordertopcolor="red" o:borderleftcolor="red" o:borderbottomcolor="red" o:borderrightcolor="red">
            <v:imagedata r:id="rId9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7" DrawAspect="Content" ObjectID="_1526565854" r:id="rId93"/>
        </w:object>
      </w:r>
      <w:r>
        <w:rPr>
          <w:rFonts w:ascii="Cambria Math" w:hAnsi="Cambria Math"/>
          <w:sz w:val="28"/>
        </w:rPr>
        <w:t xml:space="preserve">               </w:t>
      </w:r>
    </w:p>
    <w:p w:rsidR="00470556" w:rsidRDefault="00470556" w:rsidP="00470556">
      <w:pPr>
        <w:pStyle w:val="AralkYok"/>
        <w:rPr>
          <w:rFonts w:ascii="Cambria Math" w:hAnsi="Cambria Math"/>
          <w:sz w:val="28"/>
        </w:rPr>
      </w:pPr>
    </w:p>
    <w:p w:rsidR="0063432C" w:rsidRDefault="00EF27AD" w:rsidP="00470556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88" type="#_x0000_t75" style="width:60.75pt;height:55.5pt" o:ole="" o:bordertopcolor="red" o:borderleftcolor="red" o:borderbottomcolor="red" o:borderrightcolor="red">
            <v:imagedata r:id="rId9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8" DrawAspect="Content" ObjectID="_1526565855" r:id="rId95"/>
        </w:object>
      </w:r>
      <w:r w:rsidR="00470556"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89" type="#_x0000_t75" style="width:60.75pt;height:55.5pt" o:ole="" o:bordertopcolor="red" o:borderleftcolor="red" o:borderbottomcolor="red" o:borderrightcolor="red">
            <v:imagedata r:id="rId9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89" DrawAspect="Content" ObjectID="_1526565856" r:id="rId97"/>
        </w:object>
      </w:r>
      <w:r w:rsidR="00470556"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90" type="#_x0000_t75" style="width:60.75pt;height:55.5pt" o:ole="" o:bordertopcolor="red" o:borderleftcolor="red" o:borderbottomcolor="red" o:borderrightcolor="red">
            <v:imagedata r:id="rId9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0" DrawAspect="Content" ObjectID="_1526565857" r:id="rId99"/>
        </w:object>
      </w:r>
      <w:r w:rsidR="00470556">
        <w:rPr>
          <w:rFonts w:ascii="Cambria Math" w:hAnsi="Cambria Math"/>
          <w:sz w:val="28"/>
        </w:rPr>
        <w:t xml:space="preserve">   </w:t>
      </w:r>
    </w:p>
    <w:p w:rsidR="0063432C" w:rsidRDefault="0063432C" w:rsidP="0063432C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91" type="#_x0000_t75" style="width:60.75pt;height:55.5pt" o:ole="" o:bordertopcolor="red" o:borderleftcolor="red" o:borderbottomcolor="red" o:borderrightcolor="red">
            <v:imagedata r:id="rId10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1" DrawAspect="Content" ObjectID="_1526565858" r:id="rId101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92" type="#_x0000_t75" style="width:60.75pt;height:55.5pt" o:ole="" o:bordertopcolor="red" o:borderleftcolor="red" o:borderbottomcolor="red" o:borderrightcolor="red">
            <v:imagedata r:id="rId10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2" DrawAspect="Content" ObjectID="_1526565859" r:id="rId103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93" type="#_x0000_t75" style="width:60.75pt;height:55.5pt" o:ole="" o:bordertopcolor="red" o:borderleftcolor="red" o:borderbottomcolor="red" o:borderrightcolor="red">
            <v:imagedata r:id="rId10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3" DrawAspect="Content" ObjectID="_1526565860" r:id="rId105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94" type="#_x0000_t75" style="width:60.75pt;height:55.5pt" o:ole="" o:bordertopcolor="red" o:borderleftcolor="red" o:borderbottomcolor="red" o:borderrightcolor="red">
            <v:imagedata r:id="rId10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4" DrawAspect="Content" ObjectID="_1526565861" r:id="rId107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95" type="#_x0000_t75" style="width:60.75pt;height:55.5pt" o:ole="" o:bordertopcolor="red" o:borderleftcolor="red" o:borderbottomcolor="red" o:borderrightcolor="red">
            <v:imagedata r:id="rId10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5" DrawAspect="Content" ObjectID="_1526565862" r:id="rId109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96" type="#_x0000_t75" style="width:60.75pt;height:55.5pt" o:ole="" o:bordertopcolor="red" o:borderleftcolor="red" o:borderbottomcolor="red" o:borderrightcolor="red">
            <v:imagedata r:id="rId11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6" DrawAspect="Content" ObjectID="_1526565863" r:id="rId111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297" type="#_x0000_t75" style="width:60.75pt;height:55.5pt" o:ole="" o:bordertopcolor="red" o:borderleftcolor="red" o:borderbottomcolor="red" o:borderrightcolor="red">
            <v:imagedata r:id="rId11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7" DrawAspect="Content" ObjectID="_1526565864" r:id="rId113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298" type="#_x0000_t75" style="width:60.75pt;height:55.5pt" o:ole="" o:bordertopcolor="red" o:borderleftcolor="red" o:borderbottomcolor="red" o:borderrightcolor="red">
            <v:imagedata r:id="rId11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8" DrawAspect="Content" ObjectID="_1526565865" r:id="rId115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299" type="#_x0000_t75" style="width:60.75pt;height:55.5pt" o:ole="" o:bordertopcolor="red" o:borderleftcolor="red" o:borderbottomcolor="red" o:borderrightcolor="red">
            <v:imagedata r:id="rId11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299" DrawAspect="Content" ObjectID="_1526565866" r:id="rId117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00" type="#_x0000_t75" style="width:60.75pt;height:55.5pt" o:ole="" o:bordertopcolor="red" o:borderleftcolor="red" o:borderbottomcolor="red" o:borderrightcolor="red">
            <v:imagedata r:id="rId11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0" DrawAspect="Content" ObjectID="_1526565867" r:id="rId119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01" type="#_x0000_t75" style="width:60.75pt;height:55.5pt" o:ole="" o:bordertopcolor="red" o:borderleftcolor="red" o:borderbottomcolor="red" o:borderrightcolor="red">
            <v:imagedata r:id="rId12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1" DrawAspect="Content" ObjectID="_1526565868" r:id="rId121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02" type="#_x0000_t75" style="width:60.75pt;height:55.5pt" o:ole="" o:bordertopcolor="red" o:borderleftcolor="red" o:borderbottomcolor="red" o:borderrightcolor="red">
            <v:imagedata r:id="rId1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2" DrawAspect="Content" ObjectID="_1526565869" r:id="rId123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03" type="#_x0000_t75" style="width:60.75pt;height:55.5pt" o:ole="" o:bordertopcolor="red" o:borderleftcolor="red" o:borderbottomcolor="red" o:borderrightcolor="red">
            <v:imagedata r:id="rId12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3" DrawAspect="Content" ObjectID="_1526565870" r:id="rId125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04" type="#_x0000_t75" style="width:60.75pt;height:55.5pt" o:ole="" o:bordertopcolor="red" o:borderleftcolor="red" o:borderbottomcolor="red" o:borderrightcolor="red">
            <v:imagedata r:id="rId12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4" DrawAspect="Content" ObjectID="_1526565871" r:id="rId127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05" type="#_x0000_t75" style="width:60.75pt;height:55.5pt" o:ole="" o:bordertopcolor="red" o:borderleftcolor="red" o:borderbottomcolor="red" o:borderrightcolor="red">
            <v:imagedata r:id="rId12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5" DrawAspect="Content" ObjectID="_1526565872" r:id="rId129"/>
        </w:object>
      </w:r>
      <w:r>
        <w:rPr>
          <w:rFonts w:ascii="Cambria Math" w:hAnsi="Cambria Math"/>
          <w:sz w:val="28"/>
        </w:rPr>
        <w:t xml:space="preserve">   </w:t>
      </w:r>
    </w:p>
    <w:p w:rsidR="00EF27AD" w:rsidRDefault="00EF27AD" w:rsidP="00EF27AD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toplama işlemlerinde </w:t>
      </w:r>
      <w:r w:rsidRPr="00EF27AD">
        <w:rPr>
          <w:rFonts w:ascii="Cambria Math" w:hAnsi="Cambria Math"/>
          <w:b/>
          <w:sz w:val="28"/>
        </w:rPr>
        <w:t>verilmeyen toplanan sayıları</w:t>
      </w:r>
      <w:r>
        <w:rPr>
          <w:rFonts w:ascii="Cambria Math" w:hAnsi="Cambria Math"/>
          <w:sz w:val="28"/>
        </w:rPr>
        <w:t xml:space="preserve"> bulalım.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06" type="#_x0000_t75" style="width:60.75pt;height:55.5pt" o:ole="" o:bordertopcolor="red" o:borderleftcolor="red" o:borderbottomcolor="red" o:borderrightcolor="red">
            <v:imagedata r:id="rId13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6" DrawAspect="Content" ObjectID="_1526565873" r:id="rId131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07" type="#_x0000_t75" style="width:60.75pt;height:55.5pt" o:ole="" o:bordertopcolor="red" o:borderleftcolor="red" o:borderbottomcolor="red" o:borderrightcolor="red">
            <v:imagedata r:id="rId13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7" DrawAspect="Content" ObjectID="_1526565874" r:id="rId133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08" type="#_x0000_t75" style="width:60.75pt;height:55.5pt" o:ole="" o:bordertopcolor="red" o:borderleftcolor="red" o:borderbottomcolor="red" o:borderrightcolor="red">
            <v:imagedata r:id="rId13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8" DrawAspect="Content" ObjectID="_1526565875" r:id="rId135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09" type="#_x0000_t75" style="width:60.75pt;height:55.5pt" o:ole="" o:bordertopcolor="red" o:borderleftcolor="red" o:borderbottomcolor="red" o:borderrightcolor="red">
            <v:imagedata r:id="rId13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09" DrawAspect="Content" ObjectID="_1526565876" r:id="rId137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10" type="#_x0000_t75" style="width:60.75pt;height:55.5pt" o:ole="" o:bordertopcolor="red" o:borderleftcolor="red" o:borderbottomcolor="red" o:borderrightcolor="red">
            <v:imagedata r:id="rId13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0" DrawAspect="Content" ObjectID="_1526565877" r:id="rId139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11" type="#_x0000_t75" style="width:60.75pt;height:55.5pt" o:ole="" o:bordertopcolor="red" o:borderleftcolor="red" o:borderbottomcolor="red" o:borderrightcolor="red">
            <v:imagedata r:id="rId14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1" DrawAspect="Content" ObjectID="_1526565878" r:id="rId141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63432C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12" type="#_x0000_t75" style="width:60.75pt;height:55.5pt" o:ole="" o:bordertopcolor="red" o:borderleftcolor="red" o:borderbottomcolor="red" o:borderrightcolor="red">
            <v:imagedata r:id="rId14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2" DrawAspect="Content" ObjectID="_1526565879" r:id="rId143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13" type="#_x0000_t75" style="width:60.75pt;height:55.5pt" o:ole="" o:bordertopcolor="red" o:borderleftcolor="red" o:borderbottomcolor="red" o:borderrightcolor="red">
            <v:imagedata r:id="rId14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3" DrawAspect="Content" ObjectID="_1526565880" r:id="rId145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14" type="#_x0000_t75" style="width:60.75pt;height:55.5pt" o:ole="" o:bordertopcolor="red" o:borderleftcolor="red" o:borderbottomcolor="red" o:borderrightcolor="red">
            <v:imagedata r:id="rId14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4" DrawAspect="Content" ObjectID="_1526565881" r:id="rId147"/>
        </w:object>
      </w:r>
      <w:r>
        <w:rPr>
          <w:rFonts w:ascii="Cambria Math" w:hAnsi="Cambria Math"/>
          <w:sz w:val="28"/>
        </w:rPr>
        <w:t xml:space="preserve">               </w: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15" type="#_x0000_t75" style="width:60.75pt;height:55.5pt" o:ole="" o:bordertopcolor="red" o:borderleftcolor="red" o:borderbottomcolor="red" o:borderrightcolor="red">
            <v:imagedata r:id="rId14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5" DrawAspect="Content" ObjectID="_1526565882" r:id="rId149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16" type="#_x0000_t75" style="width:60.75pt;height:55.5pt" o:ole="" o:bordertopcolor="red" o:borderleftcolor="red" o:borderbottomcolor="red" o:borderrightcolor="red">
            <v:imagedata r:id="rId15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6" DrawAspect="Content" ObjectID="_1526565883" r:id="rId151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17" type="#_x0000_t75" style="width:60.75pt;height:55.5pt" o:ole="" o:bordertopcolor="red" o:borderleftcolor="red" o:borderbottomcolor="red" o:borderrightcolor="red">
            <v:imagedata r:id="rId15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7" DrawAspect="Content" ObjectID="_1526565884" r:id="rId153"/>
        </w:objec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18" type="#_x0000_t75" style="width:60.75pt;height:55.5pt" o:ole="" o:bordertopcolor="red" o:borderleftcolor="red" o:borderbottomcolor="red" o:borderrightcolor="red">
            <v:imagedata r:id="rId15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8" DrawAspect="Content" ObjectID="_1526565885" r:id="rId155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19" type="#_x0000_t75" style="width:60.75pt;height:55.5pt" o:ole="" o:bordertopcolor="red" o:borderleftcolor="red" o:borderbottomcolor="red" o:borderrightcolor="red">
            <v:imagedata r:id="rId15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19" DrawAspect="Content" ObjectID="_1526565886" r:id="rId157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20" type="#_x0000_t75" style="width:60.75pt;height:55.5pt" o:ole="" o:bordertopcolor="red" o:borderleftcolor="red" o:borderbottomcolor="red" o:borderrightcolor="red">
            <v:imagedata r:id="rId15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0" DrawAspect="Content" ObjectID="_1526565887" r:id="rId159"/>
        </w:objec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21" type="#_x0000_t75" style="width:60.75pt;height:55.5pt" o:ole="" o:bordertopcolor="red" o:borderleftcolor="red" o:borderbottomcolor="red" o:borderrightcolor="red">
            <v:imagedata r:id="rId16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1" DrawAspect="Content" ObjectID="_1526565888" r:id="rId161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22" type="#_x0000_t75" style="width:60.75pt;height:55.5pt" o:ole="" o:bordertopcolor="red" o:borderleftcolor="red" o:borderbottomcolor="red" o:borderrightcolor="red">
            <v:imagedata r:id="rId1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2" DrawAspect="Content" ObjectID="_1526565889" r:id="rId163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23" type="#_x0000_t75" style="width:60.75pt;height:55.5pt" o:ole="" o:bordertopcolor="red" o:borderleftcolor="red" o:borderbottomcolor="red" o:borderrightcolor="red">
            <v:imagedata r:id="rId16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3" DrawAspect="Content" ObjectID="_1526565890" r:id="rId165"/>
        </w:object>
      </w: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24" type="#_x0000_t75" style="width:60.75pt;height:55.5pt" o:ole="" o:bordertopcolor="red" o:borderleftcolor="red" o:borderbottomcolor="red" o:borderrightcolor="red">
            <v:imagedata r:id="rId16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4" DrawAspect="Content" ObjectID="_1526565891" r:id="rId167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25" type="#_x0000_t75" style="width:60.75pt;height:55.5pt" o:ole="" o:bordertopcolor="red" o:borderleftcolor="red" o:borderbottomcolor="red" o:borderrightcolor="red">
            <v:imagedata r:id="rId16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5" DrawAspect="Content" ObjectID="_1526565892" r:id="rId169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26" type="#_x0000_t75" style="width:60.75pt;height:55.5pt" o:ole="" o:bordertopcolor="red" o:borderleftcolor="red" o:borderbottomcolor="red" o:borderrightcolor="red">
            <v:imagedata r:id="rId17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6" DrawAspect="Content" ObjectID="_1526565893" r:id="rId171"/>
        </w:object>
      </w:r>
    </w:p>
    <w:p w:rsidR="00EF27AD" w:rsidRDefault="00EF27AD" w:rsidP="00EF27AD">
      <w:pPr>
        <w:pStyle w:val="AralkYok"/>
        <w:rPr>
          <w:rFonts w:ascii="Cambria Math" w:hAnsi="Cambria Math"/>
          <w:sz w:val="28"/>
        </w:rPr>
      </w:pP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27" type="#_x0000_t75" style="width:60.75pt;height:55.5pt" o:ole="" o:bordertopcolor="red" o:borderleftcolor="red" o:borderbottomcolor="red" o:borderrightcolor="red">
            <v:imagedata r:id="rId17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7" DrawAspect="Content" ObjectID="_1526565894" r:id="rId173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28" type="#_x0000_t75" style="width:60.75pt;height:55.5pt" o:ole="" o:bordertopcolor="red" o:borderleftcolor="red" o:borderbottomcolor="red" o:borderrightcolor="red">
            <v:imagedata r:id="rId17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8" DrawAspect="Content" ObjectID="_1526565895" r:id="rId175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29" type="#_x0000_t75" style="width:60.75pt;height:55.5pt" o:ole="" o:bordertopcolor="red" o:borderleftcolor="red" o:borderbottomcolor="red" o:borderrightcolor="red">
            <v:imagedata r:id="rId17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29" DrawAspect="Content" ObjectID="_1526565896" r:id="rId177"/>
        </w:object>
      </w: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30" type="#_x0000_t75" style="width:60.75pt;height:55.5pt" o:ole="" o:bordertopcolor="red" o:borderleftcolor="red" o:borderbottomcolor="red" o:borderrightcolor="red">
            <v:imagedata r:id="rId17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0" DrawAspect="Content" ObjectID="_1526565897" r:id="rId179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31" type="#_x0000_t75" style="width:60.75pt;height:55.5pt" o:ole="" o:bordertopcolor="red" o:borderleftcolor="red" o:borderbottomcolor="red" o:borderrightcolor="red">
            <v:imagedata r:id="rId18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1" DrawAspect="Content" ObjectID="_1526565898" r:id="rId181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32" type="#_x0000_t75" style="width:60.75pt;height:55.5pt" o:ole="" o:bordertopcolor="red" o:borderleftcolor="red" o:borderbottomcolor="red" o:borderrightcolor="red">
            <v:imagedata r:id="rId18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2" DrawAspect="Content" ObjectID="_1526565899" r:id="rId183"/>
        </w:object>
      </w: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</w:p>
    <w:p w:rsidR="00FA1E90" w:rsidRDefault="00FA1E90" w:rsidP="00FA1E90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333" type="#_x0000_t75" style="width:60.75pt;height:55.5pt" o:ole="" o:bordertopcolor="red" o:borderleftcolor="red" o:borderbottomcolor="red" o:borderrightcolor="red">
            <v:imagedata r:id="rId18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3" DrawAspect="Content" ObjectID="_1526565900" r:id="rId185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334" type="#_x0000_t75" style="width:60.75pt;height:55.5pt" o:ole="" o:bordertopcolor="red" o:borderleftcolor="red" o:borderbottomcolor="red" o:borderrightcolor="red">
            <v:imagedata r:id="rId18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4" DrawAspect="Content" ObjectID="_1526565901" r:id="rId187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335" type="#_x0000_t75" style="width:60.75pt;height:55.5pt" o:ole="" o:bordertopcolor="red" o:borderleftcolor="red" o:borderbottomcolor="red" o:borderrightcolor="red">
            <v:imagedata r:id="rId18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5" DrawAspect="Content" ObjectID="_1526565902" r:id="rId189"/>
        </w:object>
      </w:r>
    </w:p>
    <w:p w:rsidR="001A1EFB" w:rsidRDefault="001A1EFB" w:rsidP="001A1EFB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Aşağıdaki </w:t>
      </w:r>
      <w:r w:rsidR="004D6A2A" w:rsidRPr="004D6A2A">
        <w:rPr>
          <w:rFonts w:ascii="Cambria Math" w:hAnsi="Cambria Math"/>
          <w:b/>
          <w:sz w:val="28"/>
        </w:rPr>
        <w:t xml:space="preserve">tam </w:t>
      </w:r>
      <w:r w:rsidRPr="004D6A2A">
        <w:rPr>
          <w:rFonts w:ascii="Cambria Math" w:hAnsi="Cambria Math"/>
          <w:b/>
          <w:sz w:val="28"/>
        </w:rPr>
        <w:t>saatlere</w:t>
      </w:r>
      <w:r>
        <w:rPr>
          <w:rFonts w:ascii="Cambria Math" w:hAnsi="Cambria Math"/>
          <w:sz w:val="28"/>
        </w:rPr>
        <w:t xml:space="preserve"> </w:t>
      </w:r>
      <w:r w:rsidRPr="004D6A2A">
        <w:rPr>
          <w:rFonts w:ascii="Cambria Math" w:hAnsi="Cambria Math"/>
          <w:b/>
          <w:sz w:val="28"/>
        </w:rPr>
        <w:t>akrep</w:t>
      </w:r>
      <w:r>
        <w:rPr>
          <w:rFonts w:ascii="Cambria Math" w:hAnsi="Cambria Math"/>
          <w:sz w:val="28"/>
        </w:rPr>
        <w:t xml:space="preserve"> ve </w:t>
      </w:r>
      <w:r w:rsidRPr="004D6A2A">
        <w:rPr>
          <w:rFonts w:ascii="Cambria Math" w:hAnsi="Cambria Math"/>
          <w:b/>
          <w:sz w:val="28"/>
        </w:rPr>
        <w:t>yelkovan</w:t>
      </w:r>
      <w:r>
        <w:rPr>
          <w:rFonts w:ascii="Cambria Math" w:hAnsi="Cambria Math"/>
          <w:sz w:val="28"/>
        </w:rPr>
        <w:t xml:space="preserve"> çizerek gösterelim.</w:t>
      </w:r>
    </w:p>
    <w:p w:rsidR="001A1EFB" w:rsidRDefault="001A1EFB" w:rsidP="001A1EFB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</w:t>
      </w:r>
      <w:r w:rsidR="00DF7470">
        <w:rPr>
          <w:rFonts w:ascii="Cambria Math" w:hAnsi="Cambria Math"/>
          <w:sz w:val="28"/>
        </w:rPr>
      </w:r>
      <w:r w:rsidR="00DF7470">
        <w:rPr>
          <w:rFonts w:ascii="Cambria Math" w:hAnsi="Cambria Math"/>
          <w:sz w:val="28"/>
        </w:rPr>
        <w:pict>
          <v:group id="_x0000_s1121" style="width:73.6pt;height:75.85pt;mso-position-horizontal-relative:char;mso-position-vertical-relative:line" coordorigin="864,674" coordsize="2017,1954">
            <v:roundrect id="_x0000_s1122" style="position:absolute;left:1766;top:2421;width:218;height:207" arcsize="10923f" strokecolor="red">
              <v:shadow on="t"/>
              <v:textbox style="mso-next-textbox:#_x0000_s1122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123" style="position:absolute;left:1075;top:674;width:1806;height:1747" coordorigin="2031,12629" coordsize="2831,2775">
              <v:group id="_x0000_s1124" style="position:absolute;left:2031;top:12629;width:2831;height:2775" coordorigin="2031,12629" coordsize="2831,2775">
                <v:oval id="_x0000_s1125" style="position:absolute;left:2062;top:13002;width:2475;height:2384">
                  <v:shadow on="t"/>
                </v:oval>
                <v:group id="_x0000_s1126" style="position:absolute;left:2031;top:12629;width:2831;height:2775" coordorigin="2031,12629" coordsize="2831,2775">
                  <v:group id="_x0000_s1127" style="position:absolute;left:3097;top:12629;width:1765;height:1673" coordorigin="3097,12629" coordsize="1765,1673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_x0000_s1128" type="#_x0000_t32" style="position:absolute;left:3277;top:12940;width:0;height:196" o:connectortype="straight" strokecolor="#00b0f0" strokeweight="3pt">
                      <v:shadow on="t"/>
                    </v:shape>
                    <v:shape id="_x0000_s1129" type="#_x0000_t32" style="position:absolute;left:3672;top:13054;width:136;height:196;flip:x" o:connectortype="straight" strokecolor="#00b0f0" strokeweight="3pt">
                      <v:shadow on="t"/>
                    </v:shape>
                    <v:shape id="_x0000_s1130" type="#_x0000_t32" style="position:absolute;left:4204;top:13560;width:182;height:93;flip:x" o:connectortype="straight" strokecolor="#00b0f0" strokeweight="3pt">
                      <v:shadow on="t"/>
                    </v:shape>
                    <v:shape id="_x0000_s1131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132" style="position:absolute;left:3097;top:12629;width:343;height:329" arcsize="10923f" strokecolor="red">
                      <v:shadow on="t"/>
                      <v:textbox style="mso-next-textbox:#_x0000_s1132" inset="0,0,0,0">
                        <w:txbxContent>
                          <w:p w:rsidR="00FE33A2" w:rsidRPr="001A1EFB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133" style="position:absolute;left:3764;top:12807;width:343;height:329" arcsize="10923f" strokecolor="red">
                      <v:shadow on="t"/>
                      <v:textbox style="mso-next-textbox:#_x0000_s1133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134" style="position:absolute;left:4342;top:13324;width:343;height:329" arcsize="10923f" strokecolor="red">
                      <v:shadow on="t"/>
                      <v:textbox style="mso-next-textbox:#_x0000_s1134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135" style="position:absolute;left:4519;top:13973;width:343;height:329" arcsize="10923f" strokecolor="red">
                      <v:shadow on="t"/>
                      <v:textbox style="mso-next-textbox:#_x0000_s1135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136" type="#_x0000_t32" style="position:absolute;left:4258;top:14693;width:128;height:106" o:connectortype="straight" strokecolor="#00b0f0" strokeweight="4pt">
                    <v:shadow on="t"/>
                  </v:shape>
                  <v:shape id="_x0000_s1137" type="#_x0000_t32" style="position:absolute;left:3840;top:15101;width:60;height:151" o:connectortype="straight" strokecolor="#00b0f0" strokeweight="4pt">
                    <v:shadow on="t"/>
                  </v:shape>
                  <v:shape id="_x0000_s1138" type="#_x0000_t32" style="position:absolute;left:3277;top:15235;width:0;height:169" o:connectortype="straight" strokecolor="#00b0f0" strokeweight="4pt">
                    <v:shadow on="t"/>
                  </v:shape>
                  <v:shape id="_x0000_s1139" type="#_x0000_t32" style="position:absolute;left:2685;top:15101;width:71;height:169;flip:x" o:connectortype="straight" strokecolor="#00b0f0" strokeweight="4pt">
                    <v:shadow on="t"/>
                  </v:shape>
                  <v:shape id="_x0000_s1140" type="#_x0000_t32" style="position:absolute;left:2231;top:14738;width:182;height:124;flip:x" o:connectortype="straight" strokecolor="#00b0f0" strokeweight="4pt">
                    <v:shadow on="t"/>
                  </v:shape>
                  <v:shape id="_x0000_s1141" type="#_x0000_t32" style="position:absolute;left:2031;top:14183;width:200;height:0;flip:x" o:connectortype="straight" strokecolor="#00b0f0" strokeweight="4pt">
                    <v:shadow on="t"/>
                  </v:shape>
                  <v:shape id="_x0000_s1142" type="#_x0000_t32" style="position:absolute;left:2749;top:13099;width:60;height:151" o:connectortype="straight" strokecolor="#00b0f0" strokeweight="4pt">
                    <v:shadow on="t"/>
                  </v:shape>
                  <v:shape id="_x0000_s1143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144" style="position:absolute;left:3200;top:14120;width:187;height:182" fillcolor="#1f497d [3215]"/>
            </v:group>
            <v:roundrect id="_x0000_s1145" style="position:absolute;left:1352;top:786;width:219;height:207" arcsize="10923f" strokecolor="red">
              <v:textbox style="mso-next-textbox:#_x0000_s1145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146" style="position:absolute;left:978;top:1106;width:218;height:207" arcsize="10923f" strokecolor="red">
              <v:textbox style="mso-next-textbox:#_x0000_s1146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147" style="position:absolute;left:2549;top:1973;width:218;height:207" arcsize="10923f" strokecolor="red">
              <v:textbox style="mso-next-textbox:#_x0000_s1147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148" style="position:absolute;left:2208;top:2315;width:219;height:207" arcsize="10923f" strokecolor="red">
              <v:textbox style="mso-next-textbox:#_x0000_s1148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149" style="position:absolute;left:1318;top:2315;width:219;height:207" arcsize="10923f" strokecolor="red">
              <v:textbox style="mso-next-textbox:#_x0000_s1149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150" style="position:absolute;left:864;top:1548;width:219;height:207" arcsize="10923f" strokecolor="red">
              <v:textbox style="mso-next-textbox:#_x0000_s1150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151" style="position:absolute;left:1029;top:2040;width:218;height:207" arcsize="10923f" strokecolor="red">
              <v:textbox style="mso-next-textbox:#_x0000_s1151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>
        <w:rPr>
          <w:rFonts w:ascii="Cambria Math" w:hAnsi="Cambria Math"/>
          <w:sz w:val="28"/>
        </w:rPr>
        <w:t xml:space="preserve">    </w:t>
      </w:r>
      <w:r w:rsidR="00DF7470">
        <w:rPr>
          <w:rFonts w:ascii="Cambria Math" w:hAnsi="Cambria Math"/>
          <w:sz w:val="28"/>
        </w:rPr>
      </w:r>
      <w:r w:rsidR="00DF7470">
        <w:rPr>
          <w:rFonts w:ascii="Cambria Math" w:hAnsi="Cambria Math"/>
          <w:sz w:val="28"/>
        </w:rPr>
        <w:pict>
          <v:group id="_x0000_s1153" style="width:73.6pt;height:75.85pt;mso-position-horizontal-relative:char;mso-position-vertical-relative:line" coordorigin="864,674" coordsize="2017,1954">
            <v:roundrect id="_x0000_s1154" style="position:absolute;left:1766;top:2421;width:218;height:207" arcsize="10923f" strokecolor="red">
              <v:shadow on="t"/>
              <v:textbox style="mso-next-textbox:#_x0000_s1154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155" style="position:absolute;left:1075;top:674;width:1806;height:1747" coordorigin="2031,12629" coordsize="2831,2775">
              <v:group id="_x0000_s1156" style="position:absolute;left:2031;top:12629;width:2831;height:2775" coordorigin="2031,12629" coordsize="2831,2775">
                <v:oval id="_x0000_s1157" style="position:absolute;left:2062;top:13002;width:2475;height:2384">
                  <v:shadow on="t"/>
                </v:oval>
                <v:group id="_x0000_s1158" style="position:absolute;left:2031;top:12629;width:2831;height:2775" coordorigin="2031,12629" coordsize="2831,2775">
                  <v:group id="_x0000_s1159" style="position:absolute;left:3097;top:12629;width:1765;height:1673" coordorigin="3097,12629" coordsize="1765,1673">
                    <v:shape id="_x0000_s1160" type="#_x0000_t32" style="position:absolute;left:3277;top:12940;width:0;height:196" o:connectortype="straight" strokecolor="#00b0f0" strokeweight="3pt">
                      <v:shadow on="t"/>
                    </v:shape>
                    <v:shape id="_x0000_s1161" type="#_x0000_t32" style="position:absolute;left:3672;top:13054;width:136;height:196;flip:x" o:connectortype="straight" strokecolor="#00b0f0" strokeweight="3pt">
                      <v:shadow on="t"/>
                    </v:shape>
                    <v:shape id="_x0000_s1162" type="#_x0000_t32" style="position:absolute;left:4204;top:13560;width:182;height:93;flip:x" o:connectortype="straight" strokecolor="#00b0f0" strokeweight="3pt">
                      <v:shadow on="t"/>
                    </v:shape>
                    <v:shape id="_x0000_s1163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164" style="position:absolute;left:3097;top:12629;width:343;height:329" arcsize="10923f" strokecolor="red">
                      <v:shadow on="t"/>
                      <v:textbox style="mso-next-textbox:#_x0000_s1164" inset="0,0,0,0">
                        <w:txbxContent>
                          <w:p w:rsidR="00FE33A2" w:rsidRPr="001A1EFB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165" style="position:absolute;left:3764;top:12807;width:343;height:329" arcsize="10923f" strokecolor="red">
                      <v:shadow on="t"/>
                      <v:textbox style="mso-next-textbox:#_x0000_s1165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166" style="position:absolute;left:4342;top:13324;width:343;height:329" arcsize="10923f" strokecolor="red">
                      <v:shadow on="t"/>
                      <v:textbox style="mso-next-textbox:#_x0000_s1166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167" style="position:absolute;left:4519;top:13973;width:343;height:329" arcsize="10923f" strokecolor="red">
                      <v:shadow on="t"/>
                      <v:textbox style="mso-next-textbox:#_x0000_s1167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168" type="#_x0000_t32" style="position:absolute;left:4258;top:14693;width:128;height:106" o:connectortype="straight" strokecolor="#00b0f0" strokeweight="4pt">
                    <v:shadow on="t"/>
                  </v:shape>
                  <v:shape id="_x0000_s1169" type="#_x0000_t32" style="position:absolute;left:3840;top:15101;width:60;height:151" o:connectortype="straight" strokecolor="#00b0f0" strokeweight="4pt">
                    <v:shadow on="t"/>
                  </v:shape>
                  <v:shape id="_x0000_s1170" type="#_x0000_t32" style="position:absolute;left:3277;top:15235;width:0;height:169" o:connectortype="straight" strokecolor="#00b0f0" strokeweight="4pt">
                    <v:shadow on="t"/>
                  </v:shape>
                  <v:shape id="_x0000_s1171" type="#_x0000_t32" style="position:absolute;left:2685;top:15101;width:71;height:169;flip:x" o:connectortype="straight" strokecolor="#00b0f0" strokeweight="4pt">
                    <v:shadow on="t"/>
                  </v:shape>
                  <v:shape id="_x0000_s1172" type="#_x0000_t32" style="position:absolute;left:2231;top:14738;width:182;height:124;flip:x" o:connectortype="straight" strokecolor="#00b0f0" strokeweight="4pt">
                    <v:shadow on="t"/>
                  </v:shape>
                  <v:shape id="_x0000_s1173" type="#_x0000_t32" style="position:absolute;left:2031;top:14183;width:200;height:0;flip:x" o:connectortype="straight" strokecolor="#00b0f0" strokeweight="4pt">
                    <v:shadow on="t"/>
                  </v:shape>
                  <v:shape id="_x0000_s1174" type="#_x0000_t32" style="position:absolute;left:2749;top:13099;width:60;height:151" o:connectortype="straight" strokecolor="#00b0f0" strokeweight="4pt">
                    <v:shadow on="t"/>
                  </v:shape>
                  <v:shape id="_x0000_s1175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176" style="position:absolute;left:3200;top:14120;width:187;height:182" fillcolor="#1f497d [3215]"/>
            </v:group>
            <v:roundrect id="_x0000_s1177" style="position:absolute;left:1352;top:786;width:219;height:207" arcsize="10923f" strokecolor="red">
              <v:textbox style="mso-next-textbox:#_x0000_s1177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178" style="position:absolute;left:978;top:1106;width:218;height:207" arcsize="10923f" strokecolor="red">
              <v:textbox style="mso-next-textbox:#_x0000_s1178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179" style="position:absolute;left:2549;top:1973;width:218;height:207" arcsize="10923f" strokecolor="red">
              <v:textbox style="mso-next-textbox:#_x0000_s1179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180" style="position:absolute;left:2208;top:2315;width:219;height:207" arcsize="10923f" strokecolor="red">
              <v:textbox style="mso-next-textbox:#_x0000_s1180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181" style="position:absolute;left:1318;top:2315;width:219;height:207" arcsize="10923f" strokecolor="red">
              <v:textbox style="mso-next-textbox:#_x0000_s1181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182" style="position:absolute;left:864;top:1548;width:219;height:207" arcsize="10923f" strokecolor="red">
              <v:textbox style="mso-next-textbox:#_x0000_s1182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183" style="position:absolute;left:1029;top:2040;width:218;height:207" arcsize="10923f" strokecolor="red">
              <v:textbox style="mso-next-textbox:#_x0000_s1183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>
        <w:rPr>
          <w:rFonts w:ascii="Cambria Math" w:hAnsi="Cambria Math"/>
          <w:sz w:val="28"/>
        </w:rPr>
        <w:t xml:space="preserve">   </w:t>
      </w:r>
      <w:r w:rsidR="00DF7470">
        <w:rPr>
          <w:rFonts w:ascii="Cambria Math" w:hAnsi="Cambria Math"/>
          <w:sz w:val="28"/>
        </w:rPr>
      </w:r>
      <w:r w:rsidR="00DF7470">
        <w:rPr>
          <w:rFonts w:ascii="Cambria Math" w:hAnsi="Cambria Math"/>
          <w:sz w:val="28"/>
        </w:rPr>
        <w:pict>
          <v:group id="_x0000_s1184" style="width:73.6pt;height:75.85pt;mso-position-horizontal-relative:char;mso-position-vertical-relative:line" coordorigin="864,674" coordsize="2017,1954">
            <v:roundrect id="_x0000_s1185" style="position:absolute;left:1766;top:2421;width:218;height:207" arcsize="10923f" strokecolor="red">
              <v:shadow on="t"/>
              <v:textbox style="mso-next-textbox:#_x0000_s1185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186" style="position:absolute;left:1075;top:674;width:1806;height:1747" coordorigin="2031,12629" coordsize="2831,2775">
              <v:group id="_x0000_s1187" style="position:absolute;left:2031;top:12629;width:2831;height:2775" coordorigin="2031,12629" coordsize="2831,2775">
                <v:oval id="_x0000_s1188" style="position:absolute;left:2062;top:13002;width:2475;height:2384">
                  <v:shadow on="t"/>
                </v:oval>
                <v:group id="_x0000_s1189" style="position:absolute;left:2031;top:12629;width:2831;height:2775" coordorigin="2031,12629" coordsize="2831,2775">
                  <v:group id="_x0000_s1190" style="position:absolute;left:3097;top:12629;width:1765;height:1673" coordorigin="3097,12629" coordsize="1765,1673">
                    <v:shape id="_x0000_s1191" type="#_x0000_t32" style="position:absolute;left:3277;top:12940;width:0;height:196" o:connectortype="straight" strokecolor="#00b0f0" strokeweight="3pt">
                      <v:shadow on="t"/>
                    </v:shape>
                    <v:shape id="_x0000_s1192" type="#_x0000_t32" style="position:absolute;left:3672;top:13054;width:136;height:196;flip:x" o:connectortype="straight" strokecolor="#00b0f0" strokeweight="3pt">
                      <v:shadow on="t"/>
                    </v:shape>
                    <v:shape id="_x0000_s1193" type="#_x0000_t32" style="position:absolute;left:4204;top:13560;width:182;height:93;flip:x" o:connectortype="straight" strokecolor="#00b0f0" strokeweight="3pt">
                      <v:shadow on="t"/>
                    </v:shape>
                    <v:shape id="_x0000_s1194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195" style="position:absolute;left:3097;top:12629;width:343;height:329" arcsize="10923f" strokecolor="red">
                      <v:shadow on="t"/>
                      <v:textbox style="mso-next-textbox:#_x0000_s1195" inset="0,0,0,0">
                        <w:txbxContent>
                          <w:p w:rsidR="00FE33A2" w:rsidRPr="001A1EFB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196" style="position:absolute;left:3764;top:12807;width:343;height:329" arcsize="10923f" strokecolor="red">
                      <v:shadow on="t"/>
                      <v:textbox style="mso-next-textbox:#_x0000_s1196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197" style="position:absolute;left:4342;top:13324;width:343;height:329" arcsize="10923f" strokecolor="red">
                      <v:shadow on="t"/>
                      <v:textbox style="mso-next-textbox:#_x0000_s1197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198" style="position:absolute;left:4519;top:13973;width:343;height:329" arcsize="10923f" strokecolor="red">
                      <v:shadow on="t"/>
                      <v:textbox style="mso-next-textbox:#_x0000_s1198" inset="0,0,0,0">
                        <w:txbxContent>
                          <w:p w:rsidR="00FE33A2" w:rsidRPr="00426BAE" w:rsidRDefault="00FE33A2" w:rsidP="001A1EFB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199" type="#_x0000_t32" style="position:absolute;left:4258;top:14693;width:128;height:106" o:connectortype="straight" strokecolor="#00b0f0" strokeweight="4pt">
                    <v:shadow on="t"/>
                  </v:shape>
                  <v:shape id="_x0000_s1200" type="#_x0000_t32" style="position:absolute;left:3840;top:15101;width:60;height:151" o:connectortype="straight" strokecolor="#00b0f0" strokeweight="4pt">
                    <v:shadow on="t"/>
                  </v:shape>
                  <v:shape id="_x0000_s1201" type="#_x0000_t32" style="position:absolute;left:3277;top:15235;width:0;height:169" o:connectortype="straight" strokecolor="#00b0f0" strokeweight="4pt">
                    <v:shadow on="t"/>
                  </v:shape>
                  <v:shape id="_x0000_s1202" type="#_x0000_t32" style="position:absolute;left:2685;top:15101;width:71;height:169;flip:x" o:connectortype="straight" strokecolor="#00b0f0" strokeweight="4pt">
                    <v:shadow on="t"/>
                  </v:shape>
                  <v:shape id="_x0000_s1203" type="#_x0000_t32" style="position:absolute;left:2231;top:14738;width:182;height:124;flip:x" o:connectortype="straight" strokecolor="#00b0f0" strokeweight="4pt">
                    <v:shadow on="t"/>
                  </v:shape>
                  <v:shape id="_x0000_s1204" type="#_x0000_t32" style="position:absolute;left:2031;top:14183;width:200;height:0;flip:x" o:connectortype="straight" strokecolor="#00b0f0" strokeweight="4pt">
                    <v:shadow on="t"/>
                  </v:shape>
                  <v:shape id="_x0000_s1205" type="#_x0000_t32" style="position:absolute;left:2749;top:13099;width:60;height:151" o:connectortype="straight" strokecolor="#00b0f0" strokeweight="4pt">
                    <v:shadow on="t"/>
                  </v:shape>
                  <v:shape id="_x0000_s1206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207" style="position:absolute;left:3200;top:14120;width:187;height:182" fillcolor="#1f497d [3215]"/>
            </v:group>
            <v:roundrect id="_x0000_s1208" style="position:absolute;left:1352;top:786;width:219;height:207" arcsize="10923f" strokecolor="red">
              <v:textbox style="mso-next-textbox:#_x0000_s1208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209" style="position:absolute;left:978;top:1106;width:218;height:207" arcsize="10923f" strokecolor="red">
              <v:textbox style="mso-next-textbox:#_x0000_s1209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210" style="position:absolute;left:2549;top:1973;width:218;height:207" arcsize="10923f" strokecolor="red">
              <v:textbox style="mso-next-textbox:#_x0000_s1210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211" style="position:absolute;left:2208;top:2315;width:219;height:207" arcsize="10923f" strokecolor="red">
              <v:textbox style="mso-next-textbox:#_x0000_s1211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212" style="position:absolute;left:1318;top:2315;width:219;height:207" arcsize="10923f" strokecolor="red">
              <v:textbox style="mso-next-textbox:#_x0000_s1212" inset="0,0,0,0">
                <w:txbxContent>
                  <w:p w:rsidR="00FE33A2" w:rsidRPr="00426BAE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213" style="position:absolute;left:864;top:1548;width:219;height:207" arcsize="10923f" strokecolor="red">
              <v:textbox style="mso-next-textbox:#_x0000_s1213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214" style="position:absolute;left:1029;top:2040;width:218;height:207" arcsize="10923f" strokecolor="red">
              <v:textbox style="mso-next-textbox:#_x0000_s1214" inset="0,0,0,0">
                <w:txbxContent>
                  <w:p w:rsidR="00FE33A2" w:rsidRPr="001A1EFB" w:rsidRDefault="00FE33A2" w:rsidP="001A1EFB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1A1EFB" w:rsidRDefault="00DF7470" w:rsidP="001A1EFB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8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1A1EFB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12:00</w:t>
                  </w:r>
                </w:p>
              </w:txbxContent>
            </v:textbox>
            <w10:wrap type="none"/>
            <w10:anchorlock/>
          </v:roundrect>
        </w:pict>
      </w:r>
      <w:r w:rsidR="001A1EFB">
        <w:rPr>
          <w:rFonts w:ascii="Cambria Math" w:hAnsi="Cambria Math"/>
          <w:sz w:val="28"/>
        </w:rPr>
        <w:tab/>
        <w:t xml:space="preserve"> 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7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1A1EFB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15:00</w:t>
                  </w:r>
                </w:p>
              </w:txbxContent>
            </v:textbox>
            <w10:wrap type="none"/>
            <w10:anchorlock/>
          </v:roundrect>
        </w:pict>
      </w:r>
      <w:r w:rsidR="001A1EFB">
        <w:rPr>
          <w:rFonts w:ascii="Cambria Math" w:hAnsi="Cambria Math"/>
          <w:sz w:val="28"/>
        </w:rPr>
        <w:tab/>
      </w:r>
      <w:r w:rsidR="001A1EFB">
        <w:rPr>
          <w:rFonts w:ascii="Cambria Math" w:hAnsi="Cambria Math"/>
          <w:sz w:val="28"/>
        </w:rPr>
        <w:tab/>
      </w:r>
      <w:r w:rsidR="001A1EFB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6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1A1EFB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16:00</w:t>
                  </w:r>
                </w:p>
              </w:txbxContent>
            </v:textbox>
            <w10:wrap type="none"/>
            <w10:anchorlock/>
          </v:roundrect>
        </w:pict>
      </w:r>
    </w:p>
    <w:p w:rsidR="001A1EFB" w:rsidRDefault="001A1EFB" w:rsidP="00EF27AD">
      <w:pPr>
        <w:pStyle w:val="AralkYok"/>
        <w:rPr>
          <w:rFonts w:ascii="Cambria Math" w:hAnsi="Cambria Math"/>
          <w:sz w:val="28"/>
        </w:rPr>
      </w:pPr>
    </w:p>
    <w:p w:rsidR="004D6A2A" w:rsidRDefault="00DF7470" w:rsidP="00EF27AD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215" style="width:73.6pt;height:75.85pt;mso-position-horizontal-relative:char;mso-position-vertical-relative:line" coordorigin="864,674" coordsize="2017,1954">
            <v:roundrect id="_x0000_s1216" style="position:absolute;left:1766;top:2421;width:218;height:207" arcsize="10923f" strokecolor="red">
              <v:shadow on="t"/>
              <v:textbox style="mso-next-textbox:#_x0000_s121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217" style="position:absolute;left:1075;top:674;width:1806;height:1747" coordorigin="2031,12629" coordsize="2831,2775">
              <v:group id="_x0000_s1218" style="position:absolute;left:2031;top:12629;width:2831;height:2775" coordorigin="2031,12629" coordsize="2831,2775">
                <v:oval id="_x0000_s1219" style="position:absolute;left:2062;top:13002;width:2475;height:2384">
                  <v:shadow on="t"/>
                </v:oval>
                <v:group id="_x0000_s1220" style="position:absolute;left:2031;top:12629;width:2831;height:2775" coordorigin="2031,12629" coordsize="2831,2775">
                  <v:group id="_x0000_s1221" style="position:absolute;left:3097;top:12629;width:1765;height:1673" coordorigin="3097,12629" coordsize="1765,1673">
                    <v:shape id="_x0000_s1222" type="#_x0000_t32" style="position:absolute;left:3277;top:12940;width:0;height:196" o:connectortype="straight" strokecolor="#00b0f0" strokeweight="3pt">
                      <v:shadow on="t"/>
                    </v:shape>
                    <v:shape id="_x0000_s1223" type="#_x0000_t32" style="position:absolute;left:3672;top:13054;width:136;height:196;flip:x" o:connectortype="straight" strokecolor="#00b0f0" strokeweight="3pt">
                      <v:shadow on="t"/>
                    </v:shape>
                    <v:shape id="_x0000_s1224" type="#_x0000_t32" style="position:absolute;left:4204;top:13560;width:182;height:93;flip:x" o:connectortype="straight" strokecolor="#00b0f0" strokeweight="3pt">
                      <v:shadow on="t"/>
                    </v:shape>
                    <v:shape id="_x0000_s1225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226" style="position:absolute;left:3097;top:12629;width:343;height:329" arcsize="10923f" strokecolor="red">
                      <v:shadow on="t"/>
                      <v:textbox style="mso-next-textbox:#_x0000_s1226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227" style="position:absolute;left:3764;top:12807;width:343;height:329" arcsize="10923f" strokecolor="red">
                      <v:shadow on="t"/>
                      <v:textbox style="mso-next-textbox:#_x0000_s1227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228" style="position:absolute;left:4342;top:13324;width:343;height:329" arcsize="10923f" strokecolor="red">
                      <v:shadow on="t"/>
                      <v:textbox style="mso-next-textbox:#_x0000_s122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229" style="position:absolute;left:4519;top:13973;width:343;height:329" arcsize="10923f" strokecolor="red">
                      <v:shadow on="t"/>
                      <v:textbox style="mso-next-textbox:#_x0000_s122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230" type="#_x0000_t32" style="position:absolute;left:4258;top:14693;width:128;height:106" o:connectortype="straight" strokecolor="#00b0f0" strokeweight="4pt">
                    <v:shadow on="t"/>
                  </v:shape>
                  <v:shape id="_x0000_s1231" type="#_x0000_t32" style="position:absolute;left:3840;top:15101;width:60;height:151" o:connectortype="straight" strokecolor="#00b0f0" strokeweight="4pt">
                    <v:shadow on="t"/>
                  </v:shape>
                  <v:shape id="_x0000_s1232" type="#_x0000_t32" style="position:absolute;left:3277;top:15235;width:0;height:169" o:connectortype="straight" strokecolor="#00b0f0" strokeweight="4pt">
                    <v:shadow on="t"/>
                  </v:shape>
                  <v:shape id="_x0000_s1233" type="#_x0000_t32" style="position:absolute;left:2685;top:15101;width:71;height:169;flip:x" o:connectortype="straight" strokecolor="#00b0f0" strokeweight="4pt">
                    <v:shadow on="t"/>
                  </v:shape>
                  <v:shape id="_x0000_s1234" type="#_x0000_t32" style="position:absolute;left:2231;top:14738;width:182;height:124;flip:x" o:connectortype="straight" strokecolor="#00b0f0" strokeweight="4pt">
                    <v:shadow on="t"/>
                  </v:shape>
                  <v:shape id="_x0000_s1235" type="#_x0000_t32" style="position:absolute;left:2031;top:14183;width:200;height:0;flip:x" o:connectortype="straight" strokecolor="#00b0f0" strokeweight="4pt">
                    <v:shadow on="t"/>
                  </v:shape>
                  <v:shape id="_x0000_s1236" type="#_x0000_t32" style="position:absolute;left:2749;top:13099;width:60;height:151" o:connectortype="straight" strokecolor="#00b0f0" strokeweight="4pt">
                    <v:shadow on="t"/>
                  </v:shape>
                  <v:shape id="_x0000_s1237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238" style="position:absolute;left:3200;top:14120;width:187;height:182" fillcolor="#1f497d [3215]"/>
            </v:group>
            <v:roundrect id="_x0000_s1239" style="position:absolute;left:1352;top:786;width:219;height:207" arcsize="10923f" strokecolor="red">
              <v:textbox style="mso-next-textbox:#_x0000_s1239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240" style="position:absolute;left:978;top:1106;width:218;height:207" arcsize="10923f" strokecolor="red">
              <v:textbox style="mso-next-textbox:#_x0000_s1240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241" style="position:absolute;left:2549;top:1973;width:218;height:207" arcsize="10923f" strokecolor="red">
              <v:textbox style="mso-next-textbox:#_x0000_s1241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242" style="position:absolute;left:2208;top:2315;width:219;height:207" arcsize="10923f" strokecolor="red">
              <v:textbox style="mso-next-textbox:#_x0000_s124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243" style="position:absolute;left:1318;top:2315;width:219;height:207" arcsize="10923f" strokecolor="red">
              <v:textbox style="mso-next-textbox:#_x0000_s1243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244" style="position:absolute;left:864;top:1548;width:219;height:207" arcsize="10923f" strokecolor="red">
              <v:textbox style="mso-next-textbox:#_x0000_s124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245" style="position:absolute;left:1029;top:2040;width:218;height:207" arcsize="10923f" strokecolor="red">
              <v:textbox style="mso-next-textbox:#_x0000_s124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  </w:t>
      </w:r>
      <w:r w:rsidR="004D6A2A">
        <w:rPr>
          <w:rFonts w:ascii="Cambria Math" w:hAnsi="Cambria Math"/>
          <w:b/>
          <w:sz w:val="14"/>
          <w:szCs w:val="16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246" style="width:73.6pt;height:75.85pt;mso-position-horizontal-relative:char;mso-position-vertical-relative:line" coordorigin="864,674" coordsize="2017,1954">
            <v:roundrect id="_x0000_s1247" style="position:absolute;left:1766;top:2421;width:218;height:207" arcsize="10923f" strokecolor="red">
              <v:shadow on="t"/>
              <v:textbox style="mso-next-textbox:#_x0000_s124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248" style="position:absolute;left:1075;top:674;width:1806;height:1747" coordorigin="2031,12629" coordsize="2831,2775">
              <v:group id="_x0000_s1249" style="position:absolute;left:2031;top:12629;width:2831;height:2775" coordorigin="2031,12629" coordsize="2831,2775">
                <v:oval id="_x0000_s1250" style="position:absolute;left:2062;top:13002;width:2475;height:2384">
                  <v:shadow on="t"/>
                </v:oval>
                <v:group id="_x0000_s1251" style="position:absolute;left:2031;top:12629;width:2831;height:2775" coordorigin="2031,12629" coordsize="2831,2775">
                  <v:group id="_x0000_s1252" style="position:absolute;left:3097;top:12629;width:1765;height:1673" coordorigin="3097,12629" coordsize="1765,1673">
                    <v:shape id="_x0000_s1253" type="#_x0000_t32" style="position:absolute;left:3277;top:12940;width:0;height:196" o:connectortype="straight" strokecolor="#00b0f0" strokeweight="3pt">
                      <v:shadow on="t"/>
                    </v:shape>
                    <v:shape id="_x0000_s1254" type="#_x0000_t32" style="position:absolute;left:3672;top:13054;width:136;height:196;flip:x" o:connectortype="straight" strokecolor="#00b0f0" strokeweight="3pt">
                      <v:shadow on="t"/>
                    </v:shape>
                    <v:shape id="_x0000_s1255" type="#_x0000_t32" style="position:absolute;left:4204;top:13560;width:182;height:93;flip:x" o:connectortype="straight" strokecolor="#00b0f0" strokeweight="3pt">
                      <v:shadow on="t"/>
                    </v:shape>
                    <v:shape id="_x0000_s1256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257" style="position:absolute;left:3097;top:12629;width:343;height:329" arcsize="10923f" strokecolor="red">
                      <v:shadow on="t"/>
                      <v:textbox style="mso-next-textbox:#_x0000_s1257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258" style="position:absolute;left:3764;top:12807;width:343;height:329" arcsize="10923f" strokecolor="red">
                      <v:shadow on="t"/>
                      <v:textbox style="mso-next-textbox:#_x0000_s125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259" style="position:absolute;left:4342;top:13324;width:343;height:329" arcsize="10923f" strokecolor="red">
                      <v:shadow on="t"/>
                      <v:textbox style="mso-next-textbox:#_x0000_s125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260" style="position:absolute;left:4519;top:13973;width:343;height:329" arcsize="10923f" strokecolor="red">
                      <v:shadow on="t"/>
                      <v:textbox style="mso-next-textbox:#_x0000_s126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261" type="#_x0000_t32" style="position:absolute;left:4258;top:14693;width:128;height:106" o:connectortype="straight" strokecolor="#00b0f0" strokeweight="4pt">
                    <v:shadow on="t"/>
                  </v:shape>
                  <v:shape id="_x0000_s1262" type="#_x0000_t32" style="position:absolute;left:3840;top:15101;width:60;height:151" o:connectortype="straight" strokecolor="#00b0f0" strokeweight="4pt">
                    <v:shadow on="t"/>
                  </v:shape>
                  <v:shape id="_x0000_s1263" type="#_x0000_t32" style="position:absolute;left:3277;top:15235;width:0;height:169" o:connectortype="straight" strokecolor="#00b0f0" strokeweight="4pt">
                    <v:shadow on="t"/>
                  </v:shape>
                  <v:shape id="_x0000_s1264" type="#_x0000_t32" style="position:absolute;left:2685;top:15101;width:71;height:169;flip:x" o:connectortype="straight" strokecolor="#00b0f0" strokeweight="4pt">
                    <v:shadow on="t"/>
                  </v:shape>
                  <v:shape id="_x0000_s1265" type="#_x0000_t32" style="position:absolute;left:2231;top:14738;width:182;height:124;flip:x" o:connectortype="straight" strokecolor="#00b0f0" strokeweight="4pt">
                    <v:shadow on="t"/>
                  </v:shape>
                  <v:shape id="_x0000_s1266" type="#_x0000_t32" style="position:absolute;left:2031;top:14183;width:200;height:0;flip:x" o:connectortype="straight" strokecolor="#00b0f0" strokeweight="4pt">
                    <v:shadow on="t"/>
                  </v:shape>
                  <v:shape id="_x0000_s1267" type="#_x0000_t32" style="position:absolute;left:2749;top:13099;width:60;height:151" o:connectortype="straight" strokecolor="#00b0f0" strokeweight="4pt">
                    <v:shadow on="t"/>
                  </v:shape>
                  <v:shape id="_x0000_s1268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269" style="position:absolute;left:3200;top:14120;width:187;height:182" fillcolor="#1f497d [3215]"/>
            </v:group>
            <v:roundrect id="_x0000_s1270" style="position:absolute;left:1352;top:786;width:219;height:207" arcsize="10923f" strokecolor="red">
              <v:textbox style="mso-next-textbox:#_x0000_s1270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271" style="position:absolute;left:978;top:1106;width:218;height:207" arcsize="10923f" strokecolor="red">
              <v:textbox style="mso-next-textbox:#_x0000_s1271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272" style="position:absolute;left:2549;top:1973;width:218;height:207" arcsize="10923f" strokecolor="red">
              <v:textbox style="mso-next-textbox:#_x0000_s127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273" style="position:absolute;left:2208;top:2315;width:219;height:207" arcsize="10923f" strokecolor="red">
              <v:textbox style="mso-next-textbox:#_x0000_s127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274" style="position:absolute;left:1318;top:2315;width:219;height:207" arcsize="10923f" strokecolor="red">
              <v:textbox style="mso-next-textbox:#_x0000_s1274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275" style="position:absolute;left:864;top:1548;width:219;height:207" arcsize="10923f" strokecolor="red">
              <v:textbox style="mso-next-textbox:#_x0000_s127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276" style="position:absolute;left:1029;top:2040;width:218;height:207" arcsize="10923f" strokecolor="red">
              <v:textbox style="mso-next-textbox:#_x0000_s127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277" style="width:73.6pt;height:75.85pt;mso-position-horizontal-relative:char;mso-position-vertical-relative:line" coordorigin="864,674" coordsize="2017,1954">
            <v:roundrect id="_x0000_s1278" style="position:absolute;left:1766;top:2421;width:218;height:207" arcsize="10923f" strokecolor="red">
              <v:shadow on="t"/>
              <v:textbox style="mso-next-textbox:#_x0000_s127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279" style="position:absolute;left:1075;top:674;width:1806;height:1747" coordorigin="2031,12629" coordsize="2831,2775">
              <v:group id="_x0000_s1280" style="position:absolute;left:2031;top:12629;width:2831;height:2775" coordorigin="2031,12629" coordsize="2831,2775">
                <v:oval id="_x0000_s1281" style="position:absolute;left:2062;top:13002;width:2475;height:2384">
                  <v:shadow on="t"/>
                </v:oval>
                <v:group id="_x0000_s1282" style="position:absolute;left:2031;top:12629;width:2831;height:2775" coordorigin="2031,12629" coordsize="2831,2775">
                  <v:group id="_x0000_s1283" style="position:absolute;left:3097;top:12629;width:1765;height:1673" coordorigin="3097,12629" coordsize="1765,1673">
                    <v:shape id="_x0000_s1284" type="#_x0000_t32" style="position:absolute;left:3277;top:12940;width:0;height:196" o:connectortype="straight" strokecolor="#00b0f0" strokeweight="3pt">
                      <v:shadow on="t"/>
                    </v:shape>
                    <v:shape id="_x0000_s1285" type="#_x0000_t32" style="position:absolute;left:3672;top:13054;width:136;height:196;flip:x" o:connectortype="straight" strokecolor="#00b0f0" strokeweight="3pt">
                      <v:shadow on="t"/>
                    </v:shape>
                    <v:shape id="_x0000_s1286" type="#_x0000_t32" style="position:absolute;left:4204;top:13560;width:182;height:93;flip:x" o:connectortype="straight" strokecolor="#00b0f0" strokeweight="3pt">
                      <v:shadow on="t"/>
                    </v:shape>
                    <v:shape id="_x0000_s1287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288" style="position:absolute;left:3097;top:12629;width:343;height:329" arcsize="10923f" strokecolor="red">
                      <v:shadow on="t"/>
                      <v:textbox style="mso-next-textbox:#_x0000_s1288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289" style="position:absolute;left:3764;top:12807;width:343;height:329" arcsize="10923f" strokecolor="red">
                      <v:shadow on="t"/>
                      <v:textbox style="mso-next-textbox:#_x0000_s128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290" style="position:absolute;left:4342;top:13324;width:343;height:329" arcsize="10923f" strokecolor="red">
                      <v:shadow on="t"/>
                      <v:textbox style="mso-next-textbox:#_x0000_s129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291" style="position:absolute;left:4519;top:13973;width:343;height:329" arcsize="10923f" strokecolor="red">
                      <v:shadow on="t"/>
                      <v:textbox style="mso-next-textbox:#_x0000_s1291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292" type="#_x0000_t32" style="position:absolute;left:4258;top:14693;width:128;height:106" o:connectortype="straight" strokecolor="#00b0f0" strokeweight="4pt">
                    <v:shadow on="t"/>
                  </v:shape>
                  <v:shape id="_x0000_s1293" type="#_x0000_t32" style="position:absolute;left:3840;top:15101;width:60;height:151" o:connectortype="straight" strokecolor="#00b0f0" strokeweight="4pt">
                    <v:shadow on="t"/>
                  </v:shape>
                  <v:shape id="_x0000_s1294" type="#_x0000_t32" style="position:absolute;left:3277;top:15235;width:0;height:169" o:connectortype="straight" strokecolor="#00b0f0" strokeweight="4pt">
                    <v:shadow on="t"/>
                  </v:shape>
                  <v:shape id="_x0000_s1295" type="#_x0000_t32" style="position:absolute;left:2685;top:15101;width:71;height:169;flip:x" o:connectortype="straight" strokecolor="#00b0f0" strokeweight="4pt">
                    <v:shadow on="t"/>
                  </v:shape>
                  <v:shape id="_x0000_s1296" type="#_x0000_t32" style="position:absolute;left:2231;top:14738;width:182;height:124;flip:x" o:connectortype="straight" strokecolor="#00b0f0" strokeweight="4pt">
                    <v:shadow on="t"/>
                  </v:shape>
                  <v:shape id="_x0000_s1297" type="#_x0000_t32" style="position:absolute;left:2031;top:14183;width:200;height:0;flip:x" o:connectortype="straight" strokecolor="#00b0f0" strokeweight="4pt">
                    <v:shadow on="t"/>
                  </v:shape>
                  <v:shape id="_x0000_s1298" type="#_x0000_t32" style="position:absolute;left:2749;top:13099;width:60;height:151" o:connectortype="straight" strokecolor="#00b0f0" strokeweight="4pt">
                    <v:shadow on="t"/>
                  </v:shape>
                  <v:shape id="_x0000_s1299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300" style="position:absolute;left:3200;top:14120;width:187;height:182" fillcolor="#1f497d [3215]"/>
            </v:group>
            <v:roundrect id="_x0000_s1301" style="position:absolute;left:1352;top:786;width:219;height:207" arcsize="10923f" strokecolor="red">
              <v:textbox style="mso-next-textbox:#_x0000_s1301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302" style="position:absolute;left:978;top:1106;width:218;height:207" arcsize="10923f" strokecolor="red">
              <v:textbox style="mso-next-textbox:#_x0000_s130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303" style="position:absolute;left:2549;top:1973;width:218;height:207" arcsize="10923f" strokecolor="red">
              <v:textbox style="mso-next-textbox:#_x0000_s1303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304" style="position:absolute;left:2208;top:2315;width:219;height:207" arcsize="10923f" strokecolor="red">
              <v:textbox style="mso-next-textbox:#_x0000_s130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305" style="position:absolute;left:1318;top:2315;width:219;height:207" arcsize="10923f" strokecolor="red">
              <v:textbox style="mso-next-textbox:#_x0000_s1305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306" style="position:absolute;left:864;top:1548;width:219;height:207" arcsize="10923f" strokecolor="red">
              <v:textbox style="mso-next-textbox:#_x0000_s130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307" style="position:absolute;left:1029;top:2040;width:218;height:207" arcsize="10923f" strokecolor="red">
              <v:textbox style="mso-next-textbox:#_x0000_s130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5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9:00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  <w:t xml:space="preserve"> 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4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11:00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3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14:00</w:t>
                  </w:r>
                </w:p>
              </w:txbxContent>
            </v:textbox>
            <w10:wrap type="none"/>
            <w10:anchorlock/>
          </v:roundrect>
        </w:pict>
      </w:r>
    </w:p>
    <w:p w:rsidR="004D6A2A" w:rsidRDefault="004D6A2A" w:rsidP="00EF27AD">
      <w:pPr>
        <w:pStyle w:val="AralkYok"/>
        <w:rPr>
          <w:rFonts w:ascii="Cambria Math" w:hAnsi="Cambria Math"/>
          <w:sz w:val="28"/>
        </w:rPr>
      </w:pP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376" style="width:73.6pt;height:75.85pt;mso-position-horizontal-relative:char;mso-position-vertical-relative:line" coordorigin="864,674" coordsize="2017,1954">
            <v:roundrect id="_x0000_s1377" style="position:absolute;left:1766;top:2421;width:218;height:207" arcsize="10923f" strokecolor="red">
              <v:shadow on="t"/>
              <v:textbox style="mso-next-textbox:#_x0000_s137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378" style="position:absolute;left:1075;top:674;width:1806;height:1747" coordorigin="2031,12629" coordsize="2831,2775">
              <v:group id="_x0000_s1379" style="position:absolute;left:2031;top:12629;width:2831;height:2775" coordorigin="2031,12629" coordsize="2831,2775">
                <v:oval id="_x0000_s1380" style="position:absolute;left:2062;top:13002;width:2475;height:2384">
                  <v:shadow on="t"/>
                </v:oval>
                <v:group id="_x0000_s1381" style="position:absolute;left:2031;top:12629;width:2831;height:2775" coordorigin="2031,12629" coordsize="2831,2775">
                  <v:group id="_x0000_s1382" style="position:absolute;left:3097;top:12629;width:1765;height:1673" coordorigin="3097,12629" coordsize="1765,1673">
                    <v:shape id="_x0000_s1383" type="#_x0000_t32" style="position:absolute;left:3277;top:12940;width:0;height:196" o:connectortype="straight" strokecolor="#00b0f0" strokeweight="3pt">
                      <v:shadow on="t"/>
                    </v:shape>
                    <v:shape id="_x0000_s1384" type="#_x0000_t32" style="position:absolute;left:3672;top:13054;width:136;height:196;flip:x" o:connectortype="straight" strokecolor="#00b0f0" strokeweight="3pt">
                      <v:shadow on="t"/>
                    </v:shape>
                    <v:shape id="_x0000_s1385" type="#_x0000_t32" style="position:absolute;left:4204;top:13560;width:182;height:93;flip:x" o:connectortype="straight" strokecolor="#00b0f0" strokeweight="3pt">
                      <v:shadow on="t"/>
                    </v:shape>
                    <v:shape id="_x0000_s1386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387" style="position:absolute;left:3097;top:12629;width:343;height:329" arcsize="10923f" strokecolor="red">
                      <v:shadow on="t"/>
                      <v:textbox style="mso-next-textbox:#_x0000_s1387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388" style="position:absolute;left:3764;top:12807;width:343;height:329" arcsize="10923f" strokecolor="red">
                      <v:shadow on="t"/>
                      <v:textbox style="mso-next-textbox:#_x0000_s138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389" style="position:absolute;left:4342;top:13324;width:343;height:329" arcsize="10923f" strokecolor="red">
                      <v:shadow on="t"/>
                      <v:textbox style="mso-next-textbox:#_x0000_s138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390" style="position:absolute;left:4519;top:13973;width:343;height:329" arcsize="10923f" strokecolor="red">
                      <v:shadow on="t"/>
                      <v:textbox style="mso-next-textbox:#_x0000_s139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391" type="#_x0000_t32" style="position:absolute;left:4258;top:14693;width:128;height:106" o:connectortype="straight" strokecolor="#00b0f0" strokeweight="4pt">
                    <v:shadow on="t"/>
                  </v:shape>
                  <v:shape id="_x0000_s1392" type="#_x0000_t32" style="position:absolute;left:3840;top:15101;width:60;height:151" o:connectortype="straight" strokecolor="#00b0f0" strokeweight="4pt">
                    <v:shadow on="t"/>
                  </v:shape>
                  <v:shape id="_x0000_s1393" type="#_x0000_t32" style="position:absolute;left:3277;top:15235;width:0;height:169" o:connectortype="straight" strokecolor="#00b0f0" strokeweight="4pt">
                    <v:shadow on="t"/>
                  </v:shape>
                  <v:shape id="_x0000_s1394" type="#_x0000_t32" style="position:absolute;left:2685;top:15101;width:71;height:169;flip:x" o:connectortype="straight" strokecolor="#00b0f0" strokeweight="4pt">
                    <v:shadow on="t"/>
                  </v:shape>
                  <v:shape id="_x0000_s1395" type="#_x0000_t32" style="position:absolute;left:2231;top:14738;width:182;height:124;flip:x" o:connectortype="straight" strokecolor="#00b0f0" strokeweight="4pt">
                    <v:shadow on="t"/>
                  </v:shape>
                  <v:shape id="_x0000_s1396" type="#_x0000_t32" style="position:absolute;left:2031;top:14183;width:200;height:0;flip:x" o:connectortype="straight" strokecolor="#00b0f0" strokeweight="4pt">
                    <v:shadow on="t"/>
                  </v:shape>
                  <v:shape id="_x0000_s1397" type="#_x0000_t32" style="position:absolute;left:2749;top:13099;width:60;height:151" o:connectortype="straight" strokecolor="#00b0f0" strokeweight="4pt">
                    <v:shadow on="t"/>
                  </v:shape>
                  <v:shape id="_x0000_s1398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399" style="position:absolute;left:3200;top:14120;width:187;height:182" fillcolor="#1f497d [3215]"/>
            </v:group>
            <v:roundrect id="_x0000_s1400" style="position:absolute;left:1352;top:786;width:219;height:207" arcsize="10923f" strokecolor="red">
              <v:textbox style="mso-next-textbox:#_x0000_s1400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401" style="position:absolute;left:978;top:1106;width:218;height:207" arcsize="10923f" strokecolor="red">
              <v:textbox style="mso-next-textbox:#_x0000_s1401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402" style="position:absolute;left:2549;top:1973;width:218;height:207" arcsize="10923f" strokecolor="red">
              <v:textbox style="mso-next-textbox:#_x0000_s140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403" style="position:absolute;left:2208;top:2315;width:219;height:207" arcsize="10923f" strokecolor="red">
              <v:textbox style="mso-next-textbox:#_x0000_s140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404" style="position:absolute;left:1318;top:2315;width:219;height:207" arcsize="10923f" strokecolor="red">
              <v:textbox style="mso-next-textbox:#_x0000_s1404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405" style="position:absolute;left:864;top:1548;width:219;height:207" arcsize="10923f" strokecolor="red">
              <v:textbox style="mso-next-textbox:#_x0000_s140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406" style="position:absolute;left:1029;top:2040;width:218;height:207" arcsize="10923f" strokecolor="red">
              <v:textbox style="mso-next-textbox:#_x0000_s140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  </w:t>
      </w:r>
      <w:r w:rsidR="004D6A2A">
        <w:rPr>
          <w:rFonts w:ascii="Cambria Math" w:hAnsi="Cambria Math"/>
          <w:b/>
          <w:sz w:val="14"/>
          <w:szCs w:val="16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345" style="width:73.6pt;height:75.85pt;mso-position-horizontal-relative:char;mso-position-vertical-relative:line" coordorigin="864,674" coordsize="2017,1954">
            <v:roundrect id="_x0000_s1346" style="position:absolute;left:1766;top:2421;width:218;height:207" arcsize="10923f" strokecolor="red">
              <v:shadow on="t"/>
              <v:textbox style="mso-next-textbox:#_x0000_s134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347" style="position:absolute;left:1075;top:674;width:1806;height:1747" coordorigin="2031,12629" coordsize="2831,2775">
              <v:group id="_x0000_s1348" style="position:absolute;left:2031;top:12629;width:2831;height:2775" coordorigin="2031,12629" coordsize="2831,2775">
                <v:oval id="_x0000_s1349" style="position:absolute;left:2062;top:13002;width:2475;height:2384">
                  <v:shadow on="t"/>
                </v:oval>
                <v:group id="_x0000_s1350" style="position:absolute;left:2031;top:12629;width:2831;height:2775" coordorigin="2031,12629" coordsize="2831,2775">
                  <v:group id="_x0000_s1351" style="position:absolute;left:3097;top:12629;width:1765;height:1673" coordorigin="3097,12629" coordsize="1765,1673">
                    <v:shape id="_x0000_s1352" type="#_x0000_t32" style="position:absolute;left:3277;top:12940;width:0;height:196" o:connectortype="straight" strokecolor="#00b0f0" strokeweight="3pt">
                      <v:shadow on="t"/>
                    </v:shape>
                    <v:shape id="_x0000_s1353" type="#_x0000_t32" style="position:absolute;left:3672;top:13054;width:136;height:196;flip:x" o:connectortype="straight" strokecolor="#00b0f0" strokeweight="3pt">
                      <v:shadow on="t"/>
                    </v:shape>
                    <v:shape id="_x0000_s1354" type="#_x0000_t32" style="position:absolute;left:4204;top:13560;width:182;height:93;flip:x" o:connectortype="straight" strokecolor="#00b0f0" strokeweight="3pt">
                      <v:shadow on="t"/>
                    </v:shape>
                    <v:shape id="_x0000_s1355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356" style="position:absolute;left:3097;top:12629;width:343;height:329" arcsize="10923f" strokecolor="red">
                      <v:shadow on="t"/>
                      <v:textbox style="mso-next-textbox:#_x0000_s1356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357" style="position:absolute;left:3764;top:12807;width:343;height:329" arcsize="10923f" strokecolor="red">
                      <v:shadow on="t"/>
                      <v:textbox style="mso-next-textbox:#_x0000_s1357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358" style="position:absolute;left:4342;top:13324;width:343;height:329" arcsize="10923f" strokecolor="red">
                      <v:shadow on="t"/>
                      <v:textbox style="mso-next-textbox:#_x0000_s135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359" style="position:absolute;left:4519;top:13973;width:343;height:329" arcsize="10923f" strokecolor="red">
                      <v:shadow on="t"/>
                      <v:textbox style="mso-next-textbox:#_x0000_s135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360" type="#_x0000_t32" style="position:absolute;left:4258;top:14693;width:128;height:106" o:connectortype="straight" strokecolor="#00b0f0" strokeweight="4pt">
                    <v:shadow on="t"/>
                  </v:shape>
                  <v:shape id="_x0000_s1361" type="#_x0000_t32" style="position:absolute;left:3840;top:15101;width:60;height:151" o:connectortype="straight" strokecolor="#00b0f0" strokeweight="4pt">
                    <v:shadow on="t"/>
                  </v:shape>
                  <v:shape id="_x0000_s1362" type="#_x0000_t32" style="position:absolute;left:3277;top:15235;width:0;height:169" o:connectortype="straight" strokecolor="#00b0f0" strokeweight="4pt">
                    <v:shadow on="t"/>
                  </v:shape>
                  <v:shape id="_x0000_s1363" type="#_x0000_t32" style="position:absolute;left:2685;top:15101;width:71;height:169;flip:x" o:connectortype="straight" strokecolor="#00b0f0" strokeweight="4pt">
                    <v:shadow on="t"/>
                  </v:shape>
                  <v:shape id="_x0000_s1364" type="#_x0000_t32" style="position:absolute;left:2231;top:14738;width:182;height:124;flip:x" o:connectortype="straight" strokecolor="#00b0f0" strokeweight="4pt">
                    <v:shadow on="t"/>
                  </v:shape>
                  <v:shape id="_x0000_s1365" type="#_x0000_t32" style="position:absolute;left:2031;top:14183;width:200;height:0;flip:x" o:connectortype="straight" strokecolor="#00b0f0" strokeweight="4pt">
                    <v:shadow on="t"/>
                  </v:shape>
                  <v:shape id="_x0000_s1366" type="#_x0000_t32" style="position:absolute;left:2749;top:13099;width:60;height:151" o:connectortype="straight" strokecolor="#00b0f0" strokeweight="4pt">
                    <v:shadow on="t"/>
                  </v:shape>
                  <v:shape id="_x0000_s1367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368" style="position:absolute;left:3200;top:14120;width:187;height:182" fillcolor="#1f497d [3215]"/>
            </v:group>
            <v:roundrect id="_x0000_s1369" style="position:absolute;left:1352;top:786;width:219;height:207" arcsize="10923f" strokecolor="red">
              <v:textbox style="mso-next-textbox:#_x0000_s1369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370" style="position:absolute;left:978;top:1106;width:218;height:207" arcsize="10923f" strokecolor="red">
              <v:textbox style="mso-next-textbox:#_x0000_s1370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371" style="position:absolute;left:2549;top:1973;width:218;height:207" arcsize="10923f" strokecolor="red">
              <v:textbox style="mso-next-textbox:#_x0000_s1371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372" style="position:absolute;left:2208;top:2315;width:219;height:207" arcsize="10923f" strokecolor="red">
              <v:textbox style="mso-next-textbox:#_x0000_s137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373" style="position:absolute;left:1318;top:2315;width:219;height:207" arcsize="10923f" strokecolor="red">
              <v:textbox style="mso-next-textbox:#_x0000_s1373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374" style="position:absolute;left:864;top:1548;width:219;height:207" arcsize="10923f" strokecolor="red">
              <v:textbox style="mso-next-textbox:#_x0000_s137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375" style="position:absolute;left:1029;top:2040;width:218;height:207" arcsize="10923f" strokecolor="red">
              <v:textbox style="mso-next-textbox:#_x0000_s137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314" style="width:73.6pt;height:75.85pt;mso-position-horizontal-relative:char;mso-position-vertical-relative:line" coordorigin="864,674" coordsize="2017,1954">
            <v:roundrect id="_x0000_s1315" style="position:absolute;left:1766;top:2421;width:218;height:207" arcsize="10923f" strokecolor="red">
              <v:shadow on="t"/>
              <v:textbox style="mso-next-textbox:#_x0000_s131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316" style="position:absolute;left:1075;top:674;width:1806;height:1747" coordorigin="2031,12629" coordsize="2831,2775">
              <v:group id="_x0000_s1317" style="position:absolute;left:2031;top:12629;width:2831;height:2775" coordorigin="2031,12629" coordsize="2831,2775">
                <v:oval id="_x0000_s1318" style="position:absolute;left:2062;top:13002;width:2475;height:2384">
                  <v:shadow on="t"/>
                </v:oval>
                <v:group id="_x0000_s1319" style="position:absolute;left:2031;top:12629;width:2831;height:2775" coordorigin="2031,12629" coordsize="2831,2775">
                  <v:group id="_x0000_s1320" style="position:absolute;left:3097;top:12629;width:1765;height:1673" coordorigin="3097,12629" coordsize="1765,1673">
                    <v:shape id="_x0000_s1321" type="#_x0000_t32" style="position:absolute;left:3277;top:12940;width:0;height:196" o:connectortype="straight" strokecolor="#00b0f0" strokeweight="3pt">
                      <v:shadow on="t"/>
                    </v:shape>
                    <v:shape id="_x0000_s1322" type="#_x0000_t32" style="position:absolute;left:3672;top:13054;width:136;height:196;flip:x" o:connectortype="straight" strokecolor="#00b0f0" strokeweight="3pt">
                      <v:shadow on="t"/>
                    </v:shape>
                    <v:shape id="_x0000_s1323" type="#_x0000_t32" style="position:absolute;left:4204;top:13560;width:182;height:93;flip:x" o:connectortype="straight" strokecolor="#00b0f0" strokeweight="3pt">
                      <v:shadow on="t"/>
                    </v:shape>
                    <v:shape id="_x0000_s1324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325" style="position:absolute;left:3097;top:12629;width:343;height:329" arcsize="10923f" strokecolor="red">
                      <v:shadow on="t"/>
                      <v:textbox style="mso-next-textbox:#_x0000_s1325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326" style="position:absolute;left:3764;top:12807;width:343;height:329" arcsize="10923f" strokecolor="red">
                      <v:shadow on="t"/>
                      <v:textbox style="mso-next-textbox:#_x0000_s1326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327" style="position:absolute;left:4342;top:13324;width:343;height:329" arcsize="10923f" strokecolor="red">
                      <v:shadow on="t"/>
                      <v:textbox style="mso-next-textbox:#_x0000_s1327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328" style="position:absolute;left:4519;top:13973;width:343;height:329" arcsize="10923f" strokecolor="red">
                      <v:shadow on="t"/>
                      <v:textbox style="mso-next-textbox:#_x0000_s132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329" type="#_x0000_t32" style="position:absolute;left:4258;top:14693;width:128;height:106" o:connectortype="straight" strokecolor="#00b0f0" strokeweight="4pt">
                    <v:shadow on="t"/>
                  </v:shape>
                  <v:shape id="_x0000_s1330" type="#_x0000_t32" style="position:absolute;left:3840;top:15101;width:60;height:151" o:connectortype="straight" strokecolor="#00b0f0" strokeweight="4pt">
                    <v:shadow on="t"/>
                  </v:shape>
                  <v:shape id="_x0000_s1331" type="#_x0000_t32" style="position:absolute;left:3277;top:15235;width:0;height:169" o:connectortype="straight" strokecolor="#00b0f0" strokeweight="4pt">
                    <v:shadow on="t"/>
                  </v:shape>
                  <v:shape id="_x0000_s1332" type="#_x0000_t32" style="position:absolute;left:2685;top:15101;width:71;height:169;flip:x" o:connectortype="straight" strokecolor="#00b0f0" strokeweight="4pt">
                    <v:shadow on="t"/>
                  </v:shape>
                  <v:shape id="_x0000_s1333" type="#_x0000_t32" style="position:absolute;left:2231;top:14738;width:182;height:124;flip:x" o:connectortype="straight" strokecolor="#00b0f0" strokeweight="4pt">
                    <v:shadow on="t"/>
                  </v:shape>
                  <v:shape id="_x0000_s1334" type="#_x0000_t32" style="position:absolute;left:2031;top:14183;width:200;height:0;flip:x" o:connectortype="straight" strokecolor="#00b0f0" strokeweight="4pt">
                    <v:shadow on="t"/>
                  </v:shape>
                  <v:shape id="_x0000_s1335" type="#_x0000_t32" style="position:absolute;left:2749;top:13099;width:60;height:151" o:connectortype="straight" strokecolor="#00b0f0" strokeweight="4pt">
                    <v:shadow on="t"/>
                  </v:shape>
                  <v:shape id="_x0000_s1336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337" style="position:absolute;left:3200;top:14120;width:187;height:182" fillcolor="#1f497d [3215]"/>
            </v:group>
            <v:roundrect id="_x0000_s1338" style="position:absolute;left:1352;top:786;width:219;height:207" arcsize="10923f" strokecolor="red">
              <v:textbox style="mso-next-textbox:#_x0000_s1338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339" style="position:absolute;left:978;top:1106;width:218;height:207" arcsize="10923f" strokecolor="red">
              <v:textbox style="mso-next-textbox:#_x0000_s1339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340" style="position:absolute;left:2549;top:1973;width:218;height:207" arcsize="10923f" strokecolor="red">
              <v:textbox style="mso-next-textbox:#_x0000_s1340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341" style="position:absolute;left:2208;top:2315;width:219;height:207" arcsize="10923f" strokecolor="red">
              <v:textbox style="mso-next-textbox:#_x0000_s1341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342" style="position:absolute;left:1318;top:2315;width:219;height:207" arcsize="10923f" strokecolor="red">
              <v:textbox style="mso-next-textbox:#_x0000_s134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343" style="position:absolute;left:864;top:1548;width:219;height:207" arcsize="10923f" strokecolor="red">
              <v:textbox style="mso-next-textbox:#_x0000_s134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344" style="position:absolute;left:1029;top:2040;width:218;height:207" arcsize="10923f" strokecolor="red">
              <v:textbox style="mso-next-textbox:#_x0000_s134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2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13:00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  <w:t xml:space="preserve"> 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1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21:00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90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20:00</w:t>
                  </w:r>
                </w:p>
              </w:txbxContent>
            </v:textbox>
            <w10:wrap type="none"/>
            <w10:anchorlock/>
          </v:roundrect>
        </w:pict>
      </w:r>
    </w:p>
    <w:p w:rsidR="004D6A2A" w:rsidRDefault="004D6A2A" w:rsidP="00EF27AD">
      <w:pPr>
        <w:pStyle w:val="AralkYok"/>
        <w:rPr>
          <w:rFonts w:ascii="Cambria Math" w:hAnsi="Cambria Math"/>
          <w:sz w:val="28"/>
        </w:rPr>
      </w:pP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469" style="width:73.6pt;height:75.85pt;mso-position-horizontal-relative:char;mso-position-vertical-relative:line" coordorigin="864,674" coordsize="2017,1954">
            <v:roundrect id="_x0000_s1470" style="position:absolute;left:1766;top:2421;width:218;height:207" arcsize="10923f" strokecolor="red">
              <v:shadow on="t"/>
              <v:textbox style="mso-next-textbox:#_x0000_s1470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471" style="position:absolute;left:1075;top:674;width:1806;height:1747" coordorigin="2031,12629" coordsize="2831,2775">
              <v:group id="_x0000_s1472" style="position:absolute;left:2031;top:12629;width:2831;height:2775" coordorigin="2031,12629" coordsize="2831,2775">
                <v:oval id="_x0000_s1473" style="position:absolute;left:2062;top:13002;width:2475;height:2384">
                  <v:shadow on="t"/>
                </v:oval>
                <v:group id="_x0000_s1474" style="position:absolute;left:2031;top:12629;width:2831;height:2775" coordorigin="2031,12629" coordsize="2831,2775">
                  <v:group id="_x0000_s1475" style="position:absolute;left:3097;top:12629;width:1765;height:1673" coordorigin="3097,12629" coordsize="1765,1673">
                    <v:shape id="_x0000_s1476" type="#_x0000_t32" style="position:absolute;left:3277;top:12940;width:0;height:196" o:connectortype="straight" strokecolor="#00b0f0" strokeweight="3pt">
                      <v:shadow on="t"/>
                    </v:shape>
                    <v:shape id="_x0000_s1477" type="#_x0000_t32" style="position:absolute;left:3672;top:13054;width:136;height:196;flip:x" o:connectortype="straight" strokecolor="#00b0f0" strokeweight="3pt">
                      <v:shadow on="t"/>
                    </v:shape>
                    <v:shape id="_x0000_s1478" type="#_x0000_t32" style="position:absolute;left:4204;top:13560;width:182;height:93;flip:x" o:connectortype="straight" strokecolor="#00b0f0" strokeweight="3pt">
                      <v:shadow on="t"/>
                    </v:shape>
                    <v:shape id="_x0000_s1479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480" style="position:absolute;left:3097;top:12629;width:343;height:329" arcsize="10923f" strokecolor="red">
                      <v:shadow on="t"/>
                      <v:textbox style="mso-next-textbox:#_x0000_s1480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481" style="position:absolute;left:3764;top:12807;width:343;height:329" arcsize="10923f" strokecolor="red">
                      <v:shadow on="t"/>
                      <v:textbox style="mso-next-textbox:#_x0000_s1481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482" style="position:absolute;left:4342;top:13324;width:343;height:329" arcsize="10923f" strokecolor="red">
                      <v:shadow on="t"/>
                      <v:textbox style="mso-next-textbox:#_x0000_s1482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483" style="position:absolute;left:4519;top:13973;width:343;height:329" arcsize="10923f" strokecolor="red">
                      <v:shadow on="t"/>
                      <v:textbox style="mso-next-textbox:#_x0000_s1483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484" type="#_x0000_t32" style="position:absolute;left:4258;top:14693;width:128;height:106" o:connectortype="straight" strokecolor="#00b0f0" strokeweight="4pt">
                    <v:shadow on="t"/>
                  </v:shape>
                  <v:shape id="_x0000_s1485" type="#_x0000_t32" style="position:absolute;left:3840;top:15101;width:60;height:151" o:connectortype="straight" strokecolor="#00b0f0" strokeweight="4pt">
                    <v:shadow on="t"/>
                  </v:shape>
                  <v:shape id="_x0000_s1486" type="#_x0000_t32" style="position:absolute;left:3277;top:15235;width:0;height:169" o:connectortype="straight" strokecolor="#00b0f0" strokeweight="4pt">
                    <v:shadow on="t"/>
                  </v:shape>
                  <v:shape id="_x0000_s1487" type="#_x0000_t32" style="position:absolute;left:2685;top:15101;width:71;height:169;flip:x" o:connectortype="straight" strokecolor="#00b0f0" strokeweight="4pt">
                    <v:shadow on="t"/>
                  </v:shape>
                  <v:shape id="_x0000_s1488" type="#_x0000_t32" style="position:absolute;left:2231;top:14738;width:182;height:124;flip:x" o:connectortype="straight" strokecolor="#00b0f0" strokeweight="4pt">
                    <v:shadow on="t"/>
                  </v:shape>
                  <v:shape id="_x0000_s1489" type="#_x0000_t32" style="position:absolute;left:2031;top:14183;width:200;height:0;flip:x" o:connectortype="straight" strokecolor="#00b0f0" strokeweight="4pt">
                    <v:shadow on="t"/>
                  </v:shape>
                  <v:shape id="_x0000_s1490" type="#_x0000_t32" style="position:absolute;left:2749;top:13099;width:60;height:151" o:connectortype="straight" strokecolor="#00b0f0" strokeweight="4pt">
                    <v:shadow on="t"/>
                  </v:shape>
                  <v:shape id="_x0000_s1491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492" style="position:absolute;left:3200;top:14120;width:187;height:182" fillcolor="#1f497d [3215]"/>
            </v:group>
            <v:roundrect id="_x0000_s1493" style="position:absolute;left:1352;top:786;width:219;height:207" arcsize="10923f" strokecolor="red">
              <v:textbox style="mso-next-textbox:#_x0000_s1493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494" style="position:absolute;left:978;top:1106;width:218;height:207" arcsize="10923f" strokecolor="red">
              <v:textbox style="mso-next-textbox:#_x0000_s149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495" style="position:absolute;left:2549;top:1973;width:218;height:207" arcsize="10923f" strokecolor="red">
              <v:textbox style="mso-next-textbox:#_x0000_s1495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496" style="position:absolute;left:2208;top:2315;width:219;height:207" arcsize="10923f" strokecolor="red">
              <v:textbox style="mso-next-textbox:#_x0000_s149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497" style="position:absolute;left:1318;top:2315;width:219;height:207" arcsize="10923f" strokecolor="red">
              <v:textbox style="mso-next-textbox:#_x0000_s1497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498" style="position:absolute;left:864;top:1548;width:219;height:207" arcsize="10923f" strokecolor="red">
              <v:textbox style="mso-next-textbox:#_x0000_s149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499" style="position:absolute;left:1029;top:2040;width:218;height:207" arcsize="10923f" strokecolor="red">
              <v:textbox style="mso-next-textbox:#_x0000_s1499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  </w:t>
      </w:r>
      <w:r w:rsidR="004D6A2A">
        <w:rPr>
          <w:rFonts w:ascii="Cambria Math" w:hAnsi="Cambria Math"/>
          <w:b/>
          <w:sz w:val="14"/>
          <w:szCs w:val="16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438" style="width:73.6pt;height:75.85pt;mso-position-horizontal-relative:char;mso-position-vertical-relative:line" coordorigin="864,674" coordsize="2017,1954">
            <v:roundrect id="_x0000_s1439" style="position:absolute;left:1766;top:2421;width:218;height:207" arcsize="10923f" strokecolor="red">
              <v:shadow on="t"/>
              <v:textbox style="mso-next-textbox:#_x0000_s1439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440" style="position:absolute;left:1075;top:674;width:1806;height:1747" coordorigin="2031,12629" coordsize="2831,2775">
              <v:group id="_x0000_s1441" style="position:absolute;left:2031;top:12629;width:2831;height:2775" coordorigin="2031,12629" coordsize="2831,2775">
                <v:oval id="_x0000_s1442" style="position:absolute;left:2062;top:13002;width:2475;height:2384">
                  <v:shadow on="t"/>
                </v:oval>
                <v:group id="_x0000_s1443" style="position:absolute;left:2031;top:12629;width:2831;height:2775" coordorigin="2031,12629" coordsize="2831,2775">
                  <v:group id="_x0000_s1444" style="position:absolute;left:3097;top:12629;width:1765;height:1673" coordorigin="3097,12629" coordsize="1765,1673">
                    <v:shape id="_x0000_s1445" type="#_x0000_t32" style="position:absolute;left:3277;top:12940;width:0;height:196" o:connectortype="straight" strokecolor="#00b0f0" strokeweight="3pt">
                      <v:shadow on="t"/>
                    </v:shape>
                    <v:shape id="_x0000_s1446" type="#_x0000_t32" style="position:absolute;left:3672;top:13054;width:136;height:196;flip:x" o:connectortype="straight" strokecolor="#00b0f0" strokeweight="3pt">
                      <v:shadow on="t"/>
                    </v:shape>
                    <v:shape id="_x0000_s1447" type="#_x0000_t32" style="position:absolute;left:4204;top:13560;width:182;height:93;flip:x" o:connectortype="straight" strokecolor="#00b0f0" strokeweight="3pt">
                      <v:shadow on="t"/>
                    </v:shape>
                    <v:shape id="_x0000_s1448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449" style="position:absolute;left:3097;top:12629;width:343;height:329" arcsize="10923f" strokecolor="red">
                      <v:shadow on="t"/>
                      <v:textbox style="mso-next-textbox:#_x0000_s1449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450" style="position:absolute;left:3764;top:12807;width:343;height:329" arcsize="10923f" strokecolor="red">
                      <v:shadow on="t"/>
                      <v:textbox style="mso-next-textbox:#_x0000_s145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451" style="position:absolute;left:4342;top:13324;width:343;height:329" arcsize="10923f" strokecolor="red">
                      <v:shadow on="t"/>
                      <v:textbox style="mso-next-textbox:#_x0000_s1451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452" style="position:absolute;left:4519;top:13973;width:343;height:329" arcsize="10923f" strokecolor="red">
                      <v:shadow on="t"/>
                      <v:textbox style="mso-next-textbox:#_x0000_s1452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453" type="#_x0000_t32" style="position:absolute;left:4258;top:14693;width:128;height:106" o:connectortype="straight" strokecolor="#00b0f0" strokeweight="4pt">
                    <v:shadow on="t"/>
                  </v:shape>
                  <v:shape id="_x0000_s1454" type="#_x0000_t32" style="position:absolute;left:3840;top:15101;width:60;height:151" o:connectortype="straight" strokecolor="#00b0f0" strokeweight="4pt">
                    <v:shadow on="t"/>
                  </v:shape>
                  <v:shape id="_x0000_s1455" type="#_x0000_t32" style="position:absolute;left:3277;top:15235;width:0;height:169" o:connectortype="straight" strokecolor="#00b0f0" strokeweight="4pt">
                    <v:shadow on="t"/>
                  </v:shape>
                  <v:shape id="_x0000_s1456" type="#_x0000_t32" style="position:absolute;left:2685;top:15101;width:71;height:169;flip:x" o:connectortype="straight" strokecolor="#00b0f0" strokeweight="4pt">
                    <v:shadow on="t"/>
                  </v:shape>
                  <v:shape id="_x0000_s1457" type="#_x0000_t32" style="position:absolute;left:2231;top:14738;width:182;height:124;flip:x" o:connectortype="straight" strokecolor="#00b0f0" strokeweight="4pt">
                    <v:shadow on="t"/>
                  </v:shape>
                  <v:shape id="_x0000_s1458" type="#_x0000_t32" style="position:absolute;left:2031;top:14183;width:200;height:0;flip:x" o:connectortype="straight" strokecolor="#00b0f0" strokeweight="4pt">
                    <v:shadow on="t"/>
                  </v:shape>
                  <v:shape id="_x0000_s1459" type="#_x0000_t32" style="position:absolute;left:2749;top:13099;width:60;height:151" o:connectortype="straight" strokecolor="#00b0f0" strokeweight="4pt">
                    <v:shadow on="t"/>
                  </v:shape>
                  <v:shape id="_x0000_s1460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461" style="position:absolute;left:3200;top:14120;width:187;height:182" fillcolor="#1f497d [3215]"/>
            </v:group>
            <v:roundrect id="_x0000_s1462" style="position:absolute;left:1352;top:786;width:219;height:207" arcsize="10923f" strokecolor="red">
              <v:textbox style="mso-next-textbox:#_x0000_s146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463" style="position:absolute;left:978;top:1106;width:218;height:207" arcsize="10923f" strokecolor="red">
              <v:textbox style="mso-next-textbox:#_x0000_s146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464" style="position:absolute;left:2549;top:1973;width:218;height:207" arcsize="10923f" strokecolor="red">
              <v:textbox style="mso-next-textbox:#_x0000_s1464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465" style="position:absolute;left:2208;top:2315;width:219;height:207" arcsize="10923f" strokecolor="red">
              <v:textbox style="mso-next-textbox:#_x0000_s146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466" style="position:absolute;left:1318;top:2315;width:219;height:207" arcsize="10923f" strokecolor="red">
              <v:textbox style="mso-next-textbox:#_x0000_s1466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467" style="position:absolute;left:864;top:1548;width:219;height:207" arcsize="10923f" strokecolor="red">
              <v:textbox style="mso-next-textbox:#_x0000_s146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468" style="position:absolute;left:1029;top:2040;width:218;height:207" arcsize="10923f" strokecolor="red">
              <v:textbox style="mso-next-textbox:#_x0000_s146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407" style="width:73.6pt;height:75.85pt;mso-position-horizontal-relative:char;mso-position-vertical-relative:line" coordorigin="864,674" coordsize="2017,1954">
            <v:roundrect id="_x0000_s1408" style="position:absolute;left:1766;top:2421;width:218;height:207" arcsize="10923f" strokecolor="red">
              <v:shadow on="t"/>
              <v:textbox style="mso-next-textbox:#_x0000_s140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409" style="position:absolute;left:1075;top:674;width:1806;height:1747" coordorigin="2031,12629" coordsize="2831,2775">
              <v:group id="_x0000_s1410" style="position:absolute;left:2031;top:12629;width:2831;height:2775" coordorigin="2031,12629" coordsize="2831,2775">
                <v:oval id="_x0000_s1411" style="position:absolute;left:2062;top:13002;width:2475;height:2384">
                  <v:shadow on="t"/>
                </v:oval>
                <v:group id="_x0000_s1412" style="position:absolute;left:2031;top:12629;width:2831;height:2775" coordorigin="2031,12629" coordsize="2831,2775">
                  <v:group id="_x0000_s1413" style="position:absolute;left:3097;top:12629;width:1765;height:1673" coordorigin="3097,12629" coordsize="1765,1673">
                    <v:shape id="_x0000_s1414" type="#_x0000_t32" style="position:absolute;left:3277;top:12940;width:0;height:196" o:connectortype="straight" strokecolor="#00b0f0" strokeweight="3pt">
                      <v:shadow on="t"/>
                    </v:shape>
                    <v:shape id="_x0000_s1415" type="#_x0000_t32" style="position:absolute;left:3672;top:13054;width:136;height:196;flip:x" o:connectortype="straight" strokecolor="#00b0f0" strokeweight="3pt">
                      <v:shadow on="t"/>
                    </v:shape>
                    <v:shape id="_x0000_s1416" type="#_x0000_t32" style="position:absolute;left:4204;top:13560;width:182;height:93;flip:x" o:connectortype="straight" strokecolor="#00b0f0" strokeweight="3pt">
                      <v:shadow on="t"/>
                    </v:shape>
                    <v:shape id="_x0000_s1417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418" style="position:absolute;left:3097;top:12629;width:343;height:329" arcsize="10923f" strokecolor="red">
                      <v:shadow on="t"/>
                      <v:textbox style="mso-next-textbox:#_x0000_s1418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419" style="position:absolute;left:3764;top:12807;width:343;height:329" arcsize="10923f" strokecolor="red">
                      <v:shadow on="t"/>
                      <v:textbox style="mso-next-textbox:#_x0000_s141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420" style="position:absolute;left:4342;top:13324;width:343;height:329" arcsize="10923f" strokecolor="red">
                      <v:shadow on="t"/>
                      <v:textbox style="mso-next-textbox:#_x0000_s142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421" style="position:absolute;left:4519;top:13973;width:343;height:329" arcsize="10923f" strokecolor="red">
                      <v:shadow on="t"/>
                      <v:textbox style="mso-next-textbox:#_x0000_s1421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422" type="#_x0000_t32" style="position:absolute;left:4258;top:14693;width:128;height:106" o:connectortype="straight" strokecolor="#00b0f0" strokeweight="4pt">
                    <v:shadow on="t"/>
                  </v:shape>
                  <v:shape id="_x0000_s1423" type="#_x0000_t32" style="position:absolute;left:3840;top:15101;width:60;height:151" o:connectortype="straight" strokecolor="#00b0f0" strokeweight="4pt">
                    <v:shadow on="t"/>
                  </v:shape>
                  <v:shape id="_x0000_s1424" type="#_x0000_t32" style="position:absolute;left:3277;top:15235;width:0;height:169" o:connectortype="straight" strokecolor="#00b0f0" strokeweight="4pt">
                    <v:shadow on="t"/>
                  </v:shape>
                  <v:shape id="_x0000_s1425" type="#_x0000_t32" style="position:absolute;left:2685;top:15101;width:71;height:169;flip:x" o:connectortype="straight" strokecolor="#00b0f0" strokeweight="4pt">
                    <v:shadow on="t"/>
                  </v:shape>
                  <v:shape id="_x0000_s1426" type="#_x0000_t32" style="position:absolute;left:2231;top:14738;width:182;height:124;flip:x" o:connectortype="straight" strokecolor="#00b0f0" strokeweight="4pt">
                    <v:shadow on="t"/>
                  </v:shape>
                  <v:shape id="_x0000_s1427" type="#_x0000_t32" style="position:absolute;left:2031;top:14183;width:200;height:0;flip:x" o:connectortype="straight" strokecolor="#00b0f0" strokeweight="4pt">
                    <v:shadow on="t"/>
                  </v:shape>
                  <v:shape id="_x0000_s1428" type="#_x0000_t32" style="position:absolute;left:2749;top:13099;width:60;height:151" o:connectortype="straight" strokecolor="#00b0f0" strokeweight="4pt">
                    <v:shadow on="t"/>
                  </v:shape>
                  <v:shape id="_x0000_s1429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430" style="position:absolute;left:3200;top:14120;width:187;height:182" fillcolor="#1f497d [3215]"/>
            </v:group>
            <v:roundrect id="_x0000_s1431" style="position:absolute;left:1352;top:786;width:219;height:207" arcsize="10923f" strokecolor="red">
              <v:textbox style="mso-next-textbox:#_x0000_s1431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432" style="position:absolute;left:978;top:1106;width:218;height:207" arcsize="10923f" strokecolor="red">
              <v:textbox style="mso-next-textbox:#_x0000_s143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433" style="position:absolute;left:2549;top:1973;width:218;height:207" arcsize="10923f" strokecolor="red">
              <v:textbox style="mso-next-textbox:#_x0000_s1433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434" style="position:absolute;left:2208;top:2315;width:219;height:207" arcsize="10923f" strokecolor="red">
              <v:textbox style="mso-next-textbox:#_x0000_s143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435" style="position:absolute;left:1318;top:2315;width:219;height:207" arcsize="10923f" strokecolor="red">
              <v:textbox style="mso-next-textbox:#_x0000_s1435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436" style="position:absolute;left:864;top:1548;width:219;height:207" arcsize="10923f" strokecolor="red">
              <v:textbox style="mso-next-textbox:#_x0000_s143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437" style="position:absolute;left:1029;top:2040;width:218;height:207" arcsize="10923f" strokecolor="red">
              <v:textbox style="mso-next-textbox:#_x0000_s143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9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18:00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  <w:t xml:space="preserve"> 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8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22:00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7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23:00</w:t>
                  </w:r>
                </w:p>
              </w:txbxContent>
            </v:textbox>
            <w10:wrap type="none"/>
            <w10:anchorlock/>
          </v:roundrect>
        </w:pict>
      </w:r>
    </w:p>
    <w:p w:rsidR="004D6A2A" w:rsidRDefault="004D6A2A" w:rsidP="00EF27AD">
      <w:pPr>
        <w:pStyle w:val="AralkYok"/>
        <w:rPr>
          <w:rFonts w:ascii="Cambria Math" w:hAnsi="Cambria Math"/>
          <w:sz w:val="28"/>
        </w:rPr>
      </w:pPr>
    </w:p>
    <w:p w:rsidR="0075476E" w:rsidRDefault="0075476E" w:rsidP="00EF27AD">
      <w:pPr>
        <w:pStyle w:val="AralkYok"/>
        <w:rPr>
          <w:rFonts w:ascii="Cambria Math" w:hAnsi="Cambria Math"/>
          <w:sz w:val="28"/>
        </w:rPr>
      </w:pPr>
    </w:p>
    <w:p w:rsidR="004D6A2A" w:rsidRDefault="004D6A2A" w:rsidP="004D6A2A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</w:t>
      </w:r>
      <w:r>
        <w:rPr>
          <w:rFonts w:ascii="Cambria Math" w:hAnsi="Cambria Math"/>
          <w:b/>
          <w:sz w:val="28"/>
        </w:rPr>
        <w:t>yarım</w:t>
      </w:r>
      <w:r w:rsidRPr="004D6A2A">
        <w:rPr>
          <w:rFonts w:ascii="Cambria Math" w:hAnsi="Cambria Math"/>
          <w:b/>
          <w:sz w:val="28"/>
        </w:rPr>
        <w:t xml:space="preserve"> saatlere</w:t>
      </w:r>
      <w:r>
        <w:rPr>
          <w:rFonts w:ascii="Cambria Math" w:hAnsi="Cambria Math"/>
          <w:sz w:val="28"/>
        </w:rPr>
        <w:t xml:space="preserve"> </w:t>
      </w:r>
      <w:r w:rsidRPr="004D6A2A">
        <w:rPr>
          <w:rFonts w:ascii="Cambria Math" w:hAnsi="Cambria Math"/>
          <w:b/>
          <w:sz w:val="28"/>
        </w:rPr>
        <w:t>akrep</w:t>
      </w:r>
      <w:r>
        <w:rPr>
          <w:rFonts w:ascii="Cambria Math" w:hAnsi="Cambria Math"/>
          <w:sz w:val="28"/>
        </w:rPr>
        <w:t xml:space="preserve"> ve </w:t>
      </w:r>
      <w:r w:rsidRPr="004D6A2A">
        <w:rPr>
          <w:rFonts w:ascii="Cambria Math" w:hAnsi="Cambria Math"/>
          <w:b/>
          <w:sz w:val="28"/>
        </w:rPr>
        <w:t>yelkovan</w:t>
      </w:r>
      <w:r>
        <w:rPr>
          <w:rFonts w:ascii="Cambria Math" w:hAnsi="Cambria Math"/>
          <w:sz w:val="28"/>
        </w:rPr>
        <w:t xml:space="preserve"> çizerek gösterelim.</w:t>
      </w:r>
    </w:p>
    <w:p w:rsidR="0075476E" w:rsidRDefault="0075476E" w:rsidP="0075476E">
      <w:pPr>
        <w:pStyle w:val="AralkYok"/>
        <w:rPr>
          <w:rFonts w:ascii="Cambria Math" w:hAnsi="Cambria Math"/>
          <w:sz w:val="28"/>
        </w:rPr>
      </w:pP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568" style="width:73.6pt;height:75.85pt;mso-position-horizontal-relative:char;mso-position-vertical-relative:line" coordorigin="864,674" coordsize="2017,1954">
            <v:roundrect id="_x0000_s1569" style="position:absolute;left:1766;top:2421;width:218;height:207" arcsize="10923f" strokecolor="red">
              <v:shadow on="t"/>
              <v:textbox style="mso-next-textbox:#_x0000_s1569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570" style="position:absolute;left:1075;top:674;width:1806;height:1747" coordorigin="2031,12629" coordsize="2831,2775">
              <v:group id="_x0000_s1571" style="position:absolute;left:2031;top:12629;width:2831;height:2775" coordorigin="2031,12629" coordsize="2831,2775">
                <v:oval id="_x0000_s1572" style="position:absolute;left:2062;top:13002;width:2475;height:2384">
                  <v:shadow on="t"/>
                </v:oval>
                <v:group id="_x0000_s1573" style="position:absolute;left:2031;top:12629;width:2831;height:2775" coordorigin="2031,12629" coordsize="2831,2775">
                  <v:group id="_x0000_s1574" style="position:absolute;left:3097;top:12629;width:1765;height:1673" coordorigin="3097,12629" coordsize="1765,1673">
                    <v:shape id="_x0000_s1575" type="#_x0000_t32" style="position:absolute;left:3277;top:12940;width:0;height:196" o:connectortype="straight" strokecolor="#00b0f0" strokeweight="3pt">
                      <v:shadow on="t"/>
                    </v:shape>
                    <v:shape id="_x0000_s1576" type="#_x0000_t32" style="position:absolute;left:3672;top:13054;width:136;height:196;flip:x" o:connectortype="straight" strokecolor="#00b0f0" strokeweight="3pt">
                      <v:shadow on="t"/>
                    </v:shape>
                    <v:shape id="_x0000_s1577" type="#_x0000_t32" style="position:absolute;left:4204;top:13560;width:182;height:93;flip:x" o:connectortype="straight" strokecolor="#00b0f0" strokeweight="3pt">
                      <v:shadow on="t"/>
                    </v:shape>
                    <v:shape id="_x0000_s1578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579" style="position:absolute;left:3097;top:12629;width:343;height:329" arcsize="10923f" strokecolor="red">
                      <v:shadow on="t"/>
                      <v:textbox style="mso-next-textbox:#_x0000_s1579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580" style="position:absolute;left:3764;top:12807;width:343;height:329" arcsize="10923f" strokecolor="red">
                      <v:shadow on="t"/>
                      <v:textbox style="mso-next-textbox:#_x0000_s158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581" style="position:absolute;left:4342;top:13324;width:343;height:329" arcsize="10923f" strokecolor="red">
                      <v:shadow on="t"/>
                      <v:textbox style="mso-next-textbox:#_x0000_s1581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582" style="position:absolute;left:4519;top:13973;width:343;height:329" arcsize="10923f" strokecolor="red">
                      <v:shadow on="t"/>
                      <v:textbox style="mso-next-textbox:#_x0000_s1582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583" type="#_x0000_t32" style="position:absolute;left:4258;top:14693;width:128;height:106" o:connectortype="straight" strokecolor="#00b0f0" strokeweight="4pt">
                    <v:shadow on="t"/>
                  </v:shape>
                  <v:shape id="_x0000_s1584" type="#_x0000_t32" style="position:absolute;left:3840;top:15101;width:60;height:151" o:connectortype="straight" strokecolor="#00b0f0" strokeweight="4pt">
                    <v:shadow on="t"/>
                  </v:shape>
                  <v:shape id="_x0000_s1585" type="#_x0000_t32" style="position:absolute;left:3277;top:15235;width:0;height:169" o:connectortype="straight" strokecolor="#00b0f0" strokeweight="4pt">
                    <v:shadow on="t"/>
                  </v:shape>
                  <v:shape id="_x0000_s1586" type="#_x0000_t32" style="position:absolute;left:2685;top:15101;width:71;height:169;flip:x" o:connectortype="straight" strokecolor="#00b0f0" strokeweight="4pt">
                    <v:shadow on="t"/>
                  </v:shape>
                  <v:shape id="_x0000_s1587" type="#_x0000_t32" style="position:absolute;left:2231;top:14738;width:182;height:124;flip:x" o:connectortype="straight" strokecolor="#00b0f0" strokeweight="4pt">
                    <v:shadow on="t"/>
                  </v:shape>
                  <v:shape id="_x0000_s1588" type="#_x0000_t32" style="position:absolute;left:2031;top:14183;width:200;height:0;flip:x" o:connectortype="straight" strokecolor="#00b0f0" strokeweight="4pt">
                    <v:shadow on="t"/>
                  </v:shape>
                  <v:shape id="_x0000_s1589" type="#_x0000_t32" style="position:absolute;left:2749;top:13099;width:60;height:151" o:connectortype="straight" strokecolor="#00b0f0" strokeweight="4pt">
                    <v:shadow on="t"/>
                  </v:shape>
                  <v:shape id="_x0000_s1590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591" style="position:absolute;left:3200;top:14120;width:187;height:182" fillcolor="#1f497d [3215]"/>
            </v:group>
            <v:roundrect id="_x0000_s1592" style="position:absolute;left:1352;top:786;width:219;height:207" arcsize="10923f" strokecolor="red">
              <v:textbox style="mso-next-textbox:#_x0000_s159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593" style="position:absolute;left:978;top:1106;width:218;height:207" arcsize="10923f" strokecolor="red">
              <v:textbox style="mso-next-textbox:#_x0000_s159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594" style="position:absolute;left:2549;top:1973;width:218;height:207" arcsize="10923f" strokecolor="red">
              <v:textbox style="mso-next-textbox:#_x0000_s1594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595" style="position:absolute;left:2208;top:2315;width:219;height:207" arcsize="10923f" strokecolor="red">
              <v:textbox style="mso-next-textbox:#_x0000_s159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596" style="position:absolute;left:1318;top:2315;width:219;height:207" arcsize="10923f" strokecolor="red">
              <v:textbox style="mso-next-textbox:#_x0000_s1596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597" style="position:absolute;left:864;top:1548;width:219;height:207" arcsize="10923f" strokecolor="red">
              <v:textbox style="mso-next-textbox:#_x0000_s159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598" style="position:absolute;left:1029;top:2040;width:218;height:207" arcsize="10923f" strokecolor="red">
              <v:textbox style="mso-next-textbox:#_x0000_s159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  </w:t>
      </w:r>
      <w:r w:rsidR="004D6A2A">
        <w:rPr>
          <w:rFonts w:ascii="Cambria Math" w:hAnsi="Cambria Math"/>
          <w:b/>
          <w:sz w:val="14"/>
          <w:szCs w:val="16"/>
        </w:rPr>
        <w:t xml:space="preserve">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537" style="width:73.6pt;height:75.85pt;mso-position-horizontal-relative:char;mso-position-vertical-relative:line" coordorigin="864,674" coordsize="2017,1954">
            <v:roundrect id="_x0000_s1538" style="position:absolute;left:1766;top:2421;width:218;height:207" arcsize="10923f" strokecolor="red">
              <v:shadow on="t"/>
              <v:textbox style="mso-next-textbox:#_x0000_s153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539" style="position:absolute;left:1075;top:674;width:1806;height:1747" coordorigin="2031,12629" coordsize="2831,2775">
              <v:group id="_x0000_s1540" style="position:absolute;left:2031;top:12629;width:2831;height:2775" coordorigin="2031,12629" coordsize="2831,2775">
                <v:oval id="_x0000_s1541" style="position:absolute;left:2062;top:13002;width:2475;height:2384">
                  <v:shadow on="t"/>
                </v:oval>
                <v:group id="_x0000_s1542" style="position:absolute;left:2031;top:12629;width:2831;height:2775" coordorigin="2031,12629" coordsize="2831,2775">
                  <v:group id="_x0000_s1543" style="position:absolute;left:3097;top:12629;width:1765;height:1673" coordorigin="3097,12629" coordsize="1765,1673">
                    <v:shape id="_x0000_s1544" type="#_x0000_t32" style="position:absolute;left:3277;top:12940;width:0;height:196" o:connectortype="straight" strokecolor="#00b0f0" strokeweight="3pt">
                      <v:shadow on="t"/>
                    </v:shape>
                    <v:shape id="_x0000_s1545" type="#_x0000_t32" style="position:absolute;left:3672;top:13054;width:136;height:196;flip:x" o:connectortype="straight" strokecolor="#00b0f0" strokeweight="3pt">
                      <v:shadow on="t"/>
                    </v:shape>
                    <v:shape id="_x0000_s1546" type="#_x0000_t32" style="position:absolute;left:4204;top:13560;width:182;height:93;flip:x" o:connectortype="straight" strokecolor="#00b0f0" strokeweight="3pt">
                      <v:shadow on="t"/>
                    </v:shape>
                    <v:shape id="_x0000_s1547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548" style="position:absolute;left:3097;top:12629;width:343;height:329" arcsize="10923f" strokecolor="red">
                      <v:shadow on="t"/>
                      <v:textbox style="mso-next-textbox:#_x0000_s1548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549" style="position:absolute;left:3764;top:12807;width:343;height:329" arcsize="10923f" strokecolor="red">
                      <v:shadow on="t"/>
                      <v:textbox style="mso-next-textbox:#_x0000_s154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550" style="position:absolute;left:4342;top:13324;width:343;height:329" arcsize="10923f" strokecolor="red">
                      <v:shadow on="t"/>
                      <v:textbox style="mso-next-textbox:#_x0000_s155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551" style="position:absolute;left:4519;top:13973;width:343;height:329" arcsize="10923f" strokecolor="red">
                      <v:shadow on="t"/>
                      <v:textbox style="mso-next-textbox:#_x0000_s1551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552" type="#_x0000_t32" style="position:absolute;left:4258;top:14693;width:128;height:106" o:connectortype="straight" strokecolor="#00b0f0" strokeweight="4pt">
                    <v:shadow on="t"/>
                  </v:shape>
                  <v:shape id="_x0000_s1553" type="#_x0000_t32" style="position:absolute;left:3840;top:15101;width:60;height:151" o:connectortype="straight" strokecolor="#00b0f0" strokeweight="4pt">
                    <v:shadow on="t"/>
                  </v:shape>
                  <v:shape id="_x0000_s1554" type="#_x0000_t32" style="position:absolute;left:3277;top:15235;width:0;height:169" o:connectortype="straight" strokecolor="#00b0f0" strokeweight="4pt">
                    <v:shadow on="t"/>
                  </v:shape>
                  <v:shape id="_x0000_s1555" type="#_x0000_t32" style="position:absolute;left:2685;top:15101;width:71;height:169;flip:x" o:connectortype="straight" strokecolor="#00b0f0" strokeweight="4pt">
                    <v:shadow on="t"/>
                  </v:shape>
                  <v:shape id="_x0000_s1556" type="#_x0000_t32" style="position:absolute;left:2231;top:14738;width:182;height:124;flip:x" o:connectortype="straight" strokecolor="#00b0f0" strokeweight="4pt">
                    <v:shadow on="t"/>
                  </v:shape>
                  <v:shape id="_x0000_s1557" type="#_x0000_t32" style="position:absolute;left:2031;top:14183;width:200;height:0;flip:x" o:connectortype="straight" strokecolor="#00b0f0" strokeweight="4pt">
                    <v:shadow on="t"/>
                  </v:shape>
                  <v:shape id="_x0000_s1558" type="#_x0000_t32" style="position:absolute;left:2749;top:13099;width:60;height:151" o:connectortype="straight" strokecolor="#00b0f0" strokeweight="4pt">
                    <v:shadow on="t"/>
                  </v:shape>
                  <v:shape id="_x0000_s1559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560" style="position:absolute;left:3200;top:14120;width:187;height:182" fillcolor="#1f497d [3215]"/>
            </v:group>
            <v:roundrect id="_x0000_s1561" style="position:absolute;left:1352;top:786;width:219;height:207" arcsize="10923f" strokecolor="red">
              <v:textbox style="mso-next-textbox:#_x0000_s1561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562" style="position:absolute;left:978;top:1106;width:218;height:207" arcsize="10923f" strokecolor="red">
              <v:textbox style="mso-next-textbox:#_x0000_s156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563" style="position:absolute;left:2549;top:1973;width:218;height:207" arcsize="10923f" strokecolor="red">
              <v:textbox style="mso-next-textbox:#_x0000_s1563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564" style="position:absolute;left:2208;top:2315;width:219;height:207" arcsize="10923f" strokecolor="red">
              <v:textbox style="mso-next-textbox:#_x0000_s156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565" style="position:absolute;left:1318;top:2315;width:219;height:207" arcsize="10923f" strokecolor="red">
              <v:textbox style="mso-next-textbox:#_x0000_s1565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566" style="position:absolute;left:864;top:1548;width:219;height:207" arcsize="10923f" strokecolor="red">
              <v:textbox style="mso-next-textbox:#_x0000_s156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567" style="position:absolute;left:1029;top:2040;width:218;height:207" arcsize="10923f" strokecolor="red">
              <v:textbox style="mso-next-textbox:#_x0000_s156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>
        <w:rPr>
          <w:rFonts w:ascii="Cambria Math" w:hAnsi="Cambria Math"/>
          <w:sz w:val="28"/>
        </w:rPr>
        <w:t xml:space="preserve">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1506" style="width:73.6pt;height:75.85pt;mso-position-horizontal-relative:char;mso-position-vertical-relative:line" coordorigin="864,674" coordsize="2017,1954">
            <v:roundrect id="_x0000_s1507" style="position:absolute;left:1766;top:2421;width:218;height:207" arcsize="10923f" strokecolor="red">
              <v:shadow on="t"/>
              <v:textbox style="mso-next-textbox:#_x0000_s150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508" style="position:absolute;left:1075;top:674;width:1806;height:1747" coordorigin="2031,12629" coordsize="2831,2775">
              <v:group id="_x0000_s1509" style="position:absolute;left:2031;top:12629;width:2831;height:2775" coordorigin="2031,12629" coordsize="2831,2775">
                <v:oval id="_x0000_s1510" style="position:absolute;left:2062;top:13002;width:2475;height:2384">
                  <v:shadow on="t"/>
                </v:oval>
                <v:group id="_x0000_s1511" style="position:absolute;left:2031;top:12629;width:2831;height:2775" coordorigin="2031,12629" coordsize="2831,2775">
                  <v:group id="_x0000_s1512" style="position:absolute;left:3097;top:12629;width:1765;height:1673" coordorigin="3097,12629" coordsize="1765,1673">
                    <v:shape id="_x0000_s1513" type="#_x0000_t32" style="position:absolute;left:3277;top:12940;width:0;height:196" o:connectortype="straight" strokecolor="#00b0f0" strokeweight="3pt">
                      <v:shadow on="t"/>
                    </v:shape>
                    <v:shape id="_x0000_s1514" type="#_x0000_t32" style="position:absolute;left:3672;top:13054;width:136;height:196;flip:x" o:connectortype="straight" strokecolor="#00b0f0" strokeweight="3pt">
                      <v:shadow on="t"/>
                    </v:shape>
                    <v:shape id="_x0000_s1515" type="#_x0000_t32" style="position:absolute;left:4204;top:13560;width:182;height:93;flip:x" o:connectortype="straight" strokecolor="#00b0f0" strokeweight="3pt">
                      <v:shadow on="t"/>
                    </v:shape>
                    <v:shape id="_x0000_s1516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517" style="position:absolute;left:3097;top:12629;width:343;height:329" arcsize="10923f" strokecolor="red">
                      <v:shadow on="t"/>
                      <v:textbox style="mso-next-textbox:#_x0000_s1517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518" style="position:absolute;left:3764;top:12807;width:343;height:329" arcsize="10923f" strokecolor="red">
                      <v:shadow on="t"/>
                      <v:textbox style="mso-next-textbox:#_x0000_s151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519" style="position:absolute;left:4342;top:13324;width:343;height:329" arcsize="10923f" strokecolor="red">
                      <v:shadow on="t"/>
                      <v:textbox style="mso-next-textbox:#_x0000_s1519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520" style="position:absolute;left:4519;top:13973;width:343;height:329" arcsize="10923f" strokecolor="red">
                      <v:shadow on="t"/>
                      <v:textbox style="mso-next-textbox:#_x0000_s1520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521" type="#_x0000_t32" style="position:absolute;left:4258;top:14693;width:128;height:106" o:connectortype="straight" strokecolor="#00b0f0" strokeweight="4pt">
                    <v:shadow on="t"/>
                  </v:shape>
                  <v:shape id="_x0000_s1522" type="#_x0000_t32" style="position:absolute;left:3840;top:15101;width:60;height:151" o:connectortype="straight" strokecolor="#00b0f0" strokeweight="4pt">
                    <v:shadow on="t"/>
                  </v:shape>
                  <v:shape id="_x0000_s1523" type="#_x0000_t32" style="position:absolute;left:3277;top:15235;width:0;height:169" o:connectortype="straight" strokecolor="#00b0f0" strokeweight="4pt">
                    <v:shadow on="t"/>
                  </v:shape>
                  <v:shape id="_x0000_s1524" type="#_x0000_t32" style="position:absolute;left:2685;top:15101;width:71;height:169;flip:x" o:connectortype="straight" strokecolor="#00b0f0" strokeweight="4pt">
                    <v:shadow on="t"/>
                  </v:shape>
                  <v:shape id="_x0000_s1525" type="#_x0000_t32" style="position:absolute;left:2231;top:14738;width:182;height:124;flip:x" o:connectortype="straight" strokecolor="#00b0f0" strokeweight="4pt">
                    <v:shadow on="t"/>
                  </v:shape>
                  <v:shape id="_x0000_s1526" type="#_x0000_t32" style="position:absolute;left:2031;top:14183;width:200;height:0;flip:x" o:connectortype="straight" strokecolor="#00b0f0" strokeweight="4pt">
                    <v:shadow on="t"/>
                  </v:shape>
                  <v:shape id="_x0000_s1527" type="#_x0000_t32" style="position:absolute;left:2749;top:13099;width:60;height:151" o:connectortype="straight" strokecolor="#00b0f0" strokeweight="4pt">
                    <v:shadow on="t"/>
                  </v:shape>
                  <v:shape id="_x0000_s1528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529" style="position:absolute;left:3200;top:14120;width:187;height:182" fillcolor="#1f497d [3215]"/>
            </v:group>
            <v:roundrect id="_x0000_s1530" style="position:absolute;left:1352;top:786;width:219;height:207" arcsize="10923f" strokecolor="red">
              <v:textbox style="mso-next-textbox:#_x0000_s1530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531" style="position:absolute;left:978;top:1106;width:218;height:207" arcsize="10923f" strokecolor="red">
              <v:textbox style="mso-next-textbox:#_x0000_s1531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532" style="position:absolute;left:2549;top:1973;width:218;height:207" arcsize="10923f" strokecolor="red">
              <v:textbox style="mso-next-textbox:#_x0000_s153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533" style="position:absolute;left:2208;top:2315;width:219;height:207" arcsize="10923f" strokecolor="red">
              <v:textbox style="mso-next-textbox:#_x0000_s153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534" style="position:absolute;left:1318;top:2315;width:219;height:207" arcsize="10923f" strokecolor="red">
              <v:textbox style="mso-next-textbox:#_x0000_s1534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535" style="position:absolute;left:864;top:1548;width:219;height:207" arcsize="10923f" strokecolor="red">
              <v:textbox style="mso-next-textbox:#_x0000_s153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536" style="position:absolute;left:1029;top:2040;width:218;height:207" arcsize="10923f" strokecolor="red">
              <v:textbox style="mso-next-textbox:#_x0000_s1536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6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12:30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  <w:t xml:space="preserve"> 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5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06:30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4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11:30</w:t>
                  </w:r>
                </w:p>
              </w:txbxContent>
            </v:textbox>
            <w10:wrap type="none"/>
            <w10:anchorlock/>
          </v:roundrect>
        </w:pict>
      </w:r>
    </w:p>
    <w:p w:rsidR="0075476E" w:rsidRDefault="0075476E" w:rsidP="004D6A2A">
      <w:pPr>
        <w:pStyle w:val="AralkYok"/>
        <w:rPr>
          <w:rFonts w:ascii="Cambria Math" w:hAnsi="Cambria Math"/>
          <w:sz w:val="28"/>
        </w:rPr>
      </w:pPr>
    </w:p>
    <w:p w:rsidR="004D6A2A" w:rsidRPr="004D6A2A" w:rsidRDefault="00DF7470" w:rsidP="004D6A2A">
      <w:pPr>
        <w:pStyle w:val="AralkYok"/>
      </w:pPr>
      <w:r>
        <w:pict>
          <v:group id="_x0000_s1664" style="width:73.6pt;height:75.85pt;mso-position-horizontal-relative:char;mso-position-vertical-relative:line" coordorigin="864,674" coordsize="2017,1954">
            <v:roundrect id="_x0000_s1665" style="position:absolute;left:1766;top:2421;width:218;height:207" arcsize="10923f" strokecolor="red">
              <v:shadow on="t"/>
              <v:textbox style="mso-next-textbox:#_x0000_s1665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666" style="position:absolute;left:1075;top:674;width:1806;height:1747" coordorigin="2031,12629" coordsize="2831,2775">
              <v:group id="_x0000_s1667" style="position:absolute;left:2031;top:12629;width:2831;height:2775" coordorigin="2031,12629" coordsize="2831,2775">
                <v:oval id="_x0000_s1668" style="position:absolute;left:2062;top:13002;width:2475;height:2384">
                  <v:shadow on="t"/>
                </v:oval>
                <v:group id="_x0000_s1669" style="position:absolute;left:2031;top:12629;width:2831;height:2775" coordorigin="2031,12629" coordsize="2831,2775">
                  <v:group id="_x0000_s1670" style="position:absolute;left:3097;top:12629;width:1765;height:1673" coordorigin="3097,12629" coordsize="1765,1673">
                    <v:shape id="_x0000_s1671" type="#_x0000_t32" style="position:absolute;left:3277;top:12940;width:0;height:196" o:connectortype="straight" strokecolor="#00b0f0" strokeweight="3pt">
                      <v:shadow on="t"/>
                    </v:shape>
                    <v:shape id="_x0000_s1672" type="#_x0000_t32" style="position:absolute;left:3672;top:13054;width:136;height:196;flip:x" o:connectortype="straight" strokecolor="#00b0f0" strokeweight="3pt">
                      <v:shadow on="t"/>
                    </v:shape>
                    <v:shape id="_x0000_s1673" type="#_x0000_t32" style="position:absolute;left:4204;top:13560;width:182;height:93;flip:x" o:connectortype="straight" strokecolor="#00b0f0" strokeweight="3pt">
                      <v:shadow on="t"/>
                    </v:shape>
                    <v:shape id="_x0000_s1674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675" style="position:absolute;left:3097;top:12629;width:343;height:329" arcsize="10923f" strokecolor="red">
                      <v:shadow on="t"/>
                      <v:textbox style="mso-next-textbox:#_x0000_s1675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676" style="position:absolute;left:3764;top:12807;width:343;height:329" arcsize="10923f" strokecolor="red">
                      <v:shadow on="t"/>
                      <v:textbox style="mso-next-textbox:#_x0000_s1676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677" style="position:absolute;left:4342;top:13324;width:343;height:329" arcsize="10923f" strokecolor="red">
                      <v:shadow on="t"/>
                      <v:textbox style="mso-next-textbox:#_x0000_s1677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678" style="position:absolute;left:4519;top:13973;width:343;height:329" arcsize="10923f" strokecolor="red">
                      <v:shadow on="t"/>
                      <v:textbox style="mso-next-textbox:#_x0000_s1678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679" type="#_x0000_t32" style="position:absolute;left:4258;top:14693;width:128;height:106" o:connectortype="straight" strokecolor="#00b0f0" strokeweight="4pt">
                    <v:shadow on="t"/>
                  </v:shape>
                  <v:shape id="_x0000_s1680" type="#_x0000_t32" style="position:absolute;left:3840;top:15101;width:60;height:151" o:connectortype="straight" strokecolor="#00b0f0" strokeweight="4pt">
                    <v:shadow on="t"/>
                  </v:shape>
                  <v:shape id="_x0000_s1681" type="#_x0000_t32" style="position:absolute;left:3277;top:15235;width:0;height:169" o:connectortype="straight" strokecolor="#00b0f0" strokeweight="4pt">
                    <v:shadow on="t"/>
                  </v:shape>
                  <v:shape id="_x0000_s1682" type="#_x0000_t32" style="position:absolute;left:2685;top:15101;width:71;height:169;flip:x" o:connectortype="straight" strokecolor="#00b0f0" strokeweight="4pt">
                    <v:shadow on="t"/>
                  </v:shape>
                  <v:shape id="_x0000_s1683" type="#_x0000_t32" style="position:absolute;left:2231;top:14738;width:182;height:124;flip:x" o:connectortype="straight" strokecolor="#00b0f0" strokeweight="4pt">
                    <v:shadow on="t"/>
                  </v:shape>
                  <v:shape id="_x0000_s1684" type="#_x0000_t32" style="position:absolute;left:2031;top:14183;width:200;height:0;flip:x" o:connectortype="straight" strokecolor="#00b0f0" strokeweight="4pt">
                    <v:shadow on="t"/>
                  </v:shape>
                  <v:shape id="_x0000_s1685" type="#_x0000_t32" style="position:absolute;left:2749;top:13099;width:60;height:151" o:connectortype="straight" strokecolor="#00b0f0" strokeweight="4pt">
                    <v:shadow on="t"/>
                  </v:shape>
                  <v:shape id="_x0000_s1686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687" style="position:absolute;left:3200;top:14120;width:187;height:182" fillcolor="#1f497d [3215]"/>
            </v:group>
            <v:roundrect id="_x0000_s1688" style="position:absolute;left:1352;top:786;width:219;height:207" arcsize="10923f" strokecolor="red">
              <v:textbox style="mso-next-textbox:#_x0000_s1688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689" style="position:absolute;left:978;top:1106;width:218;height:207" arcsize="10923f" strokecolor="red">
              <v:textbox style="mso-next-textbox:#_x0000_s1689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690" style="position:absolute;left:2549;top:1973;width:218;height:207" arcsize="10923f" strokecolor="red">
              <v:textbox style="mso-next-textbox:#_x0000_s1690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691" style="position:absolute;left:2208;top:2315;width:219;height:207" arcsize="10923f" strokecolor="red">
              <v:textbox style="mso-next-textbox:#_x0000_s1691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692" style="position:absolute;left:1318;top:2315;width:219;height:207" arcsize="10923f" strokecolor="red">
              <v:textbox style="mso-next-textbox:#_x0000_s1692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693" style="position:absolute;left:864;top:1548;width:219;height:207" arcsize="10923f" strokecolor="red">
              <v:textbox style="mso-next-textbox:#_x0000_s169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694" style="position:absolute;left:1029;top:2040;width:218;height:207" arcsize="10923f" strokecolor="red">
              <v:textbox style="mso-next-textbox:#_x0000_s169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 w:rsidRPr="004D6A2A">
        <w:t xml:space="preserve">    </w:t>
      </w:r>
      <w:r w:rsidR="004D6A2A" w:rsidRPr="004D6A2A">
        <w:rPr>
          <w:szCs w:val="16"/>
        </w:rPr>
        <w:t xml:space="preserve"> </w:t>
      </w:r>
      <w:r>
        <w:pict>
          <v:group id="_x0000_s1633" style="width:73.6pt;height:75.85pt;mso-position-horizontal-relative:char;mso-position-vertical-relative:line" coordorigin="864,674" coordsize="2017,1954">
            <v:roundrect id="_x0000_s1634" style="position:absolute;left:1766;top:2421;width:218;height:207" arcsize="10923f" strokecolor="red">
              <v:shadow on="t"/>
              <v:textbox style="mso-next-textbox:#_x0000_s1634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635" style="position:absolute;left:1075;top:674;width:1806;height:1747" coordorigin="2031,12629" coordsize="2831,2775">
              <v:group id="_x0000_s1636" style="position:absolute;left:2031;top:12629;width:2831;height:2775" coordorigin="2031,12629" coordsize="2831,2775">
                <v:oval id="_x0000_s1637" style="position:absolute;left:2062;top:13002;width:2475;height:2384">
                  <v:shadow on="t"/>
                </v:oval>
                <v:group id="_x0000_s1638" style="position:absolute;left:2031;top:12629;width:2831;height:2775" coordorigin="2031,12629" coordsize="2831,2775">
                  <v:group id="_x0000_s1639" style="position:absolute;left:3097;top:12629;width:1765;height:1673" coordorigin="3097,12629" coordsize="1765,1673">
                    <v:shape id="_x0000_s1640" type="#_x0000_t32" style="position:absolute;left:3277;top:12940;width:0;height:196" o:connectortype="straight" strokecolor="#00b0f0" strokeweight="3pt">
                      <v:shadow on="t"/>
                    </v:shape>
                    <v:shape id="_x0000_s1641" type="#_x0000_t32" style="position:absolute;left:3672;top:13054;width:136;height:196;flip:x" o:connectortype="straight" strokecolor="#00b0f0" strokeweight="3pt">
                      <v:shadow on="t"/>
                    </v:shape>
                    <v:shape id="_x0000_s1642" type="#_x0000_t32" style="position:absolute;left:4204;top:13560;width:182;height:93;flip:x" o:connectortype="straight" strokecolor="#00b0f0" strokeweight="3pt">
                      <v:shadow on="t"/>
                    </v:shape>
                    <v:shape id="_x0000_s1643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644" style="position:absolute;left:3097;top:12629;width:343;height:329" arcsize="10923f" strokecolor="red">
                      <v:shadow on="t"/>
                      <v:textbox style="mso-next-textbox:#_x0000_s1644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645" style="position:absolute;left:3764;top:12807;width:343;height:329" arcsize="10923f" strokecolor="red">
                      <v:shadow on="t"/>
                      <v:textbox style="mso-next-textbox:#_x0000_s1645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646" style="position:absolute;left:4342;top:13324;width:343;height:329" arcsize="10923f" strokecolor="red">
                      <v:shadow on="t"/>
                      <v:textbox style="mso-next-textbox:#_x0000_s1646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647" style="position:absolute;left:4519;top:13973;width:343;height:329" arcsize="10923f" strokecolor="red">
                      <v:shadow on="t"/>
                      <v:textbox style="mso-next-textbox:#_x0000_s1647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648" type="#_x0000_t32" style="position:absolute;left:4258;top:14693;width:128;height:106" o:connectortype="straight" strokecolor="#00b0f0" strokeweight="4pt">
                    <v:shadow on="t"/>
                  </v:shape>
                  <v:shape id="_x0000_s1649" type="#_x0000_t32" style="position:absolute;left:3840;top:15101;width:60;height:151" o:connectortype="straight" strokecolor="#00b0f0" strokeweight="4pt">
                    <v:shadow on="t"/>
                  </v:shape>
                  <v:shape id="_x0000_s1650" type="#_x0000_t32" style="position:absolute;left:3277;top:15235;width:0;height:169" o:connectortype="straight" strokecolor="#00b0f0" strokeweight="4pt">
                    <v:shadow on="t"/>
                  </v:shape>
                  <v:shape id="_x0000_s1651" type="#_x0000_t32" style="position:absolute;left:2685;top:15101;width:71;height:169;flip:x" o:connectortype="straight" strokecolor="#00b0f0" strokeweight="4pt">
                    <v:shadow on="t"/>
                  </v:shape>
                  <v:shape id="_x0000_s1652" type="#_x0000_t32" style="position:absolute;left:2231;top:14738;width:182;height:124;flip:x" o:connectortype="straight" strokecolor="#00b0f0" strokeweight="4pt">
                    <v:shadow on="t"/>
                  </v:shape>
                  <v:shape id="_x0000_s1653" type="#_x0000_t32" style="position:absolute;left:2031;top:14183;width:200;height:0;flip:x" o:connectortype="straight" strokecolor="#00b0f0" strokeweight="4pt">
                    <v:shadow on="t"/>
                  </v:shape>
                  <v:shape id="_x0000_s1654" type="#_x0000_t32" style="position:absolute;left:2749;top:13099;width:60;height:151" o:connectortype="straight" strokecolor="#00b0f0" strokeweight="4pt">
                    <v:shadow on="t"/>
                  </v:shape>
                  <v:shape id="_x0000_s1655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656" style="position:absolute;left:3200;top:14120;width:187;height:182" fillcolor="#1f497d [3215]"/>
            </v:group>
            <v:roundrect id="_x0000_s1657" style="position:absolute;left:1352;top:786;width:219;height:207" arcsize="10923f" strokecolor="red">
              <v:textbox style="mso-next-textbox:#_x0000_s1657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658" style="position:absolute;left:978;top:1106;width:218;height:207" arcsize="10923f" strokecolor="red">
              <v:textbox style="mso-next-textbox:#_x0000_s1658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659" style="position:absolute;left:2549;top:1973;width:218;height:207" arcsize="10923f" strokecolor="red">
              <v:textbox style="mso-next-textbox:#_x0000_s1659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660" style="position:absolute;left:2208;top:2315;width:219;height:207" arcsize="10923f" strokecolor="red">
              <v:textbox style="mso-next-textbox:#_x0000_s1660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661" style="position:absolute;left:1318;top:2315;width:219;height:207" arcsize="10923f" strokecolor="red">
              <v:textbox style="mso-next-textbox:#_x0000_s1661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662" style="position:absolute;left:864;top:1548;width:219;height:207" arcsize="10923f" strokecolor="red">
              <v:textbox style="mso-next-textbox:#_x0000_s166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663" style="position:absolute;left:1029;top:2040;width:218;height:207" arcsize="10923f" strokecolor="red">
              <v:textbox style="mso-next-textbox:#_x0000_s166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  <w:r w:rsidR="004D6A2A" w:rsidRPr="004D6A2A">
        <w:t xml:space="preserve">    </w:t>
      </w:r>
      <w:r>
        <w:pict>
          <v:group id="_x0000_s1602" style="width:73.6pt;height:75.85pt;mso-position-horizontal-relative:char;mso-position-vertical-relative:line" coordorigin="864,674" coordsize="2017,1954">
            <v:roundrect id="_x0000_s1603" style="position:absolute;left:1766;top:2421;width:218;height:207" arcsize="10923f" strokecolor="red">
              <v:shadow on="t"/>
              <v:textbox style="mso-next-textbox:#_x0000_s1603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6</w:t>
                    </w:r>
                  </w:p>
                </w:txbxContent>
              </v:textbox>
            </v:roundrect>
            <v:group id="_x0000_s1604" style="position:absolute;left:1075;top:674;width:1806;height:1747" coordorigin="2031,12629" coordsize="2831,2775">
              <v:group id="_x0000_s1605" style="position:absolute;left:2031;top:12629;width:2831;height:2775" coordorigin="2031,12629" coordsize="2831,2775">
                <v:oval id="_x0000_s1606" style="position:absolute;left:2062;top:13002;width:2475;height:2384">
                  <v:shadow on="t"/>
                </v:oval>
                <v:group id="_x0000_s1607" style="position:absolute;left:2031;top:12629;width:2831;height:2775" coordorigin="2031,12629" coordsize="2831,2775">
                  <v:group id="_x0000_s1608" style="position:absolute;left:3097;top:12629;width:1765;height:1673" coordorigin="3097,12629" coordsize="1765,1673">
                    <v:shape id="_x0000_s1609" type="#_x0000_t32" style="position:absolute;left:3277;top:12940;width:0;height:196" o:connectortype="straight" strokecolor="#00b0f0" strokeweight="3pt">
                      <v:shadow on="t"/>
                    </v:shape>
                    <v:shape id="_x0000_s1610" type="#_x0000_t32" style="position:absolute;left:3672;top:13054;width:136;height:196;flip:x" o:connectortype="straight" strokecolor="#00b0f0" strokeweight="3pt">
                      <v:shadow on="t"/>
                    </v:shape>
                    <v:shape id="_x0000_s1611" type="#_x0000_t32" style="position:absolute;left:4204;top:13560;width:182;height:93;flip:x" o:connectortype="straight" strokecolor="#00b0f0" strokeweight="3pt">
                      <v:shadow on="t"/>
                    </v:shape>
                    <v:shape id="_x0000_s1612" type="#_x0000_t32" style="position:absolute;left:4359;top:14120;width:183;height:1;flip:x" o:connectortype="straight" strokecolor="#00b0f0" strokeweight="3pt">
                      <v:shadow on="t"/>
                    </v:shape>
                    <v:roundrect id="_x0000_s1613" style="position:absolute;left:3097;top:12629;width:343;height:329" arcsize="10923f" strokecolor="red">
                      <v:shadow on="t"/>
                      <v:textbox style="mso-next-textbox:#_x0000_s1613" inset="0,0,0,0">
                        <w:txbxContent>
                          <w:p w:rsidR="00FE33A2" w:rsidRPr="001A1EFB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</w:pPr>
                            <w:r w:rsidRPr="001A1EFB">
                              <w:rPr>
                                <w:rFonts w:ascii="Cambria Math" w:hAnsi="Cambria Math"/>
                                <w:b/>
                                <w:sz w:val="12"/>
                                <w:szCs w:val="12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  <v:roundrect id="_x0000_s1614" style="position:absolute;left:3764;top:12807;width:343;height:329" arcsize="10923f" strokecolor="red">
                      <v:shadow on="t"/>
                      <v:textbox style="mso-next-textbox:#_x0000_s1614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  <v:roundrect id="_x0000_s1615" style="position:absolute;left:4342;top:13324;width:343;height:329" arcsize="10923f" strokecolor="red">
                      <v:shadow on="t"/>
                      <v:textbox style="mso-next-textbox:#_x0000_s1615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  <v:roundrect id="_x0000_s1616" style="position:absolute;left:4519;top:13973;width:343;height:329" arcsize="10923f" strokecolor="red">
                      <v:shadow on="t"/>
                      <v:textbox style="mso-next-textbox:#_x0000_s1616" inset="0,0,0,0">
                        <w:txbxContent>
                          <w:p w:rsidR="00FE33A2" w:rsidRPr="00426BAE" w:rsidRDefault="00FE33A2" w:rsidP="004D6A2A">
                            <w:pPr>
                              <w:jc w:val="center"/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</w:pPr>
                            <w:r w:rsidRPr="00426BAE">
                              <w:rPr>
                                <w:rFonts w:ascii="Cambria Math" w:hAnsi="Cambria Math"/>
                                <w:b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v:group>
                  <v:shape id="_x0000_s1617" type="#_x0000_t32" style="position:absolute;left:4258;top:14693;width:128;height:106" o:connectortype="straight" strokecolor="#00b0f0" strokeweight="4pt">
                    <v:shadow on="t"/>
                  </v:shape>
                  <v:shape id="_x0000_s1618" type="#_x0000_t32" style="position:absolute;left:3840;top:15101;width:60;height:151" o:connectortype="straight" strokecolor="#00b0f0" strokeweight="4pt">
                    <v:shadow on="t"/>
                  </v:shape>
                  <v:shape id="_x0000_s1619" type="#_x0000_t32" style="position:absolute;left:3277;top:15235;width:0;height:169" o:connectortype="straight" strokecolor="#00b0f0" strokeweight="4pt">
                    <v:shadow on="t"/>
                  </v:shape>
                  <v:shape id="_x0000_s1620" type="#_x0000_t32" style="position:absolute;left:2685;top:15101;width:71;height:169;flip:x" o:connectortype="straight" strokecolor="#00b0f0" strokeweight="4pt">
                    <v:shadow on="t"/>
                  </v:shape>
                  <v:shape id="_x0000_s1621" type="#_x0000_t32" style="position:absolute;left:2231;top:14738;width:182;height:124;flip:x" o:connectortype="straight" strokecolor="#00b0f0" strokeweight="4pt">
                    <v:shadow on="t"/>
                  </v:shape>
                  <v:shape id="_x0000_s1622" type="#_x0000_t32" style="position:absolute;left:2031;top:14183;width:200;height:0;flip:x" o:connectortype="straight" strokecolor="#00b0f0" strokeweight="4pt">
                    <v:shadow on="t"/>
                  </v:shape>
                  <v:shape id="_x0000_s1623" type="#_x0000_t32" style="position:absolute;left:2749;top:13099;width:60;height:151" o:connectortype="straight" strokecolor="#00b0f0" strokeweight="4pt">
                    <v:shadow on="t"/>
                  </v:shape>
                  <v:shape id="_x0000_s1624" type="#_x0000_t32" style="position:absolute;left:2210;top:13578;width:128;height:106" o:connectortype="straight" strokecolor="#00b0f0" strokeweight="4pt">
                    <v:shadow on="t"/>
                  </v:shape>
                </v:group>
              </v:group>
              <v:oval id="_x0000_s1625" style="position:absolute;left:3200;top:14120;width:187;height:182" fillcolor="#1f497d [3215]"/>
            </v:group>
            <v:roundrect id="_x0000_s1626" style="position:absolute;left:1352;top:786;width:219;height:207" arcsize="10923f" strokecolor="red">
              <v:textbox style="mso-next-textbox:#_x0000_s1626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</w:p>
                </w:txbxContent>
              </v:textbox>
            </v:roundrect>
            <v:roundrect id="_x0000_s1627" style="position:absolute;left:978;top:1106;width:218;height:207" arcsize="10923f" strokecolor="red">
              <v:textbox style="mso-next-textbox:#_x0000_s1627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</w:pPr>
                    <w:r w:rsidRPr="001A1EFB">
                      <w:rPr>
                        <w:rStyle w:val="AralkYokChar"/>
                        <w:sz w:val="12"/>
                        <w:szCs w:val="12"/>
                      </w:rPr>
                      <w:t>1</w:t>
                    </w:r>
                    <w:r w:rsidRPr="001A1EFB">
                      <w:rPr>
                        <w:rFonts w:ascii="Cambria Math" w:hAnsi="Cambria Math"/>
                        <w:b/>
                        <w:sz w:val="12"/>
                        <w:szCs w:val="12"/>
                      </w:rPr>
                      <w:t>0</w:t>
                    </w:r>
                  </w:p>
                </w:txbxContent>
              </v:textbox>
            </v:roundrect>
            <v:roundrect id="_x0000_s1628" style="position:absolute;left:2549;top:1973;width:218;height:207" arcsize="10923f" strokecolor="red">
              <v:textbox style="mso-next-textbox:#_x0000_s1628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roundrect>
            <v:roundrect id="_x0000_s1629" style="position:absolute;left:2208;top:2315;width:219;height:207" arcsize="10923f" strokecolor="red">
              <v:textbox style="mso-next-textbox:#_x0000_s1629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5</w:t>
                    </w:r>
                  </w:p>
                </w:txbxContent>
              </v:textbox>
            </v:roundrect>
            <v:roundrect id="_x0000_s1630" style="position:absolute;left:1318;top:2315;width:219;height:207" arcsize="10923f" strokecolor="red">
              <v:textbox style="mso-next-textbox:#_x0000_s1630" inset="0,0,0,0">
                <w:txbxContent>
                  <w:p w:rsidR="00FE33A2" w:rsidRPr="00426BAE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</w:pPr>
                    <w:r w:rsidRPr="00426BAE">
                      <w:rPr>
                        <w:rFonts w:ascii="Cambria Math" w:hAnsi="Cambria Math"/>
                        <w:b/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roundrect>
            <v:roundrect id="_x0000_s1631" style="position:absolute;left:864;top:1548;width:219;height:207" arcsize="10923f" strokecolor="red">
              <v:textbox style="mso-next-textbox:#_x0000_s1631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9</w:t>
                    </w:r>
                  </w:p>
                </w:txbxContent>
              </v:textbox>
            </v:roundrect>
            <v:roundrect id="_x0000_s1632" style="position:absolute;left:1029;top:2040;width:218;height:207" arcsize="10923f" strokecolor="red">
              <v:textbox style="mso-next-textbox:#_x0000_s1632" inset="0,0,0,0">
                <w:txbxContent>
                  <w:p w:rsidR="00FE33A2" w:rsidRPr="001A1EFB" w:rsidRDefault="00FE33A2" w:rsidP="004D6A2A">
                    <w:pPr>
                      <w:jc w:val="center"/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</w:pPr>
                    <w:r w:rsidRPr="001A1EFB">
                      <w:rPr>
                        <w:rFonts w:ascii="Cambria Math" w:hAnsi="Cambria Math"/>
                        <w:b/>
                        <w:sz w:val="14"/>
                        <w:szCs w:val="16"/>
                      </w:rPr>
                      <w:t>8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4D6A2A" w:rsidRDefault="00DF7470" w:rsidP="004D6A2A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3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15:30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  <w:t xml:space="preserve">      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2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20:30</w:t>
                  </w:r>
                </w:p>
              </w:txbxContent>
            </v:textbox>
            <w10:wrap type="none"/>
            <w10:anchorlock/>
          </v:roundrect>
        </w:pict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 w:rsidR="004D6A2A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roundrect id="_x0000_s4581" style="width:38.2pt;height:17.6pt;mso-left-percent:-10001;mso-top-percent:-10001;mso-position-horizontal:absolute;mso-position-horizontal-relative:char;mso-position-vertical:absolute;mso-position-vertical-relative:line;mso-left-percent:-10001;mso-top-percent:-10001" arcsize="10923f">
            <v:textbox inset="0,0,0,0">
              <w:txbxContent>
                <w:p w:rsidR="00FE33A2" w:rsidRPr="00D26050" w:rsidRDefault="00FE33A2" w:rsidP="004D6A2A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21:30</w:t>
                  </w:r>
                </w:p>
              </w:txbxContent>
            </v:textbox>
            <w10:wrap type="none"/>
            <w10:anchorlock/>
          </v:roundrect>
        </w:pict>
      </w:r>
    </w:p>
    <w:p w:rsidR="004D6A2A" w:rsidRDefault="0075476E" w:rsidP="0075476E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paraların </w:t>
      </w:r>
      <w:r w:rsidRPr="0075476E">
        <w:rPr>
          <w:rFonts w:ascii="Cambria Math" w:hAnsi="Cambria Math"/>
          <w:b/>
          <w:sz w:val="28"/>
        </w:rPr>
        <w:t>toplam kaç TL</w:t>
      </w:r>
      <w:r>
        <w:rPr>
          <w:rFonts w:ascii="Cambria Math" w:hAnsi="Cambria Math"/>
          <w:sz w:val="28"/>
        </w:rPr>
        <w:t xml:space="preserve">  </w:t>
      </w:r>
      <w:r w:rsidRPr="0075476E">
        <w:rPr>
          <w:rFonts w:ascii="Cambria Math" w:hAnsi="Cambria Math"/>
          <w:b/>
          <w:sz w:val="28"/>
        </w:rPr>
        <w:t>kaç Kr</w:t>
      </w:r>
      <w:r>
        <w:rPr>
          <w:rFonts w:ascii="Cambria Math" w:hAnsi="Cambria Math"/>
          <w:sz w:val="28"/>
        </w:rPr>
        <w:t xml:space="preserve"> olduğunu hesaplayalım.</w:t>
      </w:r>
    </w:p>
    <w:p w:rsidR="0075476E" w:rsidRDefault="00DF7470" w:rsidP="0075476E">
      <w:pPr>
        <w:pStyle w:val="AralkYok"/>
      </w:pPr>
      <w:r>
        <w:pict>
          <v:rect id="_x0000_s4580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75476E">
        <w:t xml:space="preserve"> </w:t>
      </w:r>
      <w:r>
        <w:pict>
          <v:oval id="_x0000_s4579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78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7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7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75476E" w:rsidRDefault="0075476E" w:rsidP="0075476E">
      <w:pPr>
        <w:pStyle w:val="AralkYok"/>
      </w:pPr>
    </w:p>
    <w:p w:rsidR="0075476E" w:rsidRPr="0075476E" w:rsidRDefault="0075476E" w:rsidP="0075476E">
      <w:pPr>
        <w:pStyle w:val="AralkYok"/>
      </w:pPr>
      <w:r>
        <w:tab/>
      </w:r>
      <w:r>
        <w:tab/>
      </w:r>
      <w:r>
        <w:tab/>
      </w:r>
      <w:r w:rsidRPr="0075476E">
        <w:tab/>
      </w:r>
      <w:r w:rsidR="00DF7470">
        <w:pict>
          <v:rect id="_x0000_s4575" style="width:99.0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…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  <w:r>
                    <w:rPr>
                      <w:rFonts w:ascii="Cambria Math" w:hAnsi="Cambria Math"/>
                      <w:b/>
                      <w:sz w:val="32"/>
                    </w:rPr>
                    <w:t xml:space="preserve"> ….Kr</w:t>
                  </w:r>
                </w:p>
              </w:txbxContent>
            </v:textbox>
            <w10:wrap type="none"/>
            <w10:anchorlock/>
          </v:rect>
        </w:pict>
      </w:r>
    </w:p>
    <w:p w:rsidR="0075476E" w:rsidRDefault="0075476E" w:rsidP="0075476E">
      <w:pPr>
        <w:pStyle w:val="AralkYok"/>
      </w:pPr>
    </w:p>
    <w:p w:rsidR="0075476E" w:rsidRDefault="0075476E" w:rsidP="0075476E">
      <w:pPr>
        <w:pStyle w:val="AralkYok"/>
      </w:pPr>
    </w:p>
    <w:p w:rsidR="0075476E" w:rsidRDefault="00DF7470" w:rsidP="0075476E">
      <w:pPr>
        <w:pStyle w:val="AralkYok"/>
      </w:pPr>
      <w:r>
        <w:pict>
          <v:rect id="_x0000_s4574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 w:rsidR="0075476E">
        <w:t xml:space="preserve"> </w:t>
      </w:r>
      <w:r>
        <w:pict>
          <v:oval id="_x0000_s4573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72" style="width:35pt;height:37.7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 w:rsidRPr="00183627">
                    <w:rPr>
                      <w:rFonts w:ascii="Cambria Math" w:hAnsi="Cambria Math"/>
                      <w:b/>
                      <w:sz w:val="24"/>
                    </w:rPr>
                    <w:t>1 TL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71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70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69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75476E" w:rsidRDefault="0075476E" w:rsidP="0075476E">
      <w:pPr>
        <w:pStyle w:val="AralkYok"/>
      </w:pPr>
    </w:p>
    <w:p w:rsidR="0075476E" w:rsidRPr="0075476E" w:rsidRDefault="0075476E" w:rsidP="0075476E">
      <w:pPr>
        <w:pStyle w:val="AralkYok"/>
      </w:pPr>
      <w:r>
        <w:tab/>
      </w:r>
      <w:r>
        <w:tab/>
      </w:r>
      <w:r>
        <w:tab/>
      </w:r>
      <w:r w:rsidRPr="0075476E">
        <w:tab/>
      </w:r>
      <w:r w:rsidR="00DF7470">
        <w:pict>
          <v:rect id="_x0000_s4568" style="width:99.0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…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  <w:r>
                    <w:rPr>
                      <w:rFonts w:ascii="Cambria Math" w:hAnsi="Cambria Math"/>
                      <w:b/>
                      <w:sz w:val="32"/>
                    </w:rPr>
                    <w:t xml:space="preserve"> ….Kr</w:t>
                  </w:r>
                </w:p>
              </w:txbxContent>
            </v:textbox>
            <w10:wrap type="none"/>
            <w10:anchorlock/>
          </v:rect>
        </w:pict>
      </w:r>
    </w:p>
    <w:p w:rsidR="0075476E" w:rsidRDefault="0075476E" w:rsidP="0075476E">
      <w:pPr>
        <w:pStyle w:val="AralkYok"/>
      </w:pPr>
    </w:p>
    <w:p w:rsidR="0075476E" w:rsidRDefault="0075476E" w:rsidP="0075476E">
      <w:pPr>
        <w:pStyle w:val="AralkYok"/>
      </w:pPr>
    </w:p>
    <w:p w:rsidR="0075476E" w:rsidRDefault="00DF7470" w:rsidP="0075476E">
      <w:pPr>
        <w:pStyle w:val="AralkYok"/>
      </w:pPr>
      <w:r>
        <w:pict>
          <v:rect id="_x0000_s4567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20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 w:rsidR="0075476E" w:rsidRPr="0075476E">
        <w:t xml:space="preserve"> </w:t>
      </w:r>
      <w:r>
        <w:pict>
          <v:rect id="_x0000_s4566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pict>
          <v:oval id="_x0000_s456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</w:t>
                  </w:r>
                </w:p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TL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64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63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62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75476E" w:rsidRDefault="0075476E" w:rsidP="0075476E">
      <w:pPr>
        <w:pStyle w:val="AralkYok"/>
      </w:pPr>
    </w:p>
    <w:p w:rsidR="0075476E" w:rsidRDefault="0075476E" w:rsidP="0075476E">
      <w:pPr>
        <w:pStyle w:val="AralkYok"/>
      </w:pPr>
      <w:r>
        <w:tab/>
      </w:r>
      <w:r>
        <w:tab/>
      </w:r>
      <w:r>
        <w:tab/>
      </w:r>
      <w:r w:rsidRPr="0075476E">
        <w:tab/>
      </w:r>
      <w:r w:rsidR="00DF7470">
        <w:pict>
          <v:rect id="_x0000_s4561" style="width:99.0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…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  <w:r>
                    <w:rPr>
                      <w:rFonts w:ascii="Cambria Math" w:hAnsi="Cambria Math"/>
                      <w:b/>
                      <w:sz w:val="32"/>
                    </w:rPr>
                    <w:t xml:space="preserve"> ….Kr</w:t>
                  </w:r>
                </w:p>
              </w:txbxContent>
            </v:textbox>
            <w10:wrap type="none"/>
            <w10:anchorlock/>
          </v:rect>
        </w:pict>
      </w:r>
    </w:p>
    <w:p w:rsidR="0075476E" w:rsidRDefault="0075476E" w:rsidP="0075476E">
      <w:pPr>
        <w:pStyle w:val="AralkYok"/>
      </w:pPr>
    </w:p>
    <w:p w:rsidR="0075476E" w:rsidRDefault="0075476E" w:rsidP="0075476E">
      <w:pPr>
        <w:pStyle w:val="AralkYok"/>
      </w:pPr>
    </w:p>
    <w:p w:rsidR="0075476E" w:rsidRDefault="00DF7470" w:rsidP="0075476E">
      <w:pPr>
        <w:pStyle w:val="AralkYok"/>
      </w:pPr>
      <w:r>
        <w:pict>
          <v:rect id="_x0000_s4560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>0 TL</w:t>
                  </w:r>
                </w:p>
              </w:txbxContent>
            </v:textbox>
            <w10:wrap type="none"/>
            <w10:anchorlock/>
          </v:rect>
        </w:pict>
      </w:r>
      <w:r w:rsidR="0075476E" w:rsidRPr="0075476E">
        <w:t xml:space="preserve"> </w:t>
      </w:r>
      <w:r>
        <w:pict>
          <v:rect id="_x0000_s4559" style="width:44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5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  <w:r>
        <w:pict>
          <v:oval id="_x0000_s4558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57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5</w:t>
                  </w:r>
                </w:p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56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24"/>
                    </w:rPr>
                    <w:t xml:space="preserve"> </w:t>
                  </w: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  <w:r>
        <w:pict>
          <v:oval id="_x0000_s4555" style="width:35pt;height:38.2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25</w:t>
                  </w:r>
                </w:p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24"/>
                    </w:rPr>
                  </w:pPr>
                  <w:r>
                    <w:rPr>
                      <w:rFonts w:ascii="Cambria Math" w:hAnsi="Cambria Math"/>
                      <w:b/>
                      <w:sz w:val="24"/>
                    </w:rPr>
                    <w:t>Kr</w:t>
                  </w:r>
                </w:p>
              </w:txbxContent>
            </v:textbox>
            <w10:wrap type="none"/>
            <w10:anchorlock/>
          </v:oval>
        </w:pict>
      </w:r>
    </w:p>
    <w:p w:rsidR="0075476E" w:rsidRDefault="0075476E" w:rsidP="0075476E">
      <w:pPr>
        <w:pStyle w:val="AralkYok"/>
      </w:pPr>
    </w:p>
    <w:p w:rsidR="0075476E" w:rsidRDefault="0075476E" w:rsidP="0075476E">
      <w:pPr>
        <w:pStyle w:val="AralkYok"/>
      </w:pPr>
      <w:r>
        <w:tab/>
      </w:r>
      <w:r>
        <w:tab/>
      </w:r>
      <w:r>
        <w:tab/>
      </w:r>
      <w:r w:rsidRPr="0075476E">
        <w:tab/>
      </w:r>
      <w:r w:rsidR="00DF7470">
        <w:pict>
          <v:rect id="_x0000_s4554" style="width:99.0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75476E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…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  <w:r>
                    <w:rPr>
                      <w:rFonts w:ascii="Cambria Math" w:hAnsi="Cambria Math"/>
                      <w:b/>
                      <w:sz w:val="32"/>
                    </w:rPr>
                    <w:t xml:space="preserve"> ….Kr</w:t>
                  </w:r>
                </w:p>
              </w:txbxContent>
            </v:textbox>
            <w10:wrap type="none"/>
            <w10:anchorlock/>
          </v:rect>
        </w:pict>
      </w:r>
    </w:p>
    <w:p w:rsidR="008D12CC" w:rsidRDefault="008D12CC" w:rsidP="0075476E">
      <w:pPr>
        <w:pStyle w:val="AralkYok"/>
      </w:pPr>
    </w:p>
    <w:p w:rsidR="008D12CC" w:rsidRDefault="008D12CC" w:rsidP="0075476E">
      <w:pPr>
        <w:pStyle w:val="AralkYok"/>
      </w:pPr>
    </w:p>
    <w:p w:rsidR="008D12CC" w:rsidRPr="008D12CC" w:rsidRDefault="008D12CC" w:rsidP="00AA72D1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8D12CC">
        <w:rPr>
          <w:rFonts w:ascii="Cambria Math" w:hAnsi="Cambria Math"/>
          <w:sz w:val="28"/>
        </w:rPr>
        <w:t xml:space="preserve">Aşağıdaki fiyatı verilen ürünlerden </w:t>
      </w:r>
      <w:r w:rsidRPr="008D12CC">
        <w:rPr>
          <w:rFonts w:ascii="Cambria Math" w:hAnsi="Cambria Math"/>
          <w:b/>
          <w:sz w:val="28"/>
        </w:rPr>
        <w:t>satın alıyoruz</w:t>
      </w:r>
      <w:r w:rsidRPr="008D12CC">
        <w:rPr>
          <w:rFonts w:ascii="Cambria Math" w:hAnsi="Cambria Math"/>
          <w:sz w:val="28"/>
        </w:rPr>
        <w:t xml:space="preserve">. Ne kadar </w:t>
      </w:r>
      <w:r w:rsidRPr="008D12CC">
        <w:rPr>
          <w:rFonts w:ascii="Cambria Math" w:hAnsi="Cambria Math"/>
          <w:b/>
          <w:sz w:val="28"/>
        </w:rPr>
        <w:t>para üstü</w:t>
      </w:r>
      <w:r w:rsidRPr="008D12CC">
        <w:rPr>
          <w:rFonts w:ascii="Cambria Math" w:hAnsi="Cambria Math"/>
          <w:sz w:val="28"/>
        </w:rPr>
        <w:t xml:space="preserve"> alacağımızı hesaplayalım.</w:t>
      </w:r>
    </w:p>
    <w:p w:rsidR="008D12CC" w:rsidRPr="008D12CC" w:rsidRDefault="008D12CC" w:rsidP="008D12CC">
      <w:pPr>
        <w:pStyle w:val="AralkYok"/>
        <w:rPr>
          <w:rFonts w:ascii="Cambria Math" w:hAnsi="Cambria Math"/>
          <w:b/>
          <w:sz w:val="28"/>
        </w:rPr>
      </w:pPr>
      <w:r w:rsidRPr="008D12CC">
        <w:rPr>
          <w:rFonts w:ascii="Cambria Math" w:hAnsi="Cambria Math"/>
          <w:b/>
          <w:sz w:val="28"/>
        </w:rPr>
        <w:t xml:space="preserve">Verilen Para= </w:t>
      </w:r>
      <w:r w:rsidR="00DF7470">
        <w:rPr>
          <w:rFonts w:ascii="Cambria Math" w:hAnsi="Cambria Math"/>
          <w:b/>
          <w:sz w:val="28"/>
        </w:rPr>
      </w:r>
      <w:r w:rsidR="00DF7470">
        <w:rPr>
          <w:rFonts w:ascii="Cambria Math" w:hAnsi="Cambria Math"/>
          <w:b/>
          <w:sz w:val="28"/>
        </w:rPr>
        <w:pict>
          <v:rect id="_x0000_s4553" style="width:51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8D12CC" w:rsidRPr="008D12CC" w:rsidRDefault="00DF7470" w:rsidP="008D12CC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pict>
          <v:rect id="_x0000_s1730" style="position:absolute;margin-left:5.45pt;margin-top:36.05pt;width:38.95pt;height:26.75pt;z-index:251660288">
            <v:shadow on="t"/>
            <v:textbox inset="0,0,0,0">
              <w:txbxContent>
                <w:p w:rsidR="00FE33A2" w:rsidRPr="00DF07AE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6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FE33A2" w:rsidRPr="00DF07AE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50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8D12CC">
        <w:rPr>
          <w:noProof/>
        </w:rPr>
        <w:drawing>
          <wp:inline distT="0" distB="0" distL="0" distR="0">
            <wp:extent cx="1030816" cy="643466"/>
            <wp:effectExtent l="19050" t="0" r="0" b="0"/>
            <wp:docPr id="2" name="Resim 576" descr="http://www.faydalarizararlari.com/wp-content/uploads/2014/10/Muzun-Faydalar%C4%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http://www.faydalarizararlari.com/wp-content/uploads/2014/10/Muzun-Faydalar%C4%B1.jpg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838" cy="646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12CC" w:rsidRPr="008D12CC">
        <w:rPr>
          <w:rFonts w:ascii="Cambria Math" w:hAnsi="Cambria Math"/>
          <w:sz w:val="28"/>
        </w:rPr>
        <w:t>Para Üstü = …….....................</w:t>
      </w:r>
    </w:p>
    <w:p w:rsidR="0075476E" w:rsidRDefault="0075476E" w:rsidP="0075476E">
      <w:pPr>
        <w:pStyle w:val="AralkYok"/>
        <w:rPr>
          <w:rFonts w:ascii="Cambria Math" w:hAnsi="Cambria Math"/>
          <w:sz w:val="28"/>
        </w:rPr>
      </w:pPr>
    </w:p>
    <w:p w:rsidR="008D12CC" w:rsidRPr="008D12CC" w:rsidRDefault="008D12CC" w:rsidP="008D12CC">
      <w:pPr>
        <w:pStyle w:val="AralkYok"/>
        <w:rPr>
          <w:rFonts w:ascii="Cambria Math" w:hAnsi="Cambria Math"/>
          <w:b/>
          <w:sz w:val="28"/>
        </w:rPr>
      </w:pPr>
      <w:r w:rsidRPr="008D12CC">
        <w:rPr>
          <w:rFonts w:ascii="Cambria Math" w:hAnsi="Cambria Math"/>
          <w:b/>
          <w:sz w:val="28"/>
        </w:rPr>
        <w:t xml:space="preserve">Verilen Para= </w:t>
      </w:r>
      <w:r w:rsidR="00DF7470">
        <w:rPr>
          <w:rFonts w:ascii="Cambria Math" w:hAnsi="Cambria Math"/>
          <w:b/>
          <w:sz w:val="28"/>
        </w:rPr>
      </w:r>
      <w:r w:rsidR="00DF7470">
        <w:rPr>
          <w:rFonts w:ascii="Cambria Math" w:hAnsi="Cambria Math"/>
          <w:b/>
          <w:sz w:val="28"/>
        </w:rPr>
        <w:pict>
          <v:rect id="_x0000_s4552" style="width:51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10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8D12CC" w:rsidRDefault="00DF7470" w:rsidP="0075476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pict>
          <v:rect id="_x0000_s1732" style="position:absolute;margin-left:10.35pt;margin-top:37.6pt;width:38.95pt;height:26.75pt;z-index:251661312">
            <v:shadow on="t"/>
            <v:textbox inset="0,0,0,0">
              <w:txbxContent>
                <w:p w:rsidR="00FE33A2" w:rsidRPr="00DF07AE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4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FE33A2" w:rsidRPr="00DF07AE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75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8D12CC">
        <w:rPr>
          <w:noProof/>
        </w:rPr>
        <w:drawing>
          <wp:inline distT="0" distB="0" distL="0" distR="0">
            <wp:extent cx="1030816" cy="762000"/>
            <wp:effectExtent l="19050" t="0" r="0" b="0"/>
            <wp:docPr id="579" name="Resim 579" descr="http://abilgiz.com/wp-content/uploads/2015/05/cil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http://abilgiz.com/wp-content/uploads/2015/05/cilek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525" cy="76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12CC" w:rsidRPr="008D12CC">
        <w:rPr>
          <w:rFonts w:ascii="Cambria Math" w:hAnsi="Cambria Math"/>
          <w:sz w:val="28"/>
        </w:rPr>
        <w:t xml:space="preserve"> Para Üstü = …….....................</w:t>
      </w:r>
    </w:p>
    <w:p w:rsidR="008D12CC" w:rsidRDefault="008D12CC" w:rsidP="0075476E">
      <w:pPr>
        <w:pStyle w:val="AralkYok"/>
        <w:rPr>
          <w:rFonts w:ascii="Cambria Math" w:hAnsi="Cambria Math"/>
          <w:sz w:val="28"/>
        </w:rPr>
      </w:pPr>
    </w:p>
    <w:p w:rsidR="008D12CC" w:rsidRPr="008D12CC" w:rsidRDefault="008D12CC" w:rsidP="008D12CC">
      <w:pPr>
        <w:pStyle w:val="AralkYok"/>
        <w:rPr>
          <w:rFonts w:ascii="Cambria Math" w:hAnsi="Cambria Math"/>
          <w:b/>
          <w:sz w:val="28"/>
        </w:rPr>
      </w:pPr>
      <w:r w:rsidRPr="008D12CC">
        <w:rPr>
          <w:rFonts w:ascii="Cambria Math" w:hAnsi="Cambria Math"/>
          <w:b/>
          <w:sz w:val="28"/>
        </w:rPr>
        <w:t xml:space="preserve">Verilen Para= </w:t>
      </w:r>
      <w:r w:rsidR="00DF7470">
        <w:rPr>
          <w:rFonts w:ascii="Cambria Math" w:hAnsi="Cambria Math"/>
          <w:b/>
          <w:sz w:val="28"/>
        </w:rPr>
      </w:r>
      <w:r w:rsidR="00DF7470">
        <w:rPr>
          <w:rFonts w:ascii="Cambria Math" w:hAnsi="Cambria Math"/>
          <w:b/>
          <w:sz w:val="28"/>
        </w:rPr>
        <w:pict>
          <v:rect id="_x0000_s4551" style="width:51.45pt;height:19.55pt;mso-left-percent:-10001;mso-top-percent:-10001;mso-position-horizontal:absolute;mso-position-horizontal-relative:char;mso-position-vertical:absolute;mso-position-vertical-relative:line;mso-left-percent:-10001;mso-top-percent:-10001">
            <v:shadow on="t"/>
            <v:textbox inset="0,0,0,0">
              <w:txbxContent>
                <w:p w:rsidR="00FE33A2" w:rsidRPr="00183627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  <w:sz w:val="32"/>
                    </w:rPr>
                  </w:pPr>
                  <w:r>
                    <w:rPr>
                      <w:rFonts w:ascii="Cambria Math" w:hAnsi="Cambria Math"/>
                      <w:b/>
                      <w:sz w:val="32"/>
                    </w:rPr>
                    <w:t>20</w:t>
                  </w:r>
                  <w:r w:rsidRPr="00183627">
                    <w:rPr>
                      <w:rFonts w:ascii="Cambria Math" w:hAnsi="Cambria Math"/>
                      <w:b/>
                      <w:sz w:val="32"/>
                    </w:rPr>
                    <w:t xml:space="preserve"> TL</w:t>
                  </w:r>
                </w:p>
              </w:txbxContent>
            </v:textbox>
            <w10:wrap type="none"/>
            <w10:anchorlock/>
          </v:rect>
        </w:pict>
      </w:r>
    </w:p>
    <w:p w:rsidR="008D12CC" w:rsidRDefault="00DF7470" w:rsidP="0075476E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noProof/>
          <w:sz w:val="28"/>
        </w:rPr>
        <w:pict>
          <v:rect id="_x0000_s1734" style="position:absolute;margin-left:10.35pt;margin-top:37.15pt;width:38.95pt;height:26.75pt;z-index:251663360">
            <v:shadow on="t"/>
            <v:textbox inset="0,0,0,0">
              <w:txbxContent>
                <w:p w:rsidR="00FE33A2" w:rsidRPr="00DF07AE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8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TL</w:t>
                  </w:r>
                </w:p>
                <w:p w:rsidR="00FE33A2" w:rsidRPr="00DF07AE" w:rsidRDefault="00FE33A2" w:rsidP="008D12CC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>
                    <w:rPr>
                      <w:rFonts w:ascii="Cambria Math" w:hAnsi="Cambria Math"/>
                      <w:b/>
                    </w:rPr>
                    <w:t>25</w:t>
                  </w:r>
                  <w:r w:rsidRPr="00DF07AE">
                    <w:rPr>
                      <w:rFonts w:ascii="Cambria Math" w:hAnsi="Cambria Math"/>
                      <w:b/>
                    </w:rPr>
                    <w:t xml:space="preserve"> Kr</w:t>
                  </w:r>
                </w:p>
              </w:txbxContent>
            </v:textbox>
          </v:rect>
        </w:pict>
      </w:r>
      <w:r w:rsidR="008D12CC" w:rsidRPr="008D12CC">
        <w:rPr>
          <w:rFonts w:ascii="Cambria Math" w:hAnsi="Cambria Math"/>
          <w:sz w:val="28"/>
        </w:rPr>
        <w:t xml:space="preserve"> </w:t>
      </w:r>
      <w:r w:rsidR="008D12CC">
        <w:rPr>
          <w:noProof/>
        </w:rPr>
        <w:drawing>
          <wp:inline distT="0" distB="0" distL="0" distR="0">
            <wp:extent cx="991305" cy="671689"/>
            <wp:effectExtent l="19050" t="0" r="0" b="0"/>
            <wp:docPr id="4" name="Resim 586" descr="http://www.haberprime.com/images/haberler/kiraz_fiyatlari_el_yakiyor_h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http://www.haberprime.com/images/haberler/kiraz_fiyatlari_el_yakiyor_h749.jpg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319" cy="672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12CC" w:rsidRPr="008D12CC">
        <w:rPr>
          <w:rFonts w:ascii="Cambria Math" w:hAnsi="Cambria Math"/>
          <w:sz w:val="28"/>
        </w:rPr>
        <w:t>Para Üstü = …….....................</w:t>
      </w:r>
    </w:p>
    <w:p w:rsidR="0055393C" w:rsidRDefault="0055393C" w:rsidP="00682D70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Aşağıdaki </w:t>
      </w:r>
      <w:r w:rsidRPr="00AA72D1">
        <w:rPr>
          <w:rFonts w:ascii="Cambria Math" w:hAnsi="Cambria Math"/>
          <w:b/>
          <w:sz w:val="28"/>
        </w:rPr>
        <w:t>eldeli toplama</w:t>
      </w:r>
      <w:r>
        <w:rPr>
          <w:rFonts w:ascii="Cambria Math" w:hAnsi="Cambria Math"/>
          <w:sz w:val="28"/>
        </w:rPr>
        <w:t xml:space="preserve"> işlemlerini örneğe uygun olarak yapalım.</w:t>
      </w:r>
    </w:p>
    <w:p w:rsidR="0055393C" w:rsidRDefault="0055393C" w:rsidP="0075476E">
      <w:pPr>
        <w:pStyle w:val="AralkYok"/>
        <w:rPr>
          <w:rFonts w:ascii="Cambria Math" w:hAnsi="Cambria Math"/>
          <w:sz w:val="28"/>
        </w:rPr>
      </w:pPr>
    </w:p>
    <w:p w:rsidR="0055393C" w:rsidRDefault="0055393C" w:rsidP="0075476E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36" type="#_x0000_t75" style="width:97.5pt;height:73.5pt" o:ole="" o:bordertopcolor="red" o:borderleftcolor="red" o:borderbottomcolor="red" o:borderrightcolor="red">
            <v:imagedata r:id="rId19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6" DrawAspect="Content" ObjectID="_1526565903" r:id="rId19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37" type="#_x0000_t75" style="width:97.5pt;height:73.5pt" o:ole="" o:bordertopcolor="red" o:borderleftcolor="red" o:borderbottomcolor="red" o:borderrightcolor="red">
            <v:imagedata r:id="rId19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7" DrawAspect="Content" ObjectID="_1526565904" r:id="rId196"/>
        </w:object>
      </w:r>
    </w:p>
    <w:p w:rsidR="0055393C" w:rsidRDefault="0055393C" w:rsidP="0075476E">
      <w:pPr>
        <w:pStyle w:val="AralkYok"/>
        <w:rPr>
          <w:rFonts w:ascii="Cambria Math" w:hAnsi="Cambria Math"/>
          <w:sz w:val="28"/>
        </w:rPr>
      </w:pPr>
    </w:p>
    <w:p w:rsidR="0055393C" w:rsidRPr="008D12CC" w:rsidRDefault="0055393C" w:rsidP="0055393C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38" type="#_x0000_t75" style="width:97.5pt;height:73.5pt" o:ole="" o:bordertopcolor="red" o:borderleftcolor="red" o:borderbottomcolor="red" o:borderrightcolor="red">
            <v:imagedata r:id="rId19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8" DrawAspect="Content" ObjectID="_1526565905" r:id="rId19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39" type="#_x0000_t75" style="width:97.5pt;height:73.5pt" o:ole="" o:bordertopcolor="red" o:borderleftcolor="red" o:borderbottomcolor="red" o:borderrightcolor="red">
            <v:imagedata r:id="rId19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39" DrawAspect="Content" ObjectID="_1526565906" r:id="rId200"/>
        </w:object>
      </w:r>
    </w:p>
    <w:p w:rsidR="0055393C" w:rsidRDefault="0055393C" w:rsidP="0055393C">
      <w:pPr>
        <w:pStyle w:val="AralkYok"/>
        <w:rPr>
          <w:rFonts w:ascii="Cambria Math" w:hAnsi="Cambria Math"/>
          <w:sz w:val="28"/>
        </w:rPr>
      </w:pPr>
    </w:p>
    <w:p w:rsidR="0055393C" w:rsidRPr="008D12CC" w:rsidRDefault="0055393C" w:rsidP="0055393C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40" type="#_x0000_t75" style="width:97.5pt;height:73.5pt" o:ole="" o:bordertopcolor="red" o:borderleftcolor="red" o:borderbottomcolor="red" o:borderrightcolor="red">
            <v:imagedata r:id="rId20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0" DrawAspect="Content" ObjectID="_1526565907" r:id="rId20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41" type="#_x0000_t75" style="width:97.5pt;height:73.5pt" o:ole="" o:bordertopcolor="red" o:borderleftcolor="red" o:borderbottomcolor="red" o:borderrightcolor="red">
            <v:imagedata r:id="rId20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1" DrawAspect="Content" ObjectID="_1526565908" r:id="rId204"/>
        </w:object>
      </w:r>
    </w:p>
    <w:p w:rsidR="0055393C" w:rsidRDefault="0055393C" w:rsidP="0075476E">
      <w:pPr>
        <w:pStyle w:val="AralkYok"/>
        <w:rPr>
          <w:rFonts w:ascii="Cambria Math" w:hAnsi="Cambria Math"/>
          <w:sz w:val="28"/>
        </w:rPr>
      </w:pPr>
    </w:p>
    <w:p w:rsidR="0055393C" w:rsidRPr="008D12CC" w:rsidRDefault="0055393C" w:rsidP="0055393C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42" type="#_x0000_t75" style="width:97.5pt;height:73.5pt" o:ole="" o:bordertopcolor="red" o:borderleftcolor="red" o:borderbottomcolor="red" o:borderrightcolor="red">
            <v:imagedata r:id="rId20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2" DrawAspect="Content" ObjectID="_1526565909" r:id="rId20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43" type="#_x0000_t75" style="width:97.5pt;height:73.5pt" o:ole="" o:bordertopcolor="red" o:borderleftcolor="red" o:borderbottomcolor="red" o:borderrightcolor="red">
            <v:imagedata r:id="rId20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3" DrawAspect="Content" ObjectID="_1526565910" r:id="rId208"/>
        </w:object>
      </w:r>
    </w:p>
    <w:p w:rsidR="0055393C" w:rsidRDefault="0055393C" w:rsidP="0055393C">
      <w:pPr>
        <w:pStyle w:val="AralkYok"/>
        <w:rPr>
          <w:rFonts w:ascii="Cambria Math" w:hAnsi="Cambria Math"/>
          <w:sz w:val="28"/>
        </w:rPr>
      </w:pPr>
    </w:p>
    <w:p w:rsidR="0055393C" w:rsidRPr="008D12CC" w:rsidRDefault="0055393C" w:rsidP="0055393C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44" type="#_x0000_t75" style="width:97.5pt;height:73.5pt" o:ole="" o:bordertopcolor="red" o:borderleftcolor="red" o:borderbottomcolor="red" o:borderrightcolor="red">
            <v:imagedata r:id="rId20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4" DrawAspect="Content" ObjectID="_1526565911" r:id="rId21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45" type="#_x0000_t75" style="width:97.5pt;height:73.5pt" o:ole="" o:bordertopcolor="red" o:borderleftcolor="red" o:borderbottomcolor="red" o:borderrightcolor="red">
            <v:imagedata r:id="rId21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5" DrawAspect="Content" ObjectID="_1526565912" r:id="rId212"/>
        </w:object>
      </w:r>
    </w:p>
    <w:p w:rsidR="0055393C" w:rsidRDefault="0055393C" w:rsidP="0055393C">
      <w:pPr>
        <w:pStyle w:val="AralkYok"/>
        <w:rPr>
          <w:rFonts w:ascii="Cambria Math" w:hAnsi="Cambria Math"/>
          <w:sz w:val="28"/>
        </w:rPr>
      </w:pPr>
    </w:p>
    <w:p w:rsidR="0055393C" w:rsidRDefault="00AA72D1" w:rsidP="0055393C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46" type="#_x0000_t75" style="width:97.5pt;height:73.5pt" o:ole="" o:bordertopcolor="red" o:borderleftcolor="red" o:borderbottomcolor="red" o:borderrightcolor="red">
            <v:imagedata r:id="rId21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6" DrawAspect="Content" ObjectID="_1526565913" r:id="rId214"/>
        </w:object>
      </w:r>
      <w:r w:rsidR="0055393C">
        <w:rPr>
          <w:rFonts w:ascii="Cambria Math" w:hAnsi="Cambria Math"/>
          <w:sz w:val="28"/>
        </w:rPr>
        <w:tab/>
      </w:r>
      <w:r w:rsidR="0055393C"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47" type="#_x0000_t75" style="width:97.5pt;height:73.5pt" o:ole="" o:bordertopcolor="red" o:borderleftcolor="red" o:borderbottomcolor="red" o:borderrightcolor="red">
            <v:imagedata r:id="rId21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7" DrawAspect="Content" ObjectID="_1526565914" r:id="rId216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Pr="008D12CC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48" type="#_x0000_t75" style="width:97.5pt;height:73.5pt" o:ole="" o:bordertopcolor="red" o:borderleftcolor="red" o:borderbottomcolor="red" o:borderrightcolor="red">
            <v:imagedata r:id="rId21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8" DrawAspect="Content" ObjectID="_1526565915" r:id="rId21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49" type="#_x0000_t75" style="width:97.5pt;height:73.5pt" o:ole="" o:bordertopcolor="red" o:borderleftcolor="red" o:borderbottomcolor="red" o:borderrightcolor="red">
            <v:imagedata r:id="rId21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49" DrawAspect="Content" ObjectID="_1526565916" r:id="rId220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50" type="#_x0000_t75" style="width:97.5pt;height:73.5pt" o:ole="" o:bordertopcolor="red" o:borderleftcolor="red" o:borderbottomcolor="red" o:borderrightcolor="red">
            <v:imagedata r:id="rId22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0" DrawAspect="Content" ObjectID="_1526565917" r:id="rId22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51" type="#_x0000_t75" style="width:97.5pt;height:73.5pt" o:ole="" o:bordertopcolor="red" o:borderleftcolor="red" o:borderbottomcolor="red" o:borderrightcolor="red">
            <v:imagedata r:id="rId22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1" DrawAspect="Content" ObjectID="_1526565918" r:id="rId224"/>
        </w:object>
      </w:r>
    </w:p>
    <w:p w:rsidR="00AA72D1" w:rsidRDefault="00E11FC6" w:rsidP="00AA72D1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.</w:t>
      </w: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52" type="#_x0000_t75" style="width:97.5pt;height:73.5pt" o:ole="" o:bordertopcolor="red" o:borderleftcolor="red" o:borderbottomcolor="red" o:borderrightcolor="red">
            <v:imagedata r:id="rId22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2" DrawAspect="Content" ObjectID="_1526565919" r:id="rId22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53" type="#_x0000_t75" style="width:97.5pt;height:73.5pt" o:ole="" o:bordertopcolor="red" o:borderleftcolor="red" o:borderbottomcolor="red" o:borderrightcolor="red">
            <v:imagedata r:id="rId22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3" DrawAspect="Content" ObjectID="_1526565920" r:id="rId228"/>
        </w:object>
      </w:r>
    </w:p>
    <w:p w:rsidR="00AA72D1" w:rsidRPr="008D12CC" w:rsidRDefault="00AA72D1" w:rsidP="00AA72D1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54" type="#_x0000_t75" style="width:97.5pt;height:73.5pt" o:ole="" o:bordertopcolor="red" o:borderleftcolor="red" o:borderbottomcolor="red" o:borderrightcolor="red">
            <v:imagedata r:id="rId22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4" DrawAspect="Content" ObjectID="_1526565921" r:id="rId23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55" type="#_x0000_t75" style="width:97.5pt;height:73.5pt" o:ole="" o:bordertopcolor="red" o:borderleftcolor="red" o:borderbottomcolor="red" o:borderrightcolor="red">
            <v:imagedata r:id="rId23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5" DrawAspect="Content" ObjectID="_1526565922" r:id="rId232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56" type="#_x0000_t75" style="width:97.5pt;height:73.5pt" o:ole="" o:bordertopcolor="red" o:borderleftcolor="red" o:borderbottomcolor="red" o:borderrightcolor="red">
            <v:imagedata r:id="rId23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6" DrawAspect="Content" ObjectID="_1526565923" r:id="rId23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57" type="#_x0000_t75" style="width:97.5pt;height:73.5pt" o:ole="" o:bordertopcolor="red" o:borderleftcolor="red" o:borderbottomcolor="red" o:borderrightcolor="red">
            <v:imagedata r:id="rId23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7" DrawAspect="Content" ObjectID="_1526565924" r:id="rId236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58" type="#_x0000_t75" style="width:97.5pt;height:73.5pt" o:ole="" o:bordertopcolor="red" o:borderleftcolor="red" o:borderbottomcolor="red" o:borderrightcolor="red">
            <v:imagedata r:id="rId23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8" DrawAspect="Content" ObjectID="_1526565925" r:id="rId23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59" type="#_x0000_t75" style="width:97.5pt;height:73.5pt" o:ole="" o:bordertopcolor="red" o:borderleftcolor="red" o:borderbottomcolor="red" o:borderrightcolor="red">
            <v:imagedata r:id="rId23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59" DrawAspect="Content" ObjectID="_1526565926" r:id="rId240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60" type="#_x0000_t75" style="width:97.5pt;height:73.5pt" o:ole="" o:bordertopcolor="red" o:borderleftcolor="red" o:borderbottomcolor="red" o:borderrightcolor="red">
            <v:imagedata r:id="rId24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0" DrawAspect="Content" ObjectID="_1526565927" r:id="rId24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61" type="#_x0000_t75" style="width:97.5pt;height:73.5pt" o:ole="" o:bordertopcolor="red" o:borderleftcolor="red" o:borderbottomcolor="red" o:borderrightcolor="red">
            <v:imagedata r:id="rId24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1" DrawAspect="Content" ObjectID="_1526565928" r:id="rId244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62" type="#_x0000_t75" style="width:97.5pt;height:73.5pt" o:ole="" o:bordertopcolor="red" o:borderleftcolor="red" o:borderbottomcolor="red" o:borderrightcolor="red">
            <v:imagedata r:id="rId24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2" DrawAspect="Content" ObjectID="_1526565929" r:id="rId24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63" type="#_x0000_t75" style="width:97.5pt;height:73.5pt" o:ole="" o:bordertopcolor="red" o:borderleftcolor="red" o:borderbottomcolor="red" o:borderrightcolor="red">
            <v:imagedata r:id="rId24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3" DrawAspect="Content" ObjectID="_1526565930" r:id="rId248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64" type="#_x0000_t75" style="width:97.5pt;height:73.5pt" o:ole="" o:bordertopcolor="red" o:borderleftcolor="red" o:borderbottomcolor="red" o:borderrightcolor="red">
            <v:imagedata r:id="rId24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4" DrawAspect="Content" ObjectID="_1526565931" r:id="rId25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65" type="#_x0000_t75" style="width:97.5pt;height:73.5pt" o:ole="" o:bordertopcolor="red" o:borderleftcolor="red" o:borderbottomcolor="red" o:borderrightcolor="red">
            <v:imagedata r:id="rId25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5" DrawAspect="Content" ObjectID="_1526565932" r:id="rId252"/>
        </w:object>
      </w:r>
    </w:p>
    <w:p w:rsidR="00AA72D1" w:rsidRDefault="00AA72D1" w:rsidP="0055393C">
      <w:pPr>
        <w:pStyle w:val="AralkYok"/>
        <w:rPr>
          <w:rFonts w:ascii="Cambria Math" w:hAnsi="Cambria Math"/>
          <w:sz w:val="28"/>
        </w:rPr>
      </w:pP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66" type="#_x0000_t75" style="width:97.5pt;height:73.5pt" o:ole="" o:bordertopcolor="red" o:borderleftcolor="red" o:borderbottomcolor="red" o:borderrightcolor="red">
            <v:imagedata r:id="rId25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6" DrawAspect="Content" ObjectID="_1526565933" r:id="rId25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67" type="#_x0000_t75" style="width:97.5pt;height:73.5pt" o:ole="" o:bordertopcolor="red" o:borderleftcolor="red" o:borderbottomcolor="red" o:borderrightcolor="red">
            <v:imagedata r:id="rId25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7" DrawAspect="Content" ObjectID="_1526565934" r:id="rId256"/>
        </w:object>
      </w:r>
    </w:p>
    <w:p w:rsidR="00AA72D1" w:rsidRDefault="00AA72D1" w:rsidP="00AA72D1">
      <w:pPr>
        <w:pStyle w:val="AralkYok"/>
        <w:rPr>
          <w:rFonts w:ascii="Cambria Math" w:hAnsi="Cambria Math"/>
          <w:sz w:val="28"/>
        </w:rPr>
      </w:pPr>
    </w:p>
    <w:p w:rsidR="00682D70" w:rsidRDefault="00682D70" w:rsidP="00AA72D1">
      <w:pPr>
        <w:pStyle w:val="AralkYok"/>
        <w:rPr>
          <w:rFonts w:ascii="Cambria Math" w:hAnsi="Cambria Math"/>
          <w:sz w:val="28"/>
        </w:rPr>
      </w:pPr>
    </w:p>
    <w:p w:rsidR="00682D70" w:rsidRPr="00682D70" w:rsidRDefault="00682D70" w:rsidP="00682D70">
      <w:pPr>
        <w:pStyle w:val="AralkYok"/>
        <w:numPr>
          <w:ilvl w:val="0"/>
          <w:numId w:val="3"/>
        </w:numPr>
        <w:rPr>
          <w:rFonts w:ascii="Cambria Math" w:hAnsi="Cambria Math"/>
          <w:sz w:val="28"/>
          <w:szCs w:val="24"/>
        </w:rPr>
      </w:pPr>
      <w:r w:rsidRPr="00682D70">
        <w:rPr>
          <w:rFonts w:ascii="Cambria Math" w:hAnsi="Cambria Math"/>
          <w:sz w:val="28"/>
          <w:szCs w:val="24"/>
        </w:rPr>
        <w:lastRenderedPageBreak/>
        <w:t>Aşağıda onluk ve birlikleri verilen sayıların kaç olduğunu altına yazınız.</w:t>
      </w: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1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23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76" style="width:7.8pt;height:27.15pt;mso-position-horizontal-relative:char;mso-position-vertical-relative:line" coordorigin="6857,9737" coordsize="237,543"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_x0000_s3477" type="#_x0000_t16" style="position:absolute;left:6857;top:9917;width:237;height:183" wrapcoords="1350 -1800 -1350 3600 -1350 19800 20250 19800 21600 19800 22950 -1800 1350 -1800" fillcolor="#f90"/>
            <v:shape id="_x0000_s3478" type="#_x0000_t16" style="position:absolute;left:6857;top:9737;width:237;height:183" fillcolor="#f90"/>
            <v:shape id="_x0000_s3479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   </w:t>
      </w:r>
      <w:r w:rsidRPr="003270E4">
        <w:rPr>
          <w:rFonts w:ascii="Cambria Math" w:hAnsi="Cambria Math" w:cs="Arial"/>
          <w:color w:val="FF0000"/>
          <w:sz w:val="24"/>
          <w:szCs w:val="24"/>
        </w:rPr>
        <w:tab/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28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29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30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72" style="width:7.8pt;height:27.15pt;mso-position-horizontal-relative:char;mso-position-vertical-relative:line" coordorigin="6857,9737" coordsize="237,543">
            <v:shape id="_x0000_s3473" type="#_x0000_t16" style="position:absolute;left:6857;top:9917;width:237;height:183" wrapcoords="1350 -1800 -1350 3600 -1350 19800 20250 19800 21600 19800 22950 -1800 1350 -1800" fillcolor="#f90"/>
            <v:shape id="_x0000_s3474" type="#_x0000_t16" style="position:absolute;left:6857;top:9737;width:237;height:183" fillcolor="#f90"/>
            <v:shape id="_x0000_s3475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68" style="width:7.8pt;height:27.15pt;mso-position-horizontal-relative:char;mso-position-vertical-relative:line" coordorigin="6857,9737" coordsize="237,543">
            <v:shape id="_x0000_s3469" type="#_x0000_t16" style="position:absolute;left:6857;top:9917;width:237;height:183" wrapcoords="1350 -1800 -1350 3600 -1350 19800 20250 19800 21600 19800 22950 -1800 1350 -1800" fillcolor="#f90"/>
            <v:shape id="_x0000_s3470" type="#_x0000_t16" style="position:absolute;left:6857;top:9737;width:237;height:183" fillcolor="#f90"/>
            <v:shape id="_x0000_s3471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        </w:t>
      </w:r>
      <w:r w:rsidRPr="003270E4">
        <w:rPr>
          <w:rFonts w:ascii="Cambria Math" w:hAnsi="Cambria Math" w:cs="Arial"/>
          <w:color w:val="FF0000"/>
          <w:sz w:val="24"/>
          <w:szCs w:val="24"/>
        </w:rPr>
        <w:tab/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131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132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133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64" style="width:7.8pt;height:27.15pt;mso-position-horizontal-relative:char;mso-position-vertical-relative:line" coordorigin="6857,9737" coordsize="237,543">
            <v:shape id="_x0000_s3465" type="#_x0000_t16" style="position:absolute;left:6857;top:9917;width:237;height:183" wrapcoords="1350 -1800 -1350 3600 -1350 19800 20250 19800 21600 19800 22950 -1800 1350 -1800" fillcolor="#f90"/>
            <v:shape id="_x0000_s3466" type="#_x0000_t16" style="position:absolute;left:6857;top:9737;width:237;height:183" fillcolor="#f90"/>
            <v:shape id="_x0000_s3467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60" style="width:7.8pt;height:27.15pt;mso-position-horizontal-relative:char;mso-position-vertical-relative:line" coordorigin="6857,9737" coordsize="237,543">
            <v:shape id="_x0000_s3461" type="#_x0000_t16" style="position:absolute;left:6857;top:9917;width:237;height:183" wrapcoords="1350 -1800 -1350 3600 -1350 19800 20250 19800 21600 19800 22950 -1800 1350 -1800" fillcolor="#f90"/>
            <v:shape id="_x0000_s3462" type="#_x0000_t16" style="position:absolute;left:6857;top:9737;width:237;height:183" fillcolor="#f90"/>
            <v:shape id="_x0000_s3463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56" style="width:7.8pt;height:27.15pt;mso-position-horizontal-relative:char;mso-position-vertical-relative:line" coordorigin="6857,9737" coordsize="237,543">
            <v:shape id="_x0000_s3457" type="#_x0000_t16" style="position:absolute;left:6857;top:9917;width:237;height:183" wrapcoords="1350 -1800 -1350 3600 -1350 19800 20250 19800 21600 19800 22950 -1800 1350 -1800" fillcolor="#f90"/>
            <v:shape id="_x0000_s3458" type="#_x0000_t16" style="position:absolute;left:6857;top:9737;width:237;height:183" fillcolor="#f90"/>
            <v:shape id="_x0000_s3459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  <w:r w:rsidRPr="003270E4">
        <w:rPr>
          <w:rFonts w:ascii="Cambria Math" w:hAnsi="Cambria Math" w:cs="Arial"/>
          <w:color w:val="FF0000"/>
          <w:sz w:val="24"/>
          <w:szCs w:val="24"/>
        </w:rPr>
        <w:t>_________               ________                                 ________</w:t>
      </w:r>
    </w:p>
    <w:p w:rsidR="00682D70" w:rsidRPr="003270E4" w:rsidRDefault="00682D70" w:rsidP="00682D70">
      <w:pPr>
        <w:pStyle w:val="AralkYok"/>
        <w:rPr>
          <w:rFonts w:ascii="Cambria Math" w:hAnsi="Cambria Math"/>
          <w:color w:val="FF0000"/>
          <w:sz w:val="24"/>
        </w:rPr>
      </w:pPr>
    </w:p>
    <w:p w:rsidR="00682D70" w:rsidRPr="003270E4" w:rsidRDefault="00DF74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  <w:r>
        <w:rPr>
          <w:rFonts w:ascii="Cambria Math" w:hAnsi="Cambria Math"/>
          <w:noProof/>
          <w:color w:val="FF0000"/>
          <w:sz w:val="24"/>
        </w:rPr>
        <w:pict>
          <v:group id="_x0000_s3480" style="position:absolute;margin-left:122.2pt;margin-top:17.55pt;width:7.8pt;height:27.15pt;z-index:-251651072" coordorigin="3164,3201" coordsize="156,543">
            <v:shape id="_x0000_s3481" type="#_x0000_t16" style="position:absolute;left:3164;top:3381;width:156;height:183" wrapcoords="1350 -1800 -1350 3600 -1350 19800 20250 19800 21600 19800 22950 -1800 1350 -1800" fillcolor="#f90"/>
            <v:shape id="_x0000_s3482" type="#_x0000_t16" style="position:absolute;left:3164;top:3201;width:156;height:183" fillcolor="#f90"/>
            <v:shape id="_x0000_s3483" type="#_x0000_t16" style="position:absolute;left:3164;top:3561;width:156;height:183" wrapcoords="1350 -1800 -1350 3600 -1350 19800 20250 19800 21600 19800 22950 -1800 1350 -1800" fillcolor="#f90"/>
          </v:group>
        </w:pict>
      </w:r>
      <w:r>
        <w:rPr>
          <w:rFonts w:ascii="Cambria Math" w:hAnsi="Cambria Math"/>
          <w:noProof/>
          <w:color w:val="FF0000"/>
          <w:sz w:val="24"/>
        </w:rPr>
        <w:pict>
          <v:shape id="_x0000_s3484" type="#_x0000_t16" style="position:absolute;margin-left:121.45pt;margin-top:8.4pt;width:7.8pt;height:9.15pt;z-index:-251650048" wrapcoords="1350 -1800 -1350 3600 -1350 19800 20250 19800 21600 19800 22950 -1800 1350 -1800" fillcolor="#f90"/>
        </w:pict>
      </w:r>
      <w:r w:rsidR="00682D70"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3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 w:cs="Arial"/>
          <w:color w:val="FF0000"/>
          <w:sz w:val="24"/>
          <w:szCs w:val="24"/>
        </w:rPr>
      </w:r>
      <w:r>
        <w:rPr>
          <w:rFonts w:ascii="Cambria Math" w:hAnsi="Cambria Math" w:cs="Arial"/>
          <w:color w:val="FF0000"/>
          <w:sz w:val="24"/>
          <w:szCs w:val="24"/>
        </w:rPr>
        <w:pict>
          <v:group id="_x0000_s3452" style="width:7.8pt;height:27.15pt;mso-position-horizontal-relative:char;mso-position-vertical-relative:line" coordorigin="6857,9737" coordsize="237,543">
            <v:shape id="_x0000_s3453" type="#_x0000_t16" style="position:absolute;left:6857;top:9917;width:237;height:183" wrapcoords="1350 -1800 -1350 3600 -1350 19800 20250 19800 21600 19800 22950 -1800 1350 -1800" fillcolor="#f90"/>
            <v:shape id="_x0000_s3454" type="#_x0000_t16" style="position:absolute;left:6857;top:9737;width:237;height:183" fillcolor="#f90"/>
            <v:shape id="_x0000_s3455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>
        <w:rPr>
          <w:rFonts w:ascii="Cambria Math" w:hAnsi="Cambria Math" w:cs="Arial"/>
          <w:color w:val="FF0000"/>
          <w:sz w:val="24"/>
          <w:szCs w:val="24"/>
        </w:rPr>
      </w:r>
      <w:r>
        <w:rPr>
          <w:rFonts w:ascii="Cambria Math" w:hAnsi="Cambria Math" w:cs="Arial"/>
          <w:color w:val="FF0000"/>
          <w:sz w:val="24"/>
          <w:szCs w:val="24"/>
        </w:rPr>
        <w:pict>
          <v:group id="_x0000_s3448" style="width:7.8pt;height:27.15pt;mso-position-horizontal-relative:char;mso-position-vertical-relative:line" coordorigin="6857,9737" coordsize="237,543">
            <v:shape id="_x0000_s3449" type="#_x0000_t16" style="position:absolute;left:6857;top:9917;width:237;height:183" wrapcoords="1350 -1800 -1350 3600 -1350 19800 20250 19800 21600 19800 22950 -1800 1350 -1800" fillcolor="#f90"/>
            <v:shape id="_x0000_s3450" type="#_x0000_t16" style="position:absolute;left:6857;top:9737;width:237;height:183" fillcolor="#f90"/>
            <v:shape id="_x0000_s3451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="00682D70" w:rsidRPr="003270E4">
        <w:rPr>
          <w:rFonts w:ascii="Cambria Math" w:hAnsi="Cambria Math" w:cs="Arial"/>
          <w:color w:val="FF0000"/>
          <w:sz w:val="24"/>
          <w:szCs w:val="24"/>
        </w:rPr>
        <w:t xml:space="preserve">   </w:t>
      </w:r>
      <w:r w:rsidR="00682D70" w:rsidRPr="003270E4">
        <w:rPr>
          <w:rFonts w:ascii="Cambria Math" w:hAnsi="Cambria Math" w:cs="Arial"/>
          <w:color w:val="FF0000"/>
          <w:sz w:val="24"/>
          <w:szCs w:val="24"/>
        </w:rPr>
        <w:tab/>
      </w:r>
      <w:r w:rsidR="00682D70" w:rsidRPr="003270E4">
        <w:rPr>
          <w:noProof/>
          <w:color w:val="FF0000"/>
        </w:rPr>
        <w:drawing>
          <wp:inline distT="0" distB="0" distL="0" distR="0">
            <wp:extent cx="158750" cy="574094"/>
            <wp:effectExtent l="19050" t="0" r="0" b="0"/>
            <wp:docPr id="5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noProof/>
          <w:color w:val="FF0000"/>
        </w:rPr>
        <w:drawing>
          <wp:inline distT="0" distB="0" distL="0" distR="0">
            <wp:extent cx="158750" cy="574094"/>
            <wp:effectExtent l="19050" t="0" r="0" b="0"/>
            <wp:docPr id="6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color w:val="FF0000"/>
        </w:rPr>
        <w:t xml:space="preserve">  </w:t>
      </w:r>
      <w:r>
        <w:rPr>
          <w:color w:val="FF0000"/>
        </w:rPr>
      </w:r>
      <w:r>
        <w:rPr>
          <w:color w:val="FF0000"/>
        </w:rPr>
        <w:pict>
          <v:group id="_x0000_s3443" style="width:7.15pt;height:28.6pt;mso-position-horizontal-relative:char;mso-position-vertical-relative:line" coordorigin="1560,4941" coordsize="143,572">
            <v:shape id="_x0000_s3444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45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46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47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="00682D70" w:rsidRPr="003270E4">
        <w:rPr>
          <w:color w:val="FF0000"/>
        </w:rPr>
        <w:t xml:space="preserve">  </w:t>
      </w:r>
      <w:r w:rsidR="00682D70" w:rsidRPr="003270E4">
        <w:rPr>
          <w:color w:val="FF0000"/>
        </w:rPr>
        <w:tab/>
      </w:r>
      <w:r w:rsidR="00682D70" w:rsidRPr="003270E4">
        <w:rPr>
          <w:color w:val="FF0000"/>
        </w:rPr>
        <w:tab/>
      </w:r>
      <w:r w:rsidR="00682D70" w:rsidRPr="003270E4">
        <w:rPr>
          <w:noProof/>
          <w:color w:val="FF0000"/>
        </w:rPr>
        <w:drawing>
          <wp:inline distT="0" distB="0" distL="0" distR="0">
            <wp:extent cx="158750" cy="574094"/>
            <wp:effectExtent l="19050" t="0" r="0" b="0"/>
            <wp:docPr id="10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7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8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58750" cy="574094"/>
            <wp:effectExtent l="19050" t="0" r="0" b="0"/>
            <wp:docPr id="9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1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 Math" w:hAnsi="Cambria Math" w:cs="Arial"/>
          <w:color w:val="FF0000"/>
          <w:sz w:val="24"/>
          <w:szCs w:val="24"/>
        </w:rPr>
      </w:r>
      <w:r>
        <w:rPr>
          <w:rFonts w:ascii="Cambria Math" w:hAnsi="Cambria Math" w:cs="Arial"/>
          <w:color w:val="FF0000"/>
          <w:sz w:val="24"/>
          <w:szCs w:val="24"/>
        </w:rPr>
        <w:pict>
          <v:group id="_x0000_s3439" style="width:7.8pt;height:27.15pt;mso-position-horizontal-relative:char;mso-position-vertical-relative:line" coordorigin="6857,9737" coordsize="237,543">
            <v:shape id="_x0000_s3440" type="#_x0000_t16" style="position:absolute;left:6857;top:9917;width:237;height:183" wrapcoords="1350 -1800 -1350 3600 -1350 19800 20250 19800 21600 19800 22950 -1800 1350 -1800" fillcolor="#f90"/>
            <v:shape id="_x0000_s3441" type="#_x0000_t16" style="position:absolute;left:6857;top:9737;width:237;height:183" fillcolor="#f90"/>
            <v:shape id="_x0000_s3442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_________             _________                    ________                                 </w:t>
      </w:r>
    </w:p>
    <w:p w:rsidR="00682D70" w:rsidRPr="003270E4" w:rsidRDefault="00682D70" w:rsidP="00682D70">
      <w:pPr>
        <w:pStyle w:val="AralkYok"/>
        <w:rPr>
          <w:color w:val="FF0000"/>
        </w:rPr>
      </w:pPr>
      <w:r w:rsidRPr="003270E4">
        <w:rPr>
          <w:color w:val="FF0000"/>
        </w:rPr>
        <w:t xml:space="preserve"> </w:t>
      </w:r>
    </w:p>
    <w:p w:rsidR="00682D70" w:rsidRPr="003270E4" w:rsidRDefault="00682D70" w:rsidP="00682D70">
      <w:pPr>
        <w:pStyle w:val="AralkYok"/>
        <w:rPr>
          <w:rFonts w:ascii="Cambria Math" w:hAnsi="Cambria Math"/>
          <w:color w:val="FF0000"/>
          <w:sz w:val="24"/>
        </w:rPr>
      </w:pP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1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2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3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34" style="width:7.15pt;height:28.6pt;mso-position-horizontal-relative:char;mso-position-vertical-relative:line" coordorigin="1560,4941" coordsize="143,572">
            <v:shape id="_x0000_s3435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36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37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38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 </w:t>
      </w:r>
      <w:r w:rsidRPr="003270E4">
        <w:rPr>
          <w:rFonts w:ascii="Cambria Math" w:hAnsi="Cambria Math" w:cs="Arial"/>
          <w:color w:val="FF0000"/>
          <w:sz w:val="24"/>
          <w:szCs w:val="24"/>
        </w:rPr>
        <w:tab/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7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4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5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6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29" style="width:7.15pt;height:28.6pt;mso-position-horizontal-relative:char;mso-position-vertical-relative:line" coordorigin="1560,4941" coordsize="143,572">
            <v:shape id="_x0000_s3430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31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32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33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 </w:t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24" style="width:7.15pt;height:28.6pt;mso-position-horizontal-relative:char;mso-position-vertical-relative:line" coordorigin="1560,4941" coordsize="143,572">
            <v:shape id="_x0000_s3425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26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27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28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Pr="003270E4">
        <w:rPr>
          <w:rFonts w:ascii="Cambria Math" w:hAnsi="Cambria Math" w:cs="Arial"/>
          <w:color w:val="FF0000"/>
          <w:sz w:val="24"/>
          <w:szCs w:val="24"/>
        </w:rPr>
        <w:tab/>
      </w:r>
      <w:r w:rsidRPr="003270E4">
        <w:rPr>
          <w:rFonts w:ascii="Cambria Math" w:hAnsi="Cambria Math" w:cs="Arial"/>
          <w:noProof/>
          <w:color w:val="FF0000"/>
          <w:sz w:val="24"/>
          <w:szCs w:val="24"/>
        </w:rPr>
        <w:drawing>
          <wp:inline distT="0" distB="0" distL="0" distR="0">
            <wp:extent cx="146050" cy="574094"/>
            <wp:effectExtent l="19050" t="0" r="6350" b="0"/>
            <wp:docPr id="18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19" style="width:7.15pt;height:28.6pt;mso-position-horizontal-relative:char;mso-position-vertical-relative:line" coordorigin="1560,4941" coordsize="143,572">
            <v:shape id="_x0000_s3420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21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22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23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="00DF7470">
        <w:rPr>
          <w:rFonts w:ascii="Cambria Math" w:hAnsi="Cambria Math" w:cs="Arial"/>
          <w:color w:val="FF0000"/>
          <w:sz w:val="24"/>
          <w:szCs w:val="24"/>
        </w:rPr>
      </w:r>
      <w:r w:rsidR="00DF7470">
        <w:rPr>
          <w:rFonts w:ascii="Cambria Math" w:hAnsi="Cambria Math" w:cs="Arial"/>
          <w:color w:val="FF0000"/>
          <w:sz w:val="24"/>
          <w:szCs w:val="24"/>
        </w:rPr>
        <w:pict>
          <v:group id="_x0000_s3415" style="width:7.8pt;height:27.15pt;mso-position-horizontal-relative:char;mso-position-vertical-relative:line" coordorigin="6857,9737" coordsize="237,543">
            <v:shape id="_x0000_s3416" type="#_x0000_t16" style="position:absolute;left:6857;top:9917;width:237;height:183" wrapcoords="1350 -1800 -1350 3600 -1350 19800 20250 19800 21600 19800 22950 -1800 1350 -1800" fillcolor="#f90"/>
            <v:shape id="_x0000_s3417" type="#_x0000_t16" style="position:absolute;left:6857;top:9737;width:237;height:183" fillcolor="#f90"/>
            <v:shape id="_x0000_s3418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_________             _________                    ________                                 </w:t>
      </w:r>
    </w:p>
    <w:p w:rsidR="00682D70" w:rsidRPr="003270E4" w:rsidRDefault="00682D70" w:rsidP="00682D70">
      <w:pPr>
        <w:pStyle w:val="AralkYok"/>
        <w:rPr>
          <w:rFonts w:ascii="Cambria Math" w:hAnsi="Cambria Math"/>
          <w:color w:val="FF0000"/>
          <w:sz w:val="24"/>
        </w:rPr>
      </w:pPr>
    </w:p>
    <w:p w:rsidR="00682D70" w:rsidRPr="003270E4" w:rsidRDefault="00DF7470" w:rsidP="00682D70">
      <w:pPr>
        <w:pStyle w:val="AralkYok"/>
        <w:rPr>
          <w:color w:val="FF0000"/>
        </w:rPr>
      </w:pPr>
      <w:r>
        <w:rPr>
          <w:rFonts w:cs="Arial"/>
          <w:noProof/>
          <w:color w:val="FF0000"/>
          <w:szCs w:val="24"/>
        </w:rPr>
        <w:pict>
          <v:shape id="_x0000_s3485" type="#_x0000_t16" style="position:absolute;margin-left:218.25pt;margin-top:8.45pt;width:7.15pt;height:7.15pt;z-index:-251649024" fillcolor="#938953 [1614]" strokecolor="black [3213]" strokeweight="1pt">
            <v:fill color2="#f2dbdb [661]"/>
            <v:shadow type="perspective" color="#622423 [1605]" opacity=".5" offset="1pt" offset2="-3pt"/>
          </v:shape>
        </w:pict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19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21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FF0000"/>
          <w:szCs w:val="24"/>
        </w:rPr>
      </w:r>
      <w:r>
        <w:rPr>
          <w:rFonts w:cs="Arial"/>
          <w:color w:val="FF0000"/>
          <w:szCs w:val="24"/>
        </w:rPr>
        <w:pict>
          <v:group id="_x0000_s3410" style="width:7.15pt;height:28.6pt;mso-position-horizontal-relative:char;mso-position-vertical-relative:line" coordorigin="1560,4941" coordsize="143,572">
            <v:shape id="_x0000_s3411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12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13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14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="00682D70" w:rsidRPr="003270E4">
        <w:rPr>
          <w:rFonts w:cs="Arial"/>
          <w:color w:val="FF0000"/>
          <w:szCs w:val="24"/>
        </w:rPr>
        <w:t xml:space="preserve"> </w:t>
      </w:r>
      <w:r>
        <w:rPr>
          <w:rFonts w:cs="Arial"/>
          <w:color w:val="FF0000"/>
          <w:szCs w:val="24"/>
        </w:rPr>
      </w:r>
      <w:r>
        <w:rPr>
          <w:rFonts w:cs="Arial"/>
          <w:color w:val="FF0000"/>
          <w:szCs w:val="24"/>
        </w:rPr>
        <w:pict>
          <v:group id="_x0000_s3405" style="width:7.15pt;height:28.6pt;mso-position-horizontal-relative:char;mso-position-vertical-relative:line" coordorigin="1560,4941" coordsize="143,572">
            <v:shape id="_x0000_s3406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07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08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09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 w:rsidR="00682D70" w:rsidRPr="003270E4">
        <w:rPr>
          <w:rFonts w:cs="Arial"/>
          <w:color w:val="FF0000"/>
          <w:szCs w:val="24"/>
        </w:rPr>
        <w:tab/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22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25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31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130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134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FF0000"/>
          <w:szCs w:val="24"/>
        </w:rPr>
      </w:r>
      <w:r>
        <w:rPr>
          <w:rFonts w:cs="Arial"/>
          <w:color w:val="FF0000"/>
          <w:szCs w:val="24"/>
        </w:rPr>
        <w:pict>
          <v:group id="_x0000_s3400" style="width:7.15pt;height:28.6pt;mso-position-horizontal-relative:char;mso-position-vertical-relative:line" coordorigin="1560,4941" coordsize="143,572">
            <v:shape id="_x0000_s3401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02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03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404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>
        <w:rPr>
          <w:rFonts w:cs="Arial"/>
          <w:color w:val="FF0000"/>
          <w:szCs w:val="24"/>
        </w:rPr>
      </w:r>
      <w:r>
        <w:rPr>
          <w:rFonts w:cs="Arial"/>
          <w:color w:val="FF0000"/>
          <w:szCs w:val="24"/>
        </w:rPr>
        <w:pict>
          <v:group id="_x0000_s3396" style="width:7.8pt;height:27.15pt;mso-position-horizontal-relative:char;mso-position-vertical-relative:line" coordorigin="6857,9737" coordsize="237,543">
            <v:shape id="_x0000_s3397" type="#_x0000_t16" style="position:absolute;left:6857;top:9917;width:237;height:183" wrapcoords="1350 -1800 -1350 3600 -1350 19800 20250 19800 21600 19800 22950 -1800 1350 -1800" fillcolor="#f90"/>
            <v:shape id="_x0000_s3398" type="#_x0000_t16" style="position:absolute;left:6857;top:9737;width:237;height:183" fillcolor="#f90"/>
            <v:shape id="_x0000_s3399" type="#_x0000_t16" style="position:absolute;left:6857;top:10097;width:237;height:183" wrapcoords="1350 -1800 -1350 3600 -1350 19800 20250 19800 21600 19800 22950 -1800 1350 -1800" fillcolor="#f90"/>
            <w10:wrap type="none"/>
            <w10:anchorlock/>
          </v:group>
        </w:pict>
      </w:r>
      <w:r w:rsidR="00682D70" w:rsidRPr="003270E4">
        <w:rPr>
          <w:rFonts w:cs="Arial"/>
          <w:color w:val="FF0000"/>
          <w:szCs w:val="24"/>
        </w:rPr>
        <w:t xml:space="preserve"> </w:t>
      </w:r>
      <w:r w:rsidR="00682D70" w:rsidRPr="003270E4">
        <w:rPr>
          <w:rFonts w:cs="Arial"/>
          <w:color w:val="FF0000"/>
          <w:szCs w:val="24"/>
        </w:rPr>
        <w:tab/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129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135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D70" w:rsidRPr="003270E4">
        <w:rPr>
          <w:rFonts w:cs="Arial"/>
          <w:noProof/>
          <w:color w:val="FF0000"/>
          <w:szCs w:val="24"/>
        </w:rPr>
        <w:drawing>
          <wp:inline distT="0" distB="0" distL="0" distR="0">
            <wp:extent cx="146050" cy="574094"/>
            <wp:effectExtent l="19050" t="0" r="6350" b="0"/>
            <wp:docPr id="136" name="Resim 154" descr="q49465-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q49465-b0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l="14970" t="5856" r="79022" b="3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" cy="5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FF0000"/>
          <w:szCs w:val="24"/>
        </w:rPr>
      </w:r>
      <w:r>
        <w:rPr>
          <w:rFonts w:cs="Arial"/>
          <w:color w:val="FF0000"/>
          <w:szCs w:val="24"/>
        </w:rPr>
        <w:pict>
          <v:group id="_x0000_s3391" style="width:7.15pt;height:28.6pt;mso-position-horizontal-relative:char;mso-position-vertical-relative:line" coordorigin="1560,4941" coordsize="143,572">
            <v:shape id="_x0000_s3392" type="#_x0000_t16" style="position:absolute;left:1560;top:5370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393" type="#_x0000_t16" style="position:absolute;left:1560;top:5084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394" type="#_x0000_t16" style="position:absolute;left:1560;top:5227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v:shape id="_x0000_s3395" type="#_x0000_t16" style="position:absolute;left:1560;top:4941;width:143;height:143" fillcolor="#938953 [1614]" strokecolor="black [3213]" strokeweight="1pt">
              <v:fill color2="#f2dbdb [661]"/>
              <v:shadow type="perspective" color="#622423 [1605]" opacity=".5" offset="1pt" offset2="-3pt"/>
            </v:shape>
            <w10:wrap type="none"/>
            <w10:anchorlock/>
          </v:group>
        </w:pict>
      </w:r>
      <w:r>
        <w:rPr>
          <w:color w:val="FF0000"/>
        </w:rPr>
      </w:r>
      <w:r>
        <w:rPr>
          <w:color w:val="FF0000"/>
        </w:rPr>
        <w:pict>
          <v:shape id="_x0000_s4518" type="#_x0000_t16" style="width:7.15pt;height:7.15pt;mso-left-percent:-10001;mso-top-percent:-10001;mso-position-horizontal:absolute;mso-position-horizontal-relative:char;mso-position-vertical:absolute;mso-position-vertical-relative:line;mso-left-percent:-10001;mso-top-percent:-10001" fillcolor="#938953 [1614]" strokecolor="black [3213]" strokeweight="1pt">
            <v:fill color2="#f2dbdb [661]"/>
            <v:shadow type="perspective" color="#622423 [1605]" opacity=".5" offset="1pt" offset2="-3pt"/>
            <w10:wrap type="none"/>
            <w10:anchorlock/>
          </v:shape>
        </w:pict>
      </w:r>
    </w:p>
    <w:p w:rsidR="00682D70" w:rsidRPr="003270E4" w:rsidRDefault="00682D70" w:rsidP="00682D70">
      <w:pPr>
        <w:pStyle w:val="AralkYok"/>
        <w:rPr>
          <w:rFonts w:ascii="Cambria Math" w:hAnsi="Cambria Math" w:cs="Arial"/>
          <w:color w:val="FF0000"/>
          <w:sz w:val="24"/>
          <w:szCs w:val="24"/>
        </w:rPr>
      </w:pPr>
      <w:r w:rsidRPr="003270E4">
        <w:rPr>
          <w:rFonts w:ascii="Cambria Math" w:hAnsi="Cambria Math" w:cs="Arial"/>
          <w:color w:val="FF0000"/>
          <w:sz w:val="24"/>
          <w:szCs w:val="24"/>
        </w:rPr>
        <w:t xml:space="preserve">_________             _________                    ________                                 </w:t>
      </w:r>
    </w:p>
    <w:p w:rsidR="00682D70" w:rsidRDefault="00682D70" w:rsidP="00AA72D1">
      <w:pPr>
        <w:pStyle w:val="AralkYok"/>
        <w:rPr>
          <w:rFonts w:ascii="Cambria Math" w:hAnsi="Cambria Math"/>
          <w:sz w:val="28"/>
        </w:rPr>
      </w:pPr>
    </w:p>
    <w:p w:rsidR="00682D70" w:rsidRDefault="00682D70" w:rsidP="00AA72D1">
      <w:pPr>
        <w:pStyle w:val="AralkYok"/>
        <w:rPr>
          <w:rFonts w:ascii="Cambria Math" w:hAnsi="Cambria Math"/>
          <w:sz w:val="28"/>
        </w:rPr>
      </w:pPr>
    </w:p>
    <w:p w:rsidR="00682D70" w:rsidRDefault="00682D70" w:rsidP="00682D70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682D70">
        <w:rPr>
          <w:rFonts w:ascii="Cambria Math" w:hAnsi="Cambria Math"/>
          <w:sz w:val="28"/>
        </w:rPr>
        <w:t>Verilen sayıya göre tabloyu tamamlayalım.</w:t>
      </w:r>
    </w:p>
    <w:p w:rsidR="00682D70" w:rsidRPr="00682D70" w:rsidRDefault="00682D70" w:rsidP="00682D70">
      <w:pPr>
        <w:pStyle w:val="AralkYok"/>
        <w:rPr>
          <w:rFonts w:ascii="Cambria Math" w:hAnsi="Cambria Math"/>
          <w:sz w:val="28"/>
        </w:rPr>
      </w:pPr>
    </w:p>
    <w:p w:rsidR="00682D70" w:rsidRPr="00486CC1" w:rsidRDefault="00DF7470" w:rsidP="00682D70">
      <w:pPr>
        <w:pStyle w:val="AralkYok"/>
        <w:rPr>
          <w:color w:val="FF0000"/>
        </w:rPr>
      </w:pPr>
      <w:r>
        <w:rPr>
          <w:color w:val="FF0000"/>
        </w:rPr>
      </w:r>
      <w:r>
        <w:rPr>
          <w:color w:val="FF0000"/>
        </w:rPr>
        <w:pict>
          <v:group id="_x0000_s3563" style="width:72.25pt;height:60.5pt;mso-position-horizontal-relative:char;mso-position-vertical-relative:line" coordorigin="6124,1074" coordsize="1710,1421">
            <v:rect id="_x0000_s3564" style="position:absolute;left:6124;top:1074;width:651;height:259" fillcolor="#d6e3bc [1302]" strokecolor="#7030a0">
              <v:textbox style="mso-next-textbox:#_x0000_s3564" inset="0,0,0,0">
                <w:txbxContent>
                  <w:p w:rsidR="00FE33A2" w:rsidRPr="001B1019" w:rsidRDefault="00FE33A2" w:rsidP="00682D70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</w:txbxContent>
              </v:textbox>
            </v:rect>
            <v:rect id="_x0000_s3565" style="position:absolute;left:7355;top:1333;width:466;height:326" filled="f" fillcolor="#d6e3bc [1302]" strokecolor="#7030a0">
              <v:textbox style="mso-next-textbox:#_x0000_s3565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ect>
            <v:rect id="_x0000_s3566" style="position:absolute;left:6594;top:1659;width:761;height:418" filled="f" fillcolor="#d6e3bc [1302]" strokecolor="#7030a0">
              <v:textbox style="mso-next-textbox:#_x0000_s3566" inset="0,0,0,0">
                <w:txbxContent>
                  <w:p w:rsidR="00FE33A2" w:rsidRPr="00CF7625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 w:rsidRPr="00CF7625">
                      <w:rPr>
                        <w:rFonts w:ascii="Cambria Math" w:hAnsi="Cambria Math"/>
                        <w:sz w:val="28"/>
                      </w:rPr>
                      <w:t>34</w:t>
                    </w:r>
                  </w:p>
                </w:txbxContent>
              </v:textbox>
            </v:rect>
            <v:rect id="_x0000_s3567" style="position:absolute;left:6128;top:1333;width:466;height:326" filled="f" fillcolor="#d6e3bc [1302]" strokecolor="#7030a0">
              <v:textbox style="mso-next-textbox:#_x0000_s3567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ect>
            <v:rect id="_x0000_s3568" style="position:absolute;left:7170;top:1074;width:651;height:259" fillcolor="#d6e3bc [1302]" strokecolor="#7030a0">
              <v:textbox style="mso-next-textbox:#_x0000_s3568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</w:txbxContent>
              </v:textbox>
            </v:rect>
            <v:rect id="_x0000_s3569" style="position:absolute;left:6137;top:2077;width:1697;height:418" filled="f" fillcolor="#d6e3bc [1302]" strokecolor="#7030a0">
              <v:textbox style="mso-next-textbox:#_x0000_s3569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  <w:r>
                      <w:rPr>
                        <w:rFonts w:ascii="Hand writing Mutlu" w:hAnsi="Hand writing Mutlu"/>
                        <w:sz w:val="28"/>
                      </w:rPr>
                      <w:t>Otuz dört</w:t>
                    </w:r>
                  </w:p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56" style="width:72.25pt;height:60.5pt;mso-position-horizontal-relative:char;mso-position-vertical-relative:line" coordorigin="6124,1074" coordsize="1710,1421">
            <v:rect id="_x0000_s3557" style="position:absolute;left:6124;top:1074;width:651;height:259" fillcolor="#d6e3bc [1302]" strokecolor="#7030a0">
              <v:textbox style="mso-next-textbox:#_x0000_s3557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1B1019">
                    <w:pPr>
                      <w:pStyle w:val="AralkYok"/>
                    </w:pPr>
                    <w:r>
                      <w:t xml:space="preserve">k </w:t>
                    </w:r>
                  </w:p>
                </w:txbxContent>
              </v:textbox>
            </v:rect>
            <v:rect id="_x0000_s3558" style="position:absolute;left:7355;top:1333;width:466;height:326" filled="f" fillcolor="#d6e3bc [1302]" strokecolor="#7030a0">
              <v:textbox style="mso-next-textbox:#_x0000_s3558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rect>
            <v:rect id="_x0000_s3559" style="position:absolute;left:6594;top:1659;width:761;height:418" filled="f" fillcolor="#d6e3bc [1302]" strokecolor="#7030a0">
              <v:textbox style="mso-next-textbox:#_x0000_s3559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60" style="position:absolute;left:6128;top:1333;width:466;height:326" filled="f" fillcolor="#d6e3bc [1302]" strokecolor="#7030a0">
              <v:textbox style="mso-next-textbox:#_x0000_s3560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</w:t>
                    </w:r>
                  </w:p>
                </w:txbxContent>
              </v:textbox>
            </v:rect>
            <v:rect id="_x0000_s3561" style="position:absolute;left:7170;top:1074;width:651;height:259" fillcolor="#d6e3bc [1302]" strokecolor="#7030a0">
              <v:textbox style="mso-next-textbox:#_x0000_s3561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 </w:t>
                    </w:r>
                  </w:p>
                </w:txbxContent>
              </v:textbox>
            </v:rect>
            <v:rect id="_x0000_s3562" style="position:absolute;left:6137;top:2077;width:1697;height:418" filled="f" fillcolor="#d6e3bc [1302]" strokecolor="#7030a0">
              <v:textbox style="mso-next-textbox:#_x0000_s3562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49" style="width:72.25pt;height:60.5pt;mso-position-horizontal-relative:char;mso-position-vertical-relative:line" coordorigin="6124,1074" coordsize="1710,1421">
            <v:rect id="_x0000_s3550" style="position:absolute;left:6124;top:1074;width:651;height:259" fillcolor="#d6e3bc [1302]" strokecolor="#7030a0">
              <v:textbox style="mso-next-textbox:#_x0000_s3550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uk </w:t>
                    </w:r>
                  </w:p>
                </w:txbxContent>
              </v:textbox>
            </v:rect>
            <v:rect id="_x0000_s3551" style="position:absolute;left:7355;top:1333;width:466;height:326" filled="f" fillcolor="#d6e3bc [1302]" strokecolor="#7030a0">
              <v:textbox style="mso-next-textbox:#_x0000_s3551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rect>
            <v:rect id="_x0000_s3552" style="position:absolute;left:6594;top:1659;width:761;height:418" filled="f" fillcolor="#d6e3bc [1302]" strokecolor="#7030a0">
              <v:textbox style="mso-next-textbox:#_x0000_s3552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53" style="position:absolute;left:6128;top:1333;width:466;height:326" filled="f" fillcolor="#d6e3bc [1302]" strokecolor="#7030a0">
              <v:textbox style="mso-next-textbox:#_x0000_s3553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</w:t>
                    </w:r>
                  </w:p>
                </w:txbxContent>
              </v:textbox>
            </v:rect>
            <v:rect id="_x0000_s3554" style="position:absolute;left:7170;top:1074;width:651;height:259" fillcolor="#d6e3bc [1302]" strokecolor="#7030a0">
              <v:textbox style="mso-next-textbox:#_x0000_s3554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 </w:t>
                    </w:r>
                  </w:p>
                </w:txbxContent>
              </v:textbox>
            </v:rect>
            <v:rect id="_x0000_s3555" style="position:absolute;left:6137;top:2077;width:1697;height:418" filled="f" fillcolor="#d6e3bc [1302]" strokecolor="#7030a0">
              <v:textbox style="mso-next-textbox:#_x0000_s3555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</w:p>
    <w:p w:rsidR="00682D70" w:rsidRPr="00486CC1" w:rsidRDefault="00682D70" w:rsidP="00682D70">
      <w:pPr>
        <w:pStyle w:val="AralkYok"/>
        <w:rPr>
          <w:color w:val="FF0000"/>
        </w:rPr>
      </w:pPr>
    </w:p>
    <w:p w:rsidR="00682D70" w:rsidRPr="00486CC1" w:rsidRDefault="00DF7470" w:rsidP="00682D70">
      <w:pPr>
        <w:pStyle w:val="AralkYok"/>
        <w:rPr>
          <w:color w:val="FF0000"/>
        </w:rPr>
      </w:pPr>
      <w:r>
        <w:rPr>
          <w:color w:val="FF0000"/>
        </w:rPr>
      </w:r>
      <w:r>
        <w:rPr>
          <w:color w:val="FF0000"/>
        </w:rPr>
        <w:pict>
          <v:group id="_x0000_s3542" style="width:72.25pt;height:60.5pt;mso-position-horizontal-relative:char;mso-position-vertical-relative:line" coordorigin="6124,1074" coordsize="1710,1421">
            <v:rect id="_x0000_s3543" style="position:absolute;left:6124;top:1074;width:651;height:259" fillcolor="#d6e3bc [1302]" strokecolor="#7030a0">
              <v:textbox style="mso-next-textbox:#_x0000_s3543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44" style="position:absolute;left:7355;top:1333;width:466;height:326" filled="f" fillcolor="#d6e3bc [1302]" strokecolor="#7030a0">
              <v:textbox style="mso-next-textbox:#_x0000_s3544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0</w:t>
                    </w:r>
                  </w:p>
                </w:txbxContent>
              </v:textbox>
            </v:rect>
            <v:rect id="_x0000_s3545" style="position:absolute;left:6594;top:1659;width:761;height:418" filled="f" fillcolor="#d6e3bc [1302]" strokecolor="#7030a0">
              <v:textbox style="mso-next-textbox:#_x0000_s3545" inset="0,0,0,0">
                <w:txbxContent>
                  <w:p w:rsidR="00FE33A2" w:rsidRPr="00CF7625" w:rsidRDefault="00FE33A2" w:rsidP="00682D70"/>
                </w:txbxContent>
              </v:textbox>
            </v:rect>
            <v:rect id="_x0000_s3546" style="position:absolute;left:6128;top:1333;width:466;height:326" filled="f" fillcolor="#d6e3bc [1302]" strokecolor="#7030a0">
              <v:textbox style="mso-next-textbox:#_x0000_s3546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ect>
            <v:rect id="_x0000_s3547" style="position:absolute;left:7170;top:1074;width:651;height:259" fillcolor="#d6e3bc [1302]" strokecolor="#7030a0">
              <v:textbox style="mso-next-textbox:#_x0000_s3547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548" style="position:absolute;left:6137;top:2077;width:1697;height:418" filled="f" fillcolor="#d6e3bc [1302]" strokecolor="#7030a0">
              <v:textbox style="mso-next-textbox:#_x0000_s3548" inset="0,0,0,0">
                <w:txbxContent>
                  <w:p w:rsidR="00FE33A2" w:rsidRPr="00CF7625" w:rsidRDefault="00FE33A2" w:rsidP="00682D70"/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35" style="width:72.25pt;height:60.5pt;mso-position-horizontal-relative:char;mso-position-vertical-relative:line" coordorigin="6124,1074" coordsize="1710,1421">
            <v:rect id="_x0000_s3536" style="position:absolute;left:6124;top:1074;width:651;height:259" fillcolor="#d6e3bc [1302]" strokecolor="#7030a0">
              <v:textbox style="mso-next-textbox:#_x0000_s3536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37" style="position:absolute;left:7355;top:1333;width:466;height:326" filled="f" fillcolor="#d6e3bc [1302]" strokecolor="#7030a0">
              <v:textbox style="mso-next-textbox:#_x0000_s3537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rect>
            <v:rect id="_x0000_s3538" style="position:absolute;left:6594;top:1659;width:761;height:418" filled="f" fillcolor="#d6e3bc [1302]" strokecolor="#7030a0">
              <v:textbox style="mso-next-textbox:#_x0000_s3538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39" style="position:absolute;left:6128;top:1333;width:466;height:326" filled="f" fillcolor="#d6e3bc [1302]" strokecolor="#7030a0">
              <v:textbox style="mso-next-textbox:#_x0000_s3539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</w:t>
                    </w:r>
                  </w:p>
                </w:txbxContent>
              </v:textbox>
            </v:rect>
            <v:rect id="_x0000_s3540" style="position:absolute;left:7170;top:1074;width:651;height:259" fillcolor="#d6e3bc [1302]" strokecolor="#7030a0">
              <v:textbox style="mso-next-textbox:#_x0000_s3540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 </w:t>
                    </w:r>
                  </w:p>
                </w:txbxContent>
              </v:textbox>
            </v:rect>
            <v:rect id="_x0000_s3541" style="position:absolute;left:6137;top:2077;width:1697;height:418" filled="f" fillcolor="#d6e3bc [1302]" strokecolor="#7030a0">
              <v:textbox style="mso-next-textbox:#_x0000_s3541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28" style="width:72.25pt;height:60.5pt;mso-position-horizontal-relative:char;mso-position-vertical-relative:line" coordorigin="6124,1074" coordsize="1710,1421">
            <v:rect id="_x0000_s3529" style="position:absolute;left:6124;top:1074;width:651;height:259" fillcolor="#d6e3bc [1302]" strokecolor="#7030a0">
              <v:textbox style="mso-next-textbox:#_x0000_s3529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30" style="position:absolute;left:7355;top:1333;width:466;height:326" filled="f" fillcolor="#d6e3bc [1302]" strokecolor="#7030a0">
              <v:textbox style="mso-next-textbox:#_x0000_s3530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ect>
            <v:rect id="_x0000_s3531" style="position:absolute;left:6594;top:1659;width:761;height:418" filled="f" fillcolor="#d6e3bc [1302]" strokecolor="#7030a0">
              <v:textbox style="mso-next-textbox:#_x0000_s3531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32" style="position:absolute;left:6128;top:1333;width:466;height:326" filled="f" fillcolor="#d6e3bc [1302]" strokecolor="#7030a0">
              <v:textbox style="mso-next-textbox:#_x0000_s3532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</w:t>
                    </w:r>
                  </w:p>
                </w:txbxContent>
              </v:textbox>
            </v:rect>
            <v:rect id="_x0000_s3533" style="position:absolute;left:7170;top:1074;width:651;height:259" fillcolor="#d6e3bc [1302]" strokecolor="#7030a0">
              <v:textbox style="mso-next-textbox:#_x0000_s3533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534" style="position:absolute;left:6137;top:2077;width:1697;height:418" filled="f" fillcolor="#d6e3bc [1302]" strokecolor="#7030a0">
              <v:textbox style="mso-next-textbox:#_x0000_s3534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</w:p>
    <w:p w:rsidR="00682D70" w:rsidRPr="00486CC1" w:rsidRDefault="00682D70" w:rsidP="00682D70">
      <w:pPr>
        <w:pStyle w:val="AralkYok"/>
        <w:rPr>
          <w:color w:val="FF0000"/>
        </w:rPr>
      </w:pPr>
    </w:p>
    <w:p w:rsidR="00682D70" w:rsidRPr="00486CC1" w:rsidRDefault="00DF7470" w:rsidP="00682D70">
      <w:pPr>
        <w:pStyle w:val="AralkYok"/>
        <w:rPr>
          <w:color w:val="FF0000"/>
        </w:rPr>
      </w:pPr>
      <w:r>
        <w:rPr>
          <w:color w:val="FF0000"/>
        </w:rPr>
      </w:r>
      <w:r>
        <w:rPr>
          <w:color w:val="FF0000"/>
        </w:rPr>
        <w:pict>
          <v:group id="_x0000_s3521" style="width:72.25pt;height:60.5pt;mso-position-horizontal-relative:char;mso-position-vertical-relative:line" coordorigin="6124,1074" coordsize="1710,1421">
            <v:rect id="_x0000_s3522" style="position:absolute;left:6124;top:1074;width:651;height:259" fillcolor="#d6e3bc [1302]" strokecolor="#7030a0">
              <v:textbox style="mso-next-textbox:#_x0000_s3522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23" style="position:absolute;left:7355;top:1333;width:466;height:326" filled="f" fillcolor="#d6e3bc [1302]" strokecolor="#7030a0">
              <v:textbox style="mso-next-textbox:#_x0000_s3523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rect>
            <v:rect id="_x0000_s3524" style="position:absolute;left:6594;top:1659;width:761;height:418" filled="f" fillcolor="#d6e3bc [1302]" strokecolor="#7030a0">
              <v:textbox style="mso-next-textbox:#_x0000_s3524" inset="0,0,0,0">
                <w:txbxContent>
                  <w:p w:rsidR="00FE33A2" w:rsidRPr="00CF7625" w:rsidRDefault="00FE33A2" w:rsidP="00682D70"/>
                </w:txbxContent>
              </v:textbox>
            </v:rect>
            <v:rect id="_x0000_s3525" style="position:absolute;left:6128;top:1333;width:466;height:326" filled="f" fillcolor="#d6e3bc [1302]" strokecolor="#7030a0">
              <v:textbox style="mso-next-textbox:#_x0000_s3525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ect>
            <v:rect id="_x0000_s3526" style="position:absolute;left:7170;top:1074;width:651;height:259" fillcolor="#d6e3bc [1302]" strokecolor="#7030a0">
              <v:textbox style="mso-next-textbox:#_x0000_s3526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527" style="position:absolute;left:6137;top:2077;width:1697;height:418" filled="f" fillcolor="#d6e3bc [1302]" strokecolor="#7030a0">
              <v:textbox style="mso-next-textbox:#_x0000_s3527" inset="0,0,0,0">
                <w:txbxContent>
                  <w:p w:rsidR="00FE33A2" w:rsidRPr="00CF7625" w:rsidRDefault="00FE33A2" w:rsidP="00682D70"/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14" style="width:72.25pt;height:60.5pt;mso-position-horizontal-relative:char;mso-position-vertical-relative:line" coordorigin="6124,1074" coordsize="1710,1421">
            <v:rect id="_x0000_s3515" style="position:absolute;left:6124;top:1074;width:651;height:259" fillcolor="#d6e3bc [1302]" strokecolor="#7030a0">
              <v:textbox style="mso-next-textbox:#_x0000_s3515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16" style="position:absolute;left:7355;top:1333;width:466;height:326" filled="f" fillcolor="#d6e3bc [1302]" strokecolor="#7030a0">
              <v:textbox style="mso-next-textbox:#_x0000_s3516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</w:t>
                    </w:r>
                  </w:p>
                </w:txbxContent>
              </v:textbox>
            </v:rect>
            <v:rect id="_x0000_s3517" style="position:absolute;left:6594;top:1659;width:761;height:418" filled="f" fillcolor="#d6e3bc [1302]" strokecolor="#7030a0">
              <v:textbox style="mso-next-textbox:#_x0000_s3517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18" style="position:absolute;left:6128;top:1333;width:466;height:326" filled="f" fillcolor="#d6e3bc [1302]" strokecolor="#7030a0">
              <v:textbox style="mso-next-textbox:#_x0000_s3518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ect>
            <v:rect id="_x0000_s3519" style="position:absolute;left:7170;top:1074;width:651;height:259" fillcolor="#d6e3bc [1302]" strokecolor="#7030a0">
              <v:textbox style="mso-next-textbox:#_x0000_s3519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520" style="position:absolute;left:6137;top:2077;width:1697;height:418" filled="f" fillcolor="#d6e3bc [1302]" strokecolor="#7030a0">
              <v:textbox style="mso-next-textbox:#_x0000_s3520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07" style="width:72.25pt;height:60.5pt;mso-position-horizontal-relative:char;mso-position-vertical-relative:line" coordorigin="6124,1074" coordsize="1710,1421">
            <v:rect id="_x0000_s3508" style="position:absolute;left:6124;top:1074;width:651;height:259" fillcolor="#d6e3bc [1302]" strokecolor="#7030a0">
              <v:textbox style="mso-next-textbox:#_x0000_s3508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09" style="position:absolute;left:7355;top:1333;width:466;height:326" filled="f" fillcolor="#d6e3bc [1302]" strokecolor="#7030a0">
              <v:textbox style="mso-next-textbox:#_x0000_s3509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rect>
            <v:rect id="_x0000_s3510" style="position:absolute;left:6594;top:1659;width:761;height:418" filled="f" fillcolor="#d6e3bc [1302]" strokecolor="#7030a0">
              <v:textbox style="mso-next-textbox:#_x0000_s3510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11" style="position:absolute;left:6128;top:1333;width:466;height:326" filled="f" fillcolor="#d6e3bc [1302]" strokecolor="#7030a0">
              <v:textbox style="mso-next-textbox:#_x0000_s3511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rect>
            <v:rect id="_x0000_s3512" style="position:absolute;left:7170;top:1074;width:651;height:259" fillcolor="#d6e3bc [1302]" strokecolor="#7030a0">
              <v:textbox style="mso-next-textbox:#_x0000_s3512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13" style="position:absolute;left:6137;top:2077;width:1697;height:418" filled="f" fillcolor="#d6e3bc [1302]" strokecolor="#7030a0">
              <v:textbox style="mso-next-textbox:#_x0000_s3513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</w:p>
    <w:p w:rsidR="00682D70" w:rsidRPr="00486CC1" w:rsidRDefault="00682D70" w:rsidP="00682D70">
      <w:pPr>
        <w:pStyle w:val="AralkYok"/>
        <w:rPr>
          <w:color w:val="FF0000"/>
        </w:rPr>
      </w:pPr>
    </w:p>
    <w:p w:rsidR="00682D70" w:rsidRDefault="00DF7470" w:rsidP="00682D70">
      <w:pPr>
        <w:pStyle w:val="AralkYok"/>
        <w:rPr>
          <w:color w:val="FF0000"/>
        </w:rPr>
      </w:pPr>
      <w:r>
        <w:rPr>
          <w:color w:val="FF0000"/>
        </w:rPr>
      </w:r>
      <w:r>
        <w:rPr>
          <w:color w:val="FF0000"/>
        </w:rPr>
        <w:pict>
          <v:group id="_x0000_s3500" style="width:72.25pt;height:60.5pt;mso-position-horizontal-relative:char;mso-position-vertical-relative:line" coordorigin="6124,1074" coordsize="1710,1421">
            <v:rect id="_x0000_s3501" style="position:absolute;left:6124;top:1074;width:651;height:259" fillcolor="#d6e3bc [1302]" strokecolor="#7030a0">
              <v:textbox style="mso-next-textbox:#_x0000_s3501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uk </w:t>
                    </w:r>
                  </w:p>
                </w:txbxContent>
              </v:textbox>
            </v:rect>
            <v:rect id="_x0000_s3502" style="position:absolute;left:7355;top:1333;width:466;height:326" filled="f" fillcolor="#d6e3bc [1302]" strokecolor="#7030a0">
              <v:textbox style="mso-next-textbox:#_x0000_s3502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rect>
            <v:rect id="_x0000_s3503" style="position:absolute;left:6594;top:1659;width:761;height:418" filled="f" fillcolor="#d6e3bc [1302]" strokecolor="#7030a0">
              <v:textbox style="mso-next-textbox:#_x0000_s3503" inset="0,0,0,0">
                <w:txbxContent>
                  <w:p w:rsidR="00FE33A2" w:rsidRPr="00CF7625" w:rsidRDefault="00FE33A2" w:rsidP="00682D70"/>
                </w:txbxContent>
              </v:textbox>
            </v:rect>
            <v:rect id="_x0000_s3504" style="position:absolute;left:6128;top:1333;width:466;height:326" filled="f" fillcolor="#d6e3bc [1302]" strokecolor="#7030a0">
              <v:textbox style="mso-next-textbox:#_x0000_s3504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rect>
            <v:rect id="_x0000_s3505" style="position:absolute;left:7170;top:1074;width:651;height:259" fillcolor="#d6e3bc [1302]" strokecolor="#7030a0">
              <v:textbox style="mso-next-textbox:#_x0000_s3505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 </w:t>
                    </w:r>
                  </w:p>
                </w:txbxContent>
              </v:textbox>
            </v:rect>
            <v:rect id="_x0000_s3506" style="position:absolute;left:6137;top:2077;width:1697;height:418" filled="f" fillcolor="#d6e3bc [1302]" strokecolor="#7030a0">
              <v:textbox style="mso-next-textbox:#_x0000_s3506" inset="0,0,0,0">
                <w:txbxContent>
                  <w:p w:rsidR="00FE33A2" w:rsidRPr="00CF7625" w:rsidRDefault="00FE33A2" w:rsidP="00682D70"/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493" style="width:72.25pt;height:60.5pt;mso-position-horizontal-relative:char;mso-position-vertical-relative:line" coordorigin="6124,1074" coordsize="1710,1421">
            <v:rect id="_x0000_s3494" style="position:absolute;left:6124;top:1074;width:651;height:259" fillcolor="#d6e3bc [1302]" strokecolor="#7030a0">
              <v:textbox style="mso-next-textbox:#_x0000_s3494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uk </w:t>
                    </w:r>
                  </w:p>
                </w:txbxContent>
              </v:textbox>
            </v:rect>
            <v:rect id="_x0000_s3495" style="position:absolute;left:7355;top:1333;width:466;height:326" filled="f" fillcolor="#d6e3bc [1302]" strokecolor="#7030a0">
              <v:textbox style="mso-next-textbox:#_x0000_s3495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ect>
            <v:rect id="_x0000_s3496" style="position:absolute;left:6594;top:1659;width:761;height:418" filled="f" fillcolor="#d6e3bc [1302]" strokecolor="#7030a0">
              <v:textbox style="mso-next-textbox:#_x0000_s3496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497" style="position:absolute;left:6128;top:1333;width:466;height:326" filled="f" fillcolor="#d6e3bc [1302]" strokecolor="#7030a0">
              <v:textbox style="mso-next-textbox:#_x0000_s3497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rect>
            <v:rect id="_x0000_s3498" style="position:absolute;left:7170;top:1074;width:651;height:259" fillcolor="#d6e3bc [1302]" strokecolor="#7030a0">
              <v:textbox style="mso-next-textbox:#_x0000_s3498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499" style="position:absolute;left:6137;top:2077;width:1697;height:418" filled="f" fillcolor="#d6e3bc [1302]" strokecolor="#7030a0">
              <v:textbox style="mso-next-textbox:#_x0000_s3499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486" style="width:72.25pt;height:60.5pt;mso-position-horizontal-relative:char;mso-position-vertical-relative:line" coordorigin="6124,1074" coordsize="1710,1421">
            <v:rect id="_x0000_s3487" style="position:absolute;left:6124;top:1074;width:651;height:259" fillcolor="#d6e3bc [1302]" strokecolor="#7030a0">
              <v:textbox style="mso-next-textbox:#_x0000_s3487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488" style="position:absolute;left:7355;top:1333;width:466;height:326" filled="f" fillcolor="#d6e3bc [1302]" strokecolor="#7030a0">
              <v:textbox style="mso-next-textbox:#_x0000_s3488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</w:t>
                    </w:r>
                  </w:p>
                </w:txbxContent>
              </v:textbox>
            </v:rect>
            <v:rect id="_x0000_s3489" style="position:absolute;left:6594;top:1659;width:761;height:418" filled="f" fillcolor="#d6e3bc [1302]" strokecolor="#7030a0">
              <v:textbox style="mso-next-textbox:#_x0000_s3489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490" style="position:absolute;left:6128;top:1333;width:466;height:326" filled="f" fillcolor="#d6e3bc [1302]" strokecolor="#7030a0">
              <v:textbox style="mso-next-textbox:#_x0000_s3490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rect>
            <v:rect id="_x0000_s3491" style="position:absolute;left:7170;top:1074;width:651;height:259" fillcolor="#d6e3bc [1302]" strokecolor="#7030a0">
              <v:textbox style="mso-next-textbox:#_x0000_s3491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492" style="position:absolute;left:6137;top:2077;width:1697;height:418" filled="f" fillcolor="#d6e3bc [1302]" strokecolor="#7030a0">
              <v:textbox style="mso-next-textbox:#_x0000_s3492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</w:p>
    <w:p w:rsidR="00682D70" w:rsidRPr="00486CC1" w:rsidRDefault="00682D70" w:rsidP="00682D70">
      <w:pPr>
        <w:pStyle w:val="AralkYok"/>
        <w:rPr>
          <w:rFonts w:ascii="Cambria Math" w:hAnsi="Cambria Math"/>
          <w:b/>
          <w:color w:val="FF0000"/>
          <w:sz w:val="24"/>
          <w:szCs w:val="24"/>
        </w:rPr>
      </w:pPr>
    </w:p>
    <w:p w:rsidR="00682D70" w:rsidRPr="00486CC1" w:rsidRDefault="00DF7470" w:rsidP="00682D70">
      <w:pPr>
        <w:pStyle w:val="AralkYok"/>
        <w:rPr>
          <w:color w:val="FF0000"/>
        </w:rPr>
      </w:pPr>
      <w:r>
        <w:rPr>
          <w:color w:val="FF0000"/>
        </w:rPr>
      </w:r>
      <w:r>
        <w:rPr>
          <w:color w:val="FF0000"/>
        </w:rPr>
        <w:pict>
          <v:group id="_x0000_s3584" style="width:72.25pt;height:60.5pt;mso-position-horizontal-relative:char;mso-position-vertical-relative:line" coordorigin="6124,1074" coordsize="1710,1421">
            <v:rect id="_x0000_s3585" style="position:absolute;left:6124;top:1074;width:651;height:259" fillcolor="#d6e3bc [1302]" strokecolor="#7030a0">
              <v:textbox style="mso-next-textbox:#_x0000_s3585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86" style="position:absolute;left:7355;top:1333;width:466;height:326" filled="f" fillcolor="#d6e3bc [1302]" strokecolor="#7030a0">
              <v:textbox style="mso-next-textbox:#_x0000_s3586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0</w:t>
                    </w:r>
                  </w:p>
                </w:txbxContent>
              </v:textbox>
            </v:rect>
            <v:rect id="_x0000_s3587" style="position:absolute;left:6594;top:1659;width:761;height:418" filled="f" fillcolor="#d6e3bc [1302]" strokecolor="#7030a0">
              <v:textbox style="mso-next-textbox:#_x0000_s3587" inset="0,0,0,0">
                <w:txbxContent>
                  <w:p w:rsidR="00FE33A2" w:rsidRPr="00CF7625" w:rsidRDefault="00FE33A2" w:rsidP="00682D70"/>
                </w:txbxContent>
              </v:textbox>
            </v:rect>
            <v:rect id="_x0000_s3588" style="position:absolute;left:6128;top:1333;width:466;height:326" filled="f" fillcolor="#d6e3bc [1302]" strokecolor="#7030a0">
              <v:textbox style="mso-next-textbox:#_x0000_s3588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ect>
            <v:rect id="_x0000_s3589" style="position:absolute;left:7170;top:1074;width:651;height:259" fillcolor="#d6e3bc [1302]" strokecolor="#7030a0">
              <v:textbox style="mso-next-textbox:#_x0000_s3589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B1019" w:rsidRDefault="00FE33A2" w:rsidP="001B1019"/>
                </w:txbxContent>
              </v:textbox>
            </v:rect>
            <v:rect id="_x0000_s3590" style="position:absolute;left:6137;top:2077;width:1697;height:418" filled="f" fillcolor="#d6e3bc [1302]" strokecolor="#7030a0">
              <v:textbox style="mso-next-textbox:#_x0000_s3590" inset="0,0,0,0">
                <w:txbxContent>
                  <w:p w:rsidR="00FE33A2" w:rsidRPr="00CF7625" w:rsidRDefault="00FE33A2" w:rsidP="00682D70"/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77" style="width:72.25pt;height:60.5pt;mso-position-horizontal-relative:char;mso-position-vertical-relative:line" coordorigin="6124,1074" coordsize="1710,1421">
            <v:rect id="_x0000_s3578" style="position:absolute;left:6124;top:1074;width:651;height:259" fillcolor="#d6e3bc [1302]" strokecolor="#7030a0">
              <v:textbox style="mso-next-textbox:#_x0000_s3578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uk </w:t>
                    </w:r>
                  </w:p>
                </w:txbxContent>
              </v:textbox>
            </v:rect>
            <v:rect id="_x0000_s3579" style="position:absolute;left:7355;top:1333;width:466;height:326" filled="f" fillcolor="#d6e3bc [1302]" strokecolor="#7030a0">
              <v:textbox style="mso-next-textbox:#_x0000_s3579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rect>
            <v:rect id="_x0000_s3580" style="position:absolute;left:6594;top:1659;width:761;height:418" filled="f" fillcolor="#d6e3bc [1302]" strokecolor="#7030a0">
              <v:textbox style="mso-next-textbox:#_x0000_s3580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81" style="position:absolute;left:6128;top:1333;width:466;height:326" filled="f" fillcolor="#d6e3bc [1302]" strokecolor="#7030a0">
              <v:textbox style="mso-next-textbox:#_x0000_s3581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</w:t>
                    </w:r>
                  </w:p>
                </w:txbxContent>
              </v:textbox>
            </v:rect>
            <v:rect id="_x0000_s3582" style="position:absolute;left:7170;top:1074;width:651;height:259" fillcolor="#d6e3bc [1302]" strokecolor="#7030a0">
              <v:textbox style="mso-next-textbox:#_x0000_s3582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83" style="position:absolute;left:6137;top:2077;width:1697;height:418" filled="f" fillcolor="#d6e3bc [1302]" strokecolor="#7030a0">
              <v:textbox style="mso-next-textbox:#_x0000_s3583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  <w:r w:rsidR="00682D70" w:rsidRPr="00486CC1">
        <w:rPr>
          <w:color w:val="FF0000"/>
        </w:rPr>
        <w:t xml:space="preserve">     </w:t>
      </w:r>
      <w:r>
        <w:rPr>
          <w:color w:val="FF0000"/>
        </w:rPr>
      </w:r>
      <w:r>
        <w:rPr>
          <w:color w:val="FF0000"/>
        </w:rPr>
        <w:pict>
          <v:group id="_x0000_s3570" style="width:72.25pt;height:60.5pt;mso-position-horizontal-relative:char;mso-position-vertical-relative:line" coordorigin="6124,1074" coordsize="1710,1421">
            <v:rect id="_x0000_s3571" style="position:absolute;left:6124;top:1074;width:651;height:259" fillcolor="#d6e3bc [1302]" strokecolor="#7030a0">
              <v:textbox style="mso-next-textbox:#_x0000_s3571" inset="0,0,0,0">
                <w:txbxContent>
                  <w:p w:rsidR="00FE33A2" w:rsidRPr="001B1019" w:rsidRDefault="00FE33A2" w:rsidP="001B1019">
                    <w:pPr>
                      <w:rPr>
                        <w:sz w:val="28"/>
                      </w:rPr>
                    </w:pPr>
                    <w:r>
                      <w:rPr>
                        <w:rStyle w:val="AralkYokChar"/>
                        <w:rFonts w:ascii="Cambria Math" w:hAnsi="Cambria Math"/>
                        <w:sz w:val="20"/>
                      </w:rPr>
                      <w:t>Onluk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72" style="position:absolute;left:7355;top:1333;width:466;height:326" filled="f" fillcolor="#d6e3bc [1302]" strokecolor="#7030a0">
              <v:textbox style="mso-next-textbox:#_x0000_s3572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ect>
            <v:rect id="_x0000_s3573" style="position:absolute;left:6594;top:1659;width:761;height:418" filled="f" fillcolor="#d6e3bc [1302]" strokecolor="#7030a0">
              <v:textbox style="mso-next-textbox:#_x0000_s3573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v:rect id="_x0000_s3574" style="position:absolute;left:6128;top:1333;width:466;height:326" filled="f" fillcolor="#d6e3bc [1302]" strokecolor="#7030a0">
              <v:textbox style="mso-next-textbox:#_x0000_s3574" inset="0,0,0,0">
                <w:txbxContent>
                  <w:p w:rsidR="00FE33A2" w:rsidRPr="001C658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</w:t>
                    </w:r>
                  </w:p>
                </w:txbxContent>
              </v:textbox>
            </v:rect>
            <v:rect id="_x0000_s3575" style="position:absolute;left:7170;top:1074;width:651;height:259" fillcolor="#d6e3bc [1302]" strokecolor="#7030a0">
              <v:textbox style="mso-next-textbox:#_x0000_s3575" inset="0,0,0,0">
                <w:txbxContent>
                  <w:p w:rsidR="00FE33A2" w:rsidRPr="001B1019" w:rsidRDefault="00FE33A2" w:rsidP="001B1019">
                    <w:pPr>
                      <w:pStyle w:val="AralkYok"/>
                      <w:rPr>
                        <w:rFonts w:ascii="Cambria Math" w:hAnsi="Cambria Math"/>
                        <w:sz w:val="20"/>
                      </w:rPr>
                    </w:pPr>
                    <w:r w:rsidRPr="001B1019">
                      <w:rPr>
                        <w:rFonts w:ascii="Cambria Math" w:hAnsi="Cambria Math"/>
                        <w:sz w:val="20"/>
                      </w:rPr>
                      <w:t xml:space="preserve">Birlik </w:t>
                    </w:r>
                  </w:p>
                  <w:p w:rsidR="00FE33A2" w:rsidRPr="001C658B" w:rsidRDefault="00FE33A2" w:rsidP="00682D70">
                    <w:r>
                      <w:t xml:space="preserve">k </w:t>
                    </w:r>
                  </w:p>
                </w:txbxContent>
              </v:textbox>
            </v:rect>
            <v:rect id="_x0000_s3576" style="position:absolute;left:6137;top:2077;width:1697;height:418" filled="f" fillcolor="#d6e3bc [1302]" strokecolor="#7030a0">
              <v:textbox style="mso-next-textbox:#_x0000_s3576" inset="0,0,0,0">
                <w:txbxContent>
                  <w:p w:rsidR="00FE33A2" w:rsidRPr="001C658B" w:rsidRDefault="00FE33A2" w:rsidP="00682D70">
                    <w:pPr>
                      <w:rPr>
                        <w:rFonts w:ascii="Hand writing Mutlu" w:hAnsi="Hand writing Mutlu"/>
                        <w:sz w:val="28"/>
                      </w:rPr>
                    </w:pPr>
                  </w:p>
                </w:txbxContent>
              </v:textbox>
            </v:rect>
            <w10:wrap type="none"/>
            <w10:anchorlock/>
          </v:group>
        </w:pict>
      </w:r>
    </w:p>
    <w:p w:rsidR="00682D70" w:rsidRPr="00682D70" w:rsidRDefault="00682D70" w:rsidP="00682D70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682D70">
        <w:rPr>
          <w:rFonts w:ascii="Cambria Math" w:hAnsi="Cambria Math"/>
          <w:sz w:val="28"/>
        </w:rPr>
        <w:t xml:space="preserve">Aşağıdaki sayıların arasına </w:t>
      </w:r>
      <w:r w:rsidRPr="00682D70">
        <w:rPr>
          <w:rFonts w:ascii="Cambria Math" w:hAnsi="Cambria Math"/>
          <w:b/>
          <w:sz w:val="28"/>
        </w:rPr>
        <w:t>büyük  “&gt;”</w:t>
      </w:r>
      <w:r w:rsidRPr="00682D70">
        <w:rPr>
          <w:rFonts w:ascii="Cambria Math" w:hAnsi="Cambria Math"/>
          <w:sz w:val="28"/>
        </w:rPr>
        <w:t xml:space="preserve"> veya </w:t>
      </w:r>
      <w:r w:rsidRPr="00682D70">
        <w:rPr>
          <w:rFonts w:ascii="Cambria Math" w:hAnsi="Cambria Math"/>
          <w:b/>
          <w:sz w:val="28"/>
        </w:rPr>
        <w:t>küçük “&lt;”</w:t>
      </w:r>
      <w:r w:rsidRPr="00682D70">
        <w:rPr>
          <w:rFonts w:ascii="Cambria Math" w:hAnsi="Cambria Math"/>
          <w:sz w:val="28"/>
        </w:rPr>
        <w:t xml:space="preserve"> işaretinden </w:t>
      </w:r>
      <w:r w:rsidRPr="00682D70">
        <w:rPr>
          <w:rFonts w:ascii="Cambria Math" w:hAnsi="Cambria Math"/>
          <w:b/>
          <w:sz w:val="28"/>
        </w:rPr>
        <w:t>uygun olanı</w:t>
      </w:r>
      <w:r w:rsidRPr="00682D70">
        <w:rPr>
          <w:rFonts w:ascii="Cambria Math" w:hAnsi="Cambria Math"/>
          <w:sz w:val="28"/>
        </w:rPr>
        <w:t xml:space="preserve"> yazınız.</w: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35" style="width:99.15pt;height:17.9pt;mso-position-horizontal-relative:char;mso-position-vertical-relative:line" coordorigin="6125,1171" coordsize="1983,358">
            <v:shape id="_x0000_s3636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18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37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&lt;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38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24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82D70">
        <w:rPr>
          <w:rFonts w:ascii="Cambria Math" w:hAnsi="Cambria Math"/>
        </w:rPr>
        <w:tab/>
      </w:r>
      <w:r w:rsidR="00682D70">
        <w:rPr>
          <w:rFonts w:ascii="Cambria Math" w:hAnsi="Cambria Math"/>
        </w:rPr>
        <w:tab/>
      </w:r>
      <w:r>
        <w:pict>
          <v:group id="_x0000_s3631" style="width:99.15pt;height:17.9pt;mso-position-horizontal-relative:char;mso-position-vertical-relative:line" coordorigin="6125,1171" coordsize="1983,358">
            <v:shape id="_x0000_s3632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16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33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&gt;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34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10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27" style="width:99.15pt;height:17.9pt;mso-position-horizontal-relative:char;mso-position-vertical-relative:line" coordorigin="6125,1171" coordsize="1983,358">
            <v:shape id="_x0000_s3628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19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29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30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20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82D70">
        <w:rPr>
          <w:rFonts w:ascii="Cambria Math" w:hAnsi="Cambria Math"/>
        </w:rPr>
        <w:tab/>
      </w:r>
      <w:r w:rsidR="00682D70">
        <w:rPr>
          <w:rFonts w:ascii="Cambria Math" w:hAnsi="Cambria Math"/>
        </w:rPr>
        <w:tab/>
      </w:r>
      <w:r>
        <w:pict>
          <v:group id="_x0000_s3623" style="width:99.15pt;height:17.9pt;mso-position-horizontal-relative:char;mso-position-vertical-relative:line" coordorigin="6125,1171" coordsize="1983,358">
            <v:shape id="_x0000_s3624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8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25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26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16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19" style="width:99.15pt;height:17.9pt;mso-position-horizontal-relative:char;mso-position-vertical-relative:line" coordorigin="6125,1171" coordsize="1983,358">
            <v:shape id="_x0000_s3620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13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21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22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9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82D70">
        <w:rPr>
          <w:rFonts w:ascii="Cambria Math" w:hAnsi="Cambria Math"/>
        </w:rPr>
        <w:tab/>
      </w:r>
      <w:r w:rsidR="00682D70">
        <w:rPr>
          <w:rFonts w:ascii="Cambria Math" w:hAnsi="Cambria Math"/>
        </w:rPr>
        <w:tab/>
      </w:r>
      <w:r>
        <w:pict>
          <v:group id="_x0000_s3615" style="width:99.15pt;height:17.9pt;mso-position-horizontal-relative:char;mso-position-vertical-relative:line" coordorigin="6125,1171" coordsize="1983,358">
            <v:shape id="_x0000_s3616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9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17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18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5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11" style="width:99.15pt;height:17.9pt;mso-position-horizontal-relative:char;mso-position-vertical-relative:line" coordorigin="6125,1171" coordsize="1983,358">
            <v:shape id="_x0000_s3612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27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13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14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18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82D70">
        <w:rPr>
          <w:rFonts w:ascii="Cambria Math" w:hAnsi="Cambria Math"/>
        </w:rPr>
        <w:tab/>
      </w:r>
      <w:r w:rsidR="00682D70">
        <w:rPr>
          <w:rFonts w:ascii="Cambria Math" w:hAnsi="Cambria Math"/>
        </w:rPr>
        <w:tab/>
      </w:r>
      <w:r>
        <w:pict>
          <v:group id="_x0000_s3607" style="width:99.15pt;height:17.9pt;mso-position-horizontal-relative:char;mso-position-vertical-relative:line" coordorigin="6125,1171" coordsize="1983,358">
            <v:shape id="_x0000_s3608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15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09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10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26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03" style="width:99.15pt;height:17.9pt;mso-position-horizontal-relative:char;mso-position-vertical-relative:line" coordorigin="6125,1171" coordsize="1983,358">
            <v:shape id="_x0000_s3604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34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05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06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16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82D70">
        <w:rPr>
          <w:rFonts w:ascii="Cambria Math" w:hAnsi="Cambria Math"/>
        </w:rPr>
        <w:tab/>
      </w:r>
      <w:r w:rsidR="00682D70">
        <w:rPr>
          <w:rFonts w:ascii="Cambria Math" w:hAnsi="Cambria Math"/>
        </w:rPr>
        <w:tab/>
      </w:r>
      <w:r>
        <w:pict>
          <v:group id="_x0000_s3599" style="width:99.15pt;height:17.9pt;mso-position-horizontal-relative:char;mso-position-vertical-relative:line" coordorigin="6125,1171" coordsize="1983,358">
            <v:shape id="_x0000_s3600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53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01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602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40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595" style="width:99.15pt;height:17.9pt;mso-position-horizontal-relative:char;mso-position-vertical-relative:line" coordorigin="6125,1171" coordsize="1983,358">
            <v:shape id="_x0000_s3596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48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597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598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15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682D70">
        <w:rPr>
          <w:rFonts w:ascii="Cambria Math" w:hAnsi="Cambria Math"/>
        </w:rPr>
        <w:tab/>
      </w:r>
      <w:r w:rsidR="00682D70">
        <w:rPr>
          <w:rFonts w:ascii="Cambria Math" w:hAnsi="Cambria Math"/>
        </w:rPr>
        <w:tab/>
      </w:r>
      <w:r>
        <w:pict>
          <v:group id="_x0000_s3591" style="width:99.15pt;height:17.9pt;mso-position-horizontal-relative:char;mso-position-vertical-relative:line" coordorigin="6125,1171" coordsize="1983,358">
            <v:shape id="_x0000_s3592" type="#_x0000_t176" style="position:absolute;left:6125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24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593" type="#_x0000_t176" style="position:absolute;left:6794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v:shape id="_x0000_s3594" type="#_x0000_t176" style="position:absolute;left:7468;top:1171;width:640;height:358;v-text-anchor:middle" fillcolor="white [3201]" strokecolor="#974706 [1609]" strokeweight="1pt">
              <v:fill color2="#d6e3bc [1302]" focusposition="1" focussize="" focus="100%" type="gradient"/>
              <v:shadow on="t" type="perspective" color="#4e6128 [1606]" opacity=".5" offset="1pt" offset2="-3pt"/>
              <v:textbox inset="0,0,0,0">
                <w:txbxContent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>
                      <w:rPr>
                        <w:rFonts w:ascii="Cambria Math" w:hAnsi="Cambria Math"/>
                        <w:sz w:val="28"/>
                      </w:rPr>
                      <w:t>50</w:t>
                    </w: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</w:p>
                  <w:p w:rsidR="00FE33A2" w:rsidRPr="0032632B" w:rsidRDefault="00FE33A2" w:rsidP="00682D70">
                    <w:pPr>
                      <w:pStyle w:val="AralkYok"/>
                      <w:rPr>
                        <w:rFonts w:ascii="Cambria Math" w:hAnsi="Cambria Math"/>
                        <w:sz w:val="28"/>
                      </w:rPr>
                    </w:pPr>
                    <w:r w:rsidRPr="0032632B">
                      <w:rPr>
                        <w:rFonts w:ascii="Cambria Math" w:hAnsi="Cambria Math"/>
                        <w:sz w:val="28"/>
                      </w:rPr>
                      <w:t xml:space="preserve"> ………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82D70" w:rsidRPr="00682D70" w:rsidRDefault="00682D70" w:rsidP="00682D70">
      <w:pPr>
        <w:pStyle w:val="AralkYok"/>
      </w:pPr>
    </w:p>
    <w:p w:rsidR="00682D70" w:rsidRPr="00682D70" w:rsidRDefault="00682D70" w:rsidP="00682D70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682D70">
        <w:rPr>
          <w:rFonts w:ascii="Cambria Math" w:hAnsi="Cambria Math"/>
          <w:sz w:val="28"/>
        </w:rPr>
        <w:t xml:space="preserve">Aşağıdaki </w:t>
      </w:r>
      <w:r w:rsidRPr="00682D70">
        <w:rPr>
          <w:rFonts w:ascii="Cambria Math" w:hAnsi="Cambria Math"/>
          <w:b/>
          <w:sz w:val="28"/>
        </w:rPr>
        <w:t>onluk ve birlikleri karışık olarak verilen sayıları</w:t>
      </w:r>
      <w:r w:rsidRPr="00682D70">
        <w:rPr>
          <w:rFonts w:ascii="Cambria Math" w:hAnsi="Cambria Math"/>
          <w:sz w:val="28"/>
        </w:rPr>
        <w:t xml:space="preserve"> yazınız.</w: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74" style="width:201.9pt;height:18.8pt;mso-position-horizontal-relative:char;mso-position-vertical-relative:line" coordorigin="7189,9787" coordsize="4038,376">
            <v:roundrect id="_x0000_s3675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82D70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676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</w:t>
                    </w:r>
                  </w:p>
                </w:txbxContent>
              </v:textbox>
            </v:roundrect>
            <v:roundrect id="_x0000_s3677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82D70" w:rsidRDefault="00FE33A2" w:rsidP="00682D70"/>
                </w:txbxContent>
              </v:textbox>
            </v:roundrect>
            <v:roundrect id="_x0000_s3678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679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roundrect>
            <v:roundrect id="_x0000_s3680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67" style="width:201.9pt;height:18.8pt;mso-position-horizontal-relative:char;mso-position-vertical-relative:line" coordorigin="7189,9787" coordsize="4038,376">
            <v:roundrect id="_x0000_s3668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82D70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669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</w:t>
                    </w:r>
                  </w:p>
                </w:txbxContent>
              </v:textbox>
            </v:roundrect>
            <v:roundrect id="_x0000_s3670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682D70" w:rsidRDefault="00FE33A2" w:rsidP="00682D70"/>
                </w:txbxContent>
              </v:textbox>
            </v:roundrect>
            <v:roundrect id="_x0000_s3671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v:roundrect id="_x0000_s3672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oundrect>
            <v:roundrect id="_x0000_s3673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60" style="width:201.9pt;height:18.8pt;mso-position-horizontal-relative:char;mso-position-vertical-relative:line" coordorigin="7189,9787" coordsize="4038,376">
            <v:roundrect id="_x0000_s3661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82D70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662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oundrect>
            <v:roundrect id="_x0000_s3663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BD245C" w:rsidRDefault="00FE33A2" w:rsidP="00682D70"/>
                </w:txbxContent>
              </v:textbox>
            </v:roundrect>
            <v:roundrect id="_x0000_s3664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665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oundrect>
            <v:roundrect id="_x0000_s3666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53" style="width:201.9pt;height:18.8pt;mso-position-horizontal-relative:char;mso-position-vertical-relative:line" coordorigin="7189,9787" coordsize="4038,376">
            <v:roundrect id="_x0000_s3654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82D70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655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roundrect>
            <v:roundrect id="_x0000_s3656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BD245C" w:rsidRDefault="00FE33A2" w:rsidP="00682D70"/>
                </w:txbxContent>
              </v:textbox>
            </v:roundrect>
            <v:roundrect id="_x0000_s3657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v:roundrect id="_x0000_s3658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roundrect>
            <v:roundrect id="_x0000_s3659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46" style="width:201.9pt;height:18.8pt;mso-position-horizontal-relative:char;mso-position-vertical-relative:line" coordorigin="7189,9787" coordsize="4038,376">
            <v:roundrect id="_x0000_s3647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82D70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648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roundrect>
            <v:roundrect id="_x0000_s3649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BD245C" w:rsidRDefault="00FE33A2" w:rsidP="00682D70"/>
                </w:txbxContent>
              </v:textbox>
            </v:roundrect>
            <v:roundrect id="_x0000_s3650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v:roundrect id="_x0000_s3651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roundrect>
            <v:roundrect id="_x0000_s3652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6507BB"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82D70" w:rsidRDefault="00DF7470" w:rsidP="00682D70">
      <w:pPr>
        <w:pStyle w:val="AralkYok"/>
        <w:rPr>
          <w:rFonts w:ascii="Cambria Math" w:hAnsi="Cambria Math"/>
        </w:rPr>
      </w:pPr>
      <w:r>
        <w:rPr>
          <w:rFonts w:ascii="Cambria Math" w:hAnsi="Cambria Math"/>
        </w:rPr>
      </w:r>
      <w:r>
        <w:rPr>
          <w:rFonts w:ascii="Cambria Math" w:hAnsi="Cambria Math"/>
        </w:rPr>
        <w:pict>
          <v:group id="_x0000_s3639" style="width:201.9pt;height:18.8pt;mso-position-horizontal-relative:char;mso-position-vertical-relative:line" coordorigin="7189,9787" coordsize="4038,376">
            <v:roundrect id="_x0000_s3640" style="position:absolute;left:10092;top:9787;width:471;height:364" arcsize="10923f" strokecolor="#943634 [2405]">
              <v:shadow on="t" opacity=".5"/>
              <v:textbox inset="0,0,0,0">
                <w:txbxContent>
                  <w:p w:rsidR="00FE33A2" w:rsidRDefault="00FE33A2" w:rsidP="00682D70">
                    <w:pPr>
                      <w:pStyle w:val="AralkYok"/>
                      <w:jc w:val="center"/>
                    </w:pPr>
                    <w:r w:rsidRPr="006507BB">
                      <w:rPr>
                        <w:sz w:val="28"/>
                      </w:rPr>
                      <w:sym w:font="Wingdings 3" w:char="F05D"/>
                    </w:r>
                  </w:p>
                </w:txbxContent>
              </v:textbox>
            </v:roundrect>
            <v:roundrect id="_x0000_s3641" style="position:absolute;left:7189;top:9787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roundrect>
            <v:roundrect id="_x0000_s3642" style="position:absolute;left:10608;top:9787;width:619;height:364" arcsize="10923f" strokecolor="#943634 [2405]">
              <v:shadow on="t" opacity=".5"/>
              <v:textbox inset="0,0,0,0">
                <w:txbxContent>
                  <w:p w:rsidR="00FE33A2" w:rsidRPr="00BD245C" w:rsidRDefault="00FE33A2" w:rsidP="00682D70"/>
                </w:txbxContent>
              </v:textbox>
            </v:roundrect>
            <v:roundrect id="_x0000_s3643" style="position:absolute;left:7668;top:9793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birlik</w:t>
                    </w:r>
                  </w:p>
                </w:txbxContent>
              </v:textbox>
            </v:roundrect>
            <v:roundrect id="_x0000_s3644" style="position:absolute;left:8644;top:9793;width:427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2</w:t>
                    </w:r>
                  </w:p>
                </w:txbxContent>
              </v:textbox>
            </v:roundrect>
            <v:roundrect id="_x0000_s3645" style="position:absolute;left:9123;top:9799;width:933;height:364;flip:x" arcsize="10923f" strokecolor="#943634 [2405]">
              <v:shadow on="t" opacity=".5"/>
              <v:textbox inset="0,0,0,0">
                <w:txbxContent>
                  <w:p w:rsidR="00FE33A2" w:rsidRPr="006507BB" w:rsidRDefault="00FE33A2" w:rsidP="00682D70">
                    <w:pPr>
                      <w:pStyle w:val="AralkYok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onluk</w:t>
                    </w:r>
                  </w:p>
                </w:txbxContent>
              </v:textbox>
            </v:roundrect>
            <w10:wrap type="none"/>
            <w10:anchorlock/>
          </v:group>
        </w:pict>
      </w:r>
    </w:p>
    <w:p w:rsidR="00682D70" w:rsidRPr="00682D70" w:rsidRDefault="00682D70" w:rsidP="00682D70">
      <w:pPr>
        <w:pStyle w:val="AralkYok"/>
      </w:pPr>
    </w:p>
    <w:p w:rsidR="00682D70" w:rsidRPr="0048034B" w:rsidRDefault="00682D70" w:rsidP="00682D70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 w:rsidRPr="0048034B">
        <w:rPr>
          <w:rFonts w:ascii="Cambria Math" w:hAnsi="Cambria Math"/>
          <w:b/>
          <w:sz w:val="28"/>
        </w:rPr>
        <w:t>Verilen sayıdan</w:t>
      </w:r>
      <w:r w:rsidRPr="0048034B">
        <w:rPr>
          <w:rFonts w:ascii="Cambria Math" w:hAnsi="Cambria Math"/>
          <w:sz w:val="28"/>
        </w:rPr>
        <w:t xml:space="preserve"> başlayarak </w:t>
      </w:r>
      <w:r>
        <w:rPr>
          <w:rFonts w:ascii="Cambria Math" w:hAnsi="Cambria Math"/>
          <w:b/>
          <w:sz w:val="28"/>
        </w:rPr>
        <w:t>5’er</w:t>
      </w:r>
      <w:r w:rsidRPr="0048034B">
        <w:rPr>
          <w:rFonts w:ascii="Cambria Math" w:hAnsi="Cambria Math"/>
          <w:b/>
          <w:sz w:val="28"/>
        </w:rPr>
        <w:t xml:space="preserve"> ritmik</w:t>
      </w:r>
      <w:r w:rsidRPr="0048034B">
        <w:rPr>
          <w:rFonts w:ascii="Cambria Math" w:hAnsi="Cambria Math"/>
          <w:sz w:val="28"/>
        </w:rPr>
        <w:t xml:space="preserve"> saymayı tamamlayalım.</w:t>
      </w:r>
    </w:p>
    <w:p w:rsidR="00682D70" w:rsidRDefault="00DF7470" w:rsidP="00682D70">
      <w:pPr>
        <w:pStyle w:val="AralkYok"/>
      </w:pPr>
      <w:r>
        <w:rPr>
          <w:sz w:val="28"/>
        </w:rPr>
      </w:r>
      <w:r>
        <w:rPr>
          <w:sz w:val="28"/>
        </w:rPr>
        <w:pict>
          <v:shapetype id="_x0000_t130" coordsize="21600,21600" o:spt="130" path="m3600,21597c2662,21202,1837,20075,1087,18440,487,16240,75,13590,,10770,75,8007,487,5412,1087,3045,1837,1465,2662,337,3600,l21597,v-937,337,-1687,1465,-2512,3045c18485,5412,18072,8007,17997,10770v75,2820,488,5470,1088,7670c19910,20075,20660,21202,21597,21597xe">
            <v:stroke joinstyle="miter"/>
            <v:path gradientshapeok="t" o:connecttype="custom" o:connectlocs="10800,0;0,10800;10800,21600;17997,10800" textboxrect="3600,0,17997,21600"/>
          </v:shapetype>
          <v:shape id="_x0000_s4517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style="mso-next-textbox:#_x0000_s4517"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25</w:t>
                  </w:r>
                </w:p>
              </w:txbxContent>
            </v:textbox>
            <w10:wrap type="none"/>
            <w10:anchorlock/>
          </v:shape>
        </w:pict>
      </w:r>
      <w:r>
        <w:rPr>
          <w:sz w:val="28"/>
        </w:rPr>
      </w:r>
      <w:r>
        <w:rPr>
          <w:sz w:val="28"/>
        </w:rPr>
        <w:pict>
          <v:shape id="_x0000_s4516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style="mso-next-textbox:#_x0000_s4516"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30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515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14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/>
              </w:txbxContent>
            </v:textbox>
            <w10:wrap type="none"/>
            <w10:anchorlock/>
          </v:shape>
        </w:pict>
      </w:r>
      <w:r>
        <w:pict>
          <v:shape id="_x0000_s4513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/>
              </w:txbxContent>
            </v:textbox>
            <w10:wrap type="none"/>
            <w10:anchorlock/>
          </v:shape>
        </w:pict>
      </w:r>
      <w:r>
        <w:pict>
          <v:shape id="_x0000_s4512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11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/>
              </w:txbxContent>
            </v:textbox>
            <w10:wrap type="none"/>
            <w10:anchorlock/>
          </v:shape>
        </w:pict>
      </w:r>
      <w:r>
        <w:pict>
          <v:shape id="_x0000_s4510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9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8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7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6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80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505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4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682D70" w:rsidRPr="00682D70" w:rsidRDefault="00682D70" w:rsidP="00682D70">
      <w:pPr>
        <w:pStyle w:val="AralkYok"/>
      </w:pPr>
    </w:p>
    <w:p w:rsidR="00682D70" w:rsidRDefault="00DF7470" w:rsidP="00682D70">
      <w:pPr>
        <w:pStyle w:val="AralkYok"/>
      </w:pPr>
      <w:r>
        <w:rPr>
          <w:sz w:val="28"/>
        </w:rPr>
      </w:r>
      <w:r>
        <w:rPr>
          <w:sz w:val="28"/>
        </w:rPr>
        <w:pict>
          <v:shape id="_x0000_s4503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style="mso-next-textbox:#_x0000_s4503"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</w:rPr>
                  </w:pPr>
                  <w:r w:rsidRPr="0048034B">
                    <w:rPr>
                      <w:rFonts w:ascii="Cambria Math" w:hAnsi="Cambria Math"/>
                    </w:rPr>
                    <w:t>100</w:t>
                  </w:r>
                </w:p>
              </w:txbxContent>
            </v:textbox>
            <w10:wrap type="none"/>
            <w10:anchorlock/>
          </v:shape>
        </w:pict>
      </w:r>
      <w:r>
        <w:rPr>
          <w:sz w:val="28"/>
        </w:rPr>
      </w:r>
      <w:r>
        <w:rPr>
          <w:sz w:val="28"/>
        </w:rPr>
        <w:pict>
          <v:shape id="_x0000_s4502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style="mso-next-textbox:#_x0000_s4502"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1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500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85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499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80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498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97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96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65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495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94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93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92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45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491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90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89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88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25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487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86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  <w:r>
                    <w:rPr>
                      <w:rFonts w:ascii="Cambria Math" w:hAnsi="Cambria Math"/>
                      <w:sz w:val="28"/>
                    </w:rPr>
                    <w:t>15</w:t>
                  </w:r>
                </w:p>
              </w:txbxContent>
            </v:textbox>
            <w10:wrap type="none"/>
            <w10:anchorlock/>
          </v:shape>
        </w:pict>
      </w:r>
      <w:r>
        <w:pict>
          <v:shape id="_x0000_s4485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  <w:r>
        <w:pict>
          <v:shape id="_x0000_s4484" type="#_x0000_t130" style="width:28pt;height:19.1pt;mso-left-percent:-10001;mso-top-percent:-10001;mso-position-horizontal:absolute;mso-position-horizontal-relative:char;mso-position-vertical:absolute;mso-position-vertical-relative:line;mso-left-percent:-10001;mso-top-percent:-10001" strokecolor="#365f91 [2404]" strokeweight=".5pt">
            <v:shadow on="t"/>
            <v:textbox inset="0,0,0,0">
              <w:txbxContent>
                <w:p w:rsidR="00FE33A2" w:rsidRPr="0048034B" w:rsidRDefault="00FE33A2" w:rsidP="00682D70">
                  <w:pPr>
                    <w:pStyle w:val="AralkYok"/>
                    <w:rPr>
                      <w:rFonts w:ascii="Cambria Math" w:hAnsi="Cambria Math"/>
                      <w:sz w:val="28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682D70" w:rsidRPr="00682D70" w:rsidRDefault="00682D70" w:rsidP="00682D70">
      <w:pPr>
        <w:pStyle w:val="AralkYok"/>
      </w:pPr>
    </w:p>
    <w:p w:rsidR="00682D70" w:rsidRPr="00677E69" w:rsidRDefault="00682D70" w:rsidP="00682D70">
      <w:pPr>
        <w:pStyle w:val="AralkYok"/>
        <w:numPr>
          <w:ilvl w:val="0"/>
          <w:numId w:val="3"/>
        </w:numPr>
        <w:rPr>
          <w:rFonts w:ascii="Cambria Math" w:hAnsi="Cambria Math" w:cs="Arial"/>
          <w:sz w:val="28"/>
        </w:rPr>
      </w:pPr>
      <w:r w:rsidRPr="00677E69">
        <w:rPr>
          <w:rFonts w:ascii="Cambria Math" w:hAnsi="Cambria Math" w:cs="Arial"/>
          <w:sz w:val="28"/>
        </w:rPr>
        <w:t xml:space="preserve">İşlemleri </w:t>
      </w:r>
      <w:r w:rsidRPr="00682D70">
        <w:rPr>
          <w:rFonts w:ascii="Cambria Math" w:hAnsi="Cambria Math" w:cs="Arial"/>
          <w:b/>
          <w:sz w:val="28"/>
        </w:rPr>
        <w:t>ok yönünde</w:t>
      </w:r>
      <w:r w:rsidRPr="00677E69">
        <w:rPr>
          <w:rFonts w:ascii="Cambria Math" w:hAnsi="Cambria Math" w:cs="Arial"/>
          <w:sz w:val="28"/>
        </w:rPr>
        <w:t xml:space="preserve"> giderek tamamlayalım.</w:t>
      </w:r>
    </w:p>
    <w:p w:rsidR="00682D70" w:rsidRDefault="00DF7470" w:rsidP="00682D70">
      <w:pPr>
        <w:pStyle w:val="AralkYok"/>
      </w:pPr>
      <w:r>
        <w:pict>
          <v:group id="_x0000_s3812" style="width:247.7pt;height:59.8pt;mso-position-horizontal-relative:char;mso-position-vertical-relative:line" coordorigin="685,1536" coordsize="4954,1196">
            <v:shapetype id="_x0000_t38" coordsize="21600,21600" o:spt="38" o:oned="t" path="m,c@0,0@1,5400@1,10800@1,16200@2,21600,21600,21600e" filled="f">
              <v:formulas>
                <v:f eqn="mid #0 0"/>
                <v:f eqn="val #0"/>
                <v:f eqn="mid #0 2160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3813" type="#_x0000_t38" style="position:absolute;left:1399;top:1799;width:752;height:584;flip:y" o:connectortype="curved" adj="10800,394089,-120552" strokecolor="#e36c0a [2409]">
              <v:stroke startarrow="block" endarrow="block"/>
            </v:shape>
            <v:group id="_x0000_s3814" style="position:absolute;left:2151;top:1554;width:698;height:1154" coordorigin="4582,9852" coordsize="698,1154">
              <v:group id="_x0000_s3815" style="position:absolute;left:4582;top:9852;width:698;height:1154" coordorigin="728,10339" coordsize="2474,1088" wrapcoords="-460 -296 -460 21600 460 22192 22979 22192 22979 888 22060 -296 -460 -296">
                <v:rect id="_x0000_s3816" style="position:absolute;left:728;top:10339;width:2474;height:1088" strokecolor="#e36c0a [2409]">
                  <v:shadow on="t"/>
                  <v:textbox style="mso-next-textbox:#_x0000_s3816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>—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3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817" type="#_x0000_t32" style="position:absolute;left:808;top:11013;width:2273;height:0" o:connectortype="straight" filled="t" fillcolor="#ffc" strokecolor="#e36c0a [2409]"/>
              </v:group>
              <v:rect id="_x0000_s3818" style="position:absolute;left:4701;top:9873;width:519;height:347" wrapcoords="-800 -939 -800 21600 800 23478 24000 23478 24000 2817 22400 -939 -800 -939" strokecolor="#e36c0a [2409]">
                <v:shadow on="t"/>
                <v:textbox style="mso-next-textbox:#_x0000_s3818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b/>
                          <w:sz w:val="28"/>
                        </w:rPr>
                        <w:t>12</w:t>
                      </w:r>
                    </w:p>
                  </w:txbxContent>
                </v:textbox>
              </v:rect>
              <v:rect id="_x0000_s3819" style="position:absolute;left:4701;top:10634;width:519;height:347" wrapcoords="-800 -939 -800 21600 800 23478 24000 23478 24000 2817 22400 -939 -800 -939" strokecolor="#e36c0a [2409]">
                <v:shadow on="t"/>
                <v:textbox style="mso-next-textbox:#_x0000_s3819" inset="0,0,0,0">
                  <w:txbxContent>
                    <w:p w:rsidR="00FE33A2" w:rsidRPr="00C82D9F" w:rsidRDefault="00FE33A2" w:rsidP="00C82D9F"/>
                  </w:txbxContent>
                </v:textbox>
              </v:rect>
            </v:group>
            <v:shape id="_x0000_s3820" type="#_x0000_t38" style="position:absolute;left:4243;top:1796;width:752;height:584;flip:y" o:connectortype="curved" adj="10800,394089,-120552" strokecolor="#e36c0a [2409]">
              <v:stroke startarrow="block" endarrow="block"/>
            </v:shape>
            <v:group id="_x0000_s3821" style="position:absolute;left:4941;top:1578;width:698;height:1154" coordorigin="4582,9852" coordsize="698,1154">
              <v:group id="_x0000_s3822" style="position:absolute;left:4582;top:9852;width:698;height:1154" coordorigin="728,10339" coordsize="2474,1088" wrapcoords="-460 -296 -460 21600 460 22192 22979 22192 22979 888 22060 -296 -460 -296">
                <v:rect id="_x0000_s3823" style="position:absolute;left:728;top:10339;width:2474;height:1088" strokecolor="#e36c0a [2409]">
                  <v:shadow on="t"/>
                  <v:textbox style="mso-next-textbox:#_x0000_s3823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>—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1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824" type="#_x0000_t32" style="position:absolute;left:808;top:11013;width:2273;height:0" o:connectortype="straight" filled="t" fillcolor="#ffc" strokecolor="#e36c0a [2409]"/>
              </v:group>
              <v:rect id="_x0000_s3825" style="position:absolute;left:4701;top:9873;width:519;height:347" wrapcoords="-800 -939 -800 21600 800 23478 24000 23478 24000 2817 22400 -939 -800 -939" strokecolor="#e36c0a [2409]">
                <v:shadow on="t"/>
                <v:textbox style="mso-next-textbox:#_x0000_s3825" inset="0,0,0,0">
                  <w:txbxContent>
                    <w:p w:rsidR="00FE33A2" w:rsidRPr="00C82D9F" w:rsidRDefault="00FE33A2" w:rsidP="00C82D9F"/>
                  </w:txbxContent>
                </v:textbox>
              </v:rect>
              <v:rect id="_x0000_s3826" style="position:absolute;left:4701;top:10634;width:519;height:347" wrapcoords="-800 -939 -800 21600 800 23478 24000 23478 24000 2817 22400 -939 -800 -939" strokecolor="#e36c0a [2409]">
                <v:shadow on="t"/>
                <v:textbox style="mso-next-textbox:#_x0000_s3826" inset="0,0,0,0">
                  <w:txbxContent>
                    <w:p w:rsidR="00FE33A2" w:rsidRPr="00C82D9F" w:rsidRDefault="00FE33A2" w:rsidP="00C82D9F"/>
                  </w:txbxContent>
                </v:textbox>
              </v:rect>
            </v:group>
            <v:group id="_x0000_s3827" style="position:absolute;left:685;top:1536;width:698;height:1154" coordorigin="4582,9852" coordsize="698,1154">
              <v:group id="_x0000_s3828" style="position:absolute;left:4582;top:9852;width:698;height:1154" coordorigin="728,10339" coordsize="2474,1088" wrapcoords="-460 -296 -460 21600 460 22192 22979 22192 22979 888 22060 -296 -460 -296">
                <v:rect id="_x0000_s3829" style="position:absolute;left:728;top:10339;width:2474;height:1088" strokecolor="#e36c0a [2409]">
                  <v:shadow on="t"/>
                  <v:textbox style="mso-next-textbox:#_x0000_s3829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 xml:space="preserve">— 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2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830" type="#_x0000_t32" style="position:absolute;left:808;top:11013;width:2273;height:0" o:connectortype="straight" filled="t" fillcolor="#ffc" strokecolor="#e36c0a [2409]"/>
              </v:group>
              <v:rect id="_x0000_s3831" style="position:absolute;left:4701;top:9873;width:519;height:347" wrapcoords="-800 -939 -800 21600 800 23478 24000 23478 24000 2817 22400 -939 -800 -939" strokecolor="#e36c0a [2409]">
                <v:shadow on="t"/>
                <v:textbox style="mso-next-textbox:#_x0000_s3831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36"/>
                        </w:rPr>
                      </w:pPr>
                      <w:r>
                        <w:rPr>
                          <w:rFonts w:ascii="Cambria Math" w:hAnsi="Cambria Math"/>
                          <w:b/>
                          <w:sz w:val="28"/>
                        </w:rPr>
                        <w:t>14</w:t>
                      </w:r>
                    </w:p>
                  </w:txbxContent>
                </v:textbox>
              </v:rect>
              <v:rect id="_x0000_s3832" style="position:absolute;left:4701;top:10634;width:519;height:347" wrapcoords="-800 -939 -800 21600 800 23478 24000 23478 24000 2817 22400 -939 -800 -939" strokecolor="#e36c0a [2409]">
                <v:shadow on="t"/>
                <v:textbox style="mso-next-textbox:#_x0000_s3832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28"/>
                        </w:rPr>
                      </w:pPr>
                      <w:r>
                        <w:rPr>
                          <w:rFonts w:ascii="Cambria Math" w:hAnsi="Cambria Math"/>
                          <w:b/>
                          <w:sz w:val="28"/>
                        </w:rPr>
                        <w:t>12</w:t>
                      </w:r>
                    </w:p>
                  </w:txbxContent>
                </v:textbox>
              </v:rect>
            </v:group>
            <v:group id="_x0000_s3833" style="position:absolute;left:3542;top:1574;width:698;height:1154" coordorigin="4582,9852" coordsize="698,1154">
              <v:group id="_x0000_s3834" style="position:absolute;left:4582;top:9852;width:698;height:1154" coordorigin="728,10339" coordsize="2474,1088" wrapcoords="-460 -296 -460 21600 460 22192 22979 22192 22979 888 22060 -296 -460 -296">
                <v:rect id="_x0000_s3835" style="position:absolute;left:728;top:10339;width:2474;height:1088" strokecolor="#e36c0a [2409]">
                  <v:shadow on="t"/>
                  <v:textbox style="mso-next-textbox:#_x0000_s3835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 xml:space="preserve">— 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4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836" type="#_x0000_t32" style="position:absolute;left:808;top:11013;width:2273;height:0" o:connectortype="straight" filled="t" fillcolor="#ffc" strokecolor="#e36c0a [2409]"/>
              </v:group>
              <v:rect id="_x0000_s3837" style="position:absolute;left:4701;top:9873;width:519;height:347" wrapcoords="-800 -939 -800 21600 800 23478 24000 23478 24000 2817 22400 -939 -800 -939" strokecolor="#e36c0a [2409]">
                <v:shadow on="t"/>
                <v:textbox style="mso-next-textbox:#_x0000_s3837" inset="0,0,0,0">
                  <w:txbxContent>
                    <w:p w:rsidR="00FE33A2" w:rsidRPr="00C82D9F" w:rsidRDefault="00FE33A2" w:rsidP="00C82D9F"/>
                  </w:txbxContent>
                </v:textbox>
              </v:rect>
              <v:rect id="_x0000_s3838" style="position:absolute;left:4701;top:10634;width:519;height:347" wrapcoords="-800 -939 -800 21600 800 23478 24000 23478 24000 2817 22400 -939 -800 -939" strokecolor="#e36c0a [2409]">
                <v:shadow on="t"/>
                <v:textbox style="mso-next-textbox:#_x0000_s3838" inset="0,0,0,0">
                  <w:txbxContent>
                    <w:p w:rsidR="00FE33A2" w:rsidRPr="00C82D9F" w:rsidRDefault="00FE33A2" w:rsidP="00C82D9F"/>
                  </w:txbxContent>
                </v:textbox>
              </v:rect>
            </v:group>
            <v:shape id="_x0000_s3839" type="#_x0000_t38" style="position:absolute;left:2849;top:1824;width:778;height:676;flip:y" o:connectortype="curved" adj="10800,343395,-76488" strokecolor="#e36c0a [2409]">
              <v:stroke startarrow="block" endarrow="block"/>
            </v:shape>
            <w10:wrap type="none"/>
            <w10:anchorlock/>
          </v:group>
        </w:pict>
      </w:r>
    </w:p>
    <w:p w:rsidR="00682D70" w:rsidRPr="00682D70" w:rsidRDefault="00682D70" w:rsidP="00682D70">
      <w:pPr>
        <w:pStyle w:val="AralkYok"/>
      </w:pPr>
    </w:p>
    <w:p w:rsidR="00682D70" w:rsidRDefault="00DF7470" w:rsidP="00682D70">
      <w:pPr>
        <w:pStyle w:val="AralkYok"/>
      </w:pPr>
      <w:r>
        <w:pict>
          <v:group id="_x0000_s3784" style="width:247.7pt;height:59.8pt;mso-position-horizontal-relative:char;mso-position-vertical-relative:line" coordorigin="685,1536" coordsize="4954,1196">
            <v:shape id="_x0000_s3785" type="#_x0000_t38" style="position:absolute;left:1399;top:1799;width:752;height:584;flip:y" o:connectortype="curved" adj="10800,394089,-120552" strokecolor="#00b050">
              <v:stroke startarrow="block" endarrow="block"/>
            </v:shape>
            <v:group id="_x0000_s3786" style="position:absolute;left:2151;top:1554;width:698;height:1154" coordorigin="4582,9852" coordsize="698,1154">
              <v:group id="_x0000_s3787" style="position:absolute;left:4582;top:9852;width:698;height:1154" coordorigin="728,10339" coordsize="2474,1088" wrapcoords="-460 -296 -460 21600 460 22192 22979 22192 22979 888 22060 -296 -460 -296">
                <v:rect id="_x0000_s3788" style="position:absolute;left:728;top:10339;width:2474;height:1088" strokecolor="#00b050">
                  <v:shadow on="t"/>
                  <v:textbox style="mso-next-textbox:#_x0000_s3788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>—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2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789" type="#_x0000_t32" style="position:absolute;left:808;top:11013;width:2273;height:0" o:connectortype="straight" filled="t" fillcolor="#ffc" strokecolor="#00b050"/>
              </v:group>
              <v:rect id="_x0000_s3790" style="position:absolute;left:4701;top:9873;width:519;height:347" wrapcoords="-800 -939 -800 21600 800 23478 24000 23478 24000 2817 22400 -939 -800 -939" strokecolor="#00b050">
                <v:shadow on="t"/>
                <v:textbox style="mso-next-textbox:#_x0000_s3790" inset="0,0,0,0">
                  <w:txbxContent>
                    <w:p w:rsidR="00FE33A2" w:rsidRPr="00677E69" w:rsidRDefault="00FE33A2" w:rsidP="00682D70"/>
                  </w:txbxContent>
                </v:textbox>
              </v:rect>
              <v:rect id="_x0000_s3791" style="position:absolute;left:4701;top:10634;width:519;height:347" wrapcoords="-800 -939 -800 21600 800 23478 24000 23478 24000 2817 22400 -939 -800 -939" strokecolor="#00b050">
                <v:shadow on="t"/>
                <v:textbox style="mso-next-textbox:#_x0000_s3791" inset="0,0,0,0">
                  <w:txbxContent>
                    <w:p w:rsidR="00FE33A2" w:rsidRPr="00677E69" w:rsidRDefault="00FE33A2" w:rsidP="00682D70"/>
                  </w:txbxContent>
                </v:textbox>
              </v:rect>
            </v:group>
            <v:shape id="_x0000_s3792" type="#_x0000_t38" style="position:absolute;left:4243;top:1796;width:752;height:584;flip:y" o:connectortype="curved" adj="10800,394089,-120552" strokecolor="#00b050">
              <v:stroke startarrow="block" endarrow="block"/>
            </v:shape>
            <v:group id="_x0000_s3793" style="position:absolute;left:4941;top:1578;width:698;height:1154" coordorigin="4582,9852" coordsize="698,1154">
              <v:group id="_x0000_s3794" style="position:absolute;left:4582;top:9852;width:698;height:1154" coordorigin="728,10339" coordsize="2474,1088" wrapcoords="-460 -296 -460 21600 460 22192 22979 22192 22979 888 22060 -296 -460 -296">
                <v:rect id="_x0000_s3795" style="position:absolute;left:728;top:10339;width:2474;height:1088" strokecolor="#00b050">
                  <v:shadow on="t"/>
                  <v:textbox style="mso-next-textbox:#_x0000_s3795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>—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4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796" type="#_x0000_t32" style="position:absolute;left:808;top:11013;width:2273;height:0" o:connectortype="straight" filled="t" fillcolor="#ffc" strokecolor="#00b050"/>
              </v:group>
              <v:rect id="_x0000_s3797" style="position:absolute;left:4701;top:9873;width:519;height:347" wrapcoords="-800 -939 -800 21600 800 23478 24000 23478 24000 2817 22400 -939 -800 -939" strokecolor="#00b050">
                <v:shadow on="t"/>
                <v:textbox style="mso-next-textbox:#_x0000_s3797" inset="0,0,0,0">
                  <w:txbxContent>
                    <w:p w:rsidR="00FE33A2" w:rsidRPr="00677E69" w:rsidRDefault="00FE33A2" w:rsidP="00682D70"/>
                  </w:txbxContent>
                </v:textbox>
              </v:rect>
              <v:rect id="_x0000_s3798" style="position:absolute;left:4701;top:10634;width:519;height:347" wrapcoords="-800 -939 -800 21600 800 23478 24000 23478 24000 2817 22400 -939 -800 -939" strokecolor="#00b050">
                <v:shadow on="t"/>
                <v:textbox style="mso-next-textbox:#_x0000_s3798" inset="0,0,0,0">
                  <w:txbxContent>
                    <w:p w:rsidR="00FE33A2" w:rsidRPr="00677E69" w:rsidRDefault="00FE33A2" w:rsidP="00682D70"/>
                  </w:txbxContent>
                </v:textbox>
              </v:rect>
            </v:group>
            <v:group id="_x0000_s3799" style="position:absolute;left:685;top:1536;width:698;height:1154" coordorigin="4582,9852" coordsize="698,1154">
              <v:group id="_x0000_s3800" style="position:absolute;left:4582;top:9852;width:698;height:1154" coordorigin="728,10339" coordsize="2474,1088" wrapcoords="-460 -296 -460 21600 460 22192 22979 22192 22979 888 22060 -296 -460 -296">
                <v:rect id="_x0000_s3801" style="position:absolute;left:728;top:10339;width:2474;height:1088" strokecolor="#00b050">
                  <v:shadow on="t"/>
                  <v:textbox style="mso-next-textbox:#_x0000_s3801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 xml:space="preserve">— 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3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802" type="#_x0000_t32" style="position:absolute;left:808;top:11013;width:2273;height:0" o:connectortype="straight" filled="t" fillcolor="#ffc" strokecolor="#00b050"/>
              </v:group>
              <v:rect id="_x0000_s3803" style="position:absolute;left:4701;top:9873;width:519;height:347" wrapcoords="-800 -939 -800 21600 800 23478 24000 23478 24000 2817 22400 -939 -800 -939" strokecolor="#00b050">
                <v:shadow on="t"/>
                <v:textbox style="mso-next-textbox:#_x0000_s3803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36"/>
                        </w:rPr>
                      </w:pPr>
                      <w:r>
                        <w:rPr>
                          <w:rFonts w:ascii="Cambria Math" w:hAnsi="Cambria Math"/>
                          <w:b/>
                          <w:sz w:val="28"/>
                        </w:rPr>
                        <w:t>16</w:t>
                      </w:r>
                    </w:p>
                  </w:txbxContent>
                </v:textbox>
              </v:rect>
              <v:rect id="_x0000_s3804" style="position:absolute;left:4701;top:10634;width:519;height:347" wrapcoords="-800 -939 -800 21600 800 23478 24000 23478 24000 2817 22400 -939 -800 -939" strokecolor="#00b050">
                <v:shadow on="t"/>
                <v:textbox style="mso-next-textbox:#_x0000_s3804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28"/>
                        </w:rPr>
                      </w:pPr>
                    </w:p>
                  </w:txbxContent>
                </v:textbox>
              </v:rect>
            </v:group>
            <v:group id="_x0000_s3805" style="position:absolute;left:3542;top:1574;width:698;height:1154" coordorigin="4582,9852" coordsize="698,1154">
              <v:group id="_x0000_s3806" style="position:absolute;left:4582;top:9852;width:698;height:1154" coordorigin="728,10339" coordsize="2474,1088" wrapcoords="-460 -296 -460 21600 460 22192 22979 22192 22979 888 22060 -296 -460 -296">
                <v:rect id="_x0000_s3807" style="position:absolute;left:728;top:10339;width:2474;height:1088" strokecolor="#00b050">
                  <v:shadow on="t"/>
                  <v:textbox style="mso-next-textbox:#_x0000_s3807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 xml:space="preserve">— 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5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808" type="#_x0000_t32" style="position:absolute;left:808;top:11013;width:2273;height:0" o:connectortype="straight" filled="t" fillcolor="#ffc" strokecolor="#00b050"/>
              </v:group>
              <v:rect id="_x0000_s3809" style="position:absolute;left:4701;top:9873;width:519;height:347" wrapcoords="-800 -939 -800 21600 800 23478 24000 23478 24000 2817 22400 -939 -800 -939" strokecolor="#00b050">
                <v:shadow on="t"/>
                <v:textbox style="mso-next-textbox:#_x0000_s3809" inset="0,0,0,0">
                  <w:txbxContent>
                    <w:p w:rsidR="00FE33A2" w:rsidRPr="00677E69" w:rsidRDefault="00FE33A2" w:rsidP="00682D70"/>
                  </w:txbxContent>
                </v:textbox>
              </v:rect>
              <v:rect id="_x0000_s3810" style="position:absolute;left:4701;top:10634;width:519;height:347" wrapcoords="-800 -939 -800 21600 800 23478 24000 23478 24000 2817 22400 -939 -800 -939" strokecolor="#00b050">
                <v:shadow on="t"/>
                <v:textbox style="mso-next-textbox:#_x0000_s3810" inset="0,0,0,0">
                  <w:txbxContent>
                    <w:p w:rsidR="00FE33A2" w:rsidRPr="00677E69" w:rsidRDefault="00FE33A2" w:rsidP="00682D70"/>
                  </w:txbxContent>
                </v:textbox>
              </v:rect>
            </v:group>
            <v:shape id="_x0000_s3811" type="#_x0000_t38" style="position:absolute;left:2849;top:1824;width:778;height:676;flip:y" o:connectortype="curved" adj="10800,343395,-76488" strokecolor="#00b050">
              <v:stroke startarrow="block" endarrow="block"/>
            </v:shape>
            <w10:wrap type="none"/>
            <w10:anchorlock/>
          </v:group>
        </w:pict>
      </w:r>
    </w:p>
    <w:p w:rsidR="00682D70" w:rsidRPr="00682D70" w:rsidRDefault="00682D70" w:rsidP="00682D70">
      <w:pPr>
        <w:pStyle w:val="AralkYok"/>
      </w:pPr>
    </w:p>
    <w:p w:rsidR="00682D70" w:rsidRDefault="00DF7470" w:rsidP="00682D70">
      <w:pPr>
        <w:pStyle w:val="AralkYok"/>
        <w:rPr>
          <w:rFonts w:ascii="Segoe UI Symbol" w:hAnsi="Segoe UI Symbol"/>
          <w:b/>
          <w:sz w:val="28"/>
        </w:rPr>
      </w:pPr>
      <w:r>
        <w:pict>
          <v:group id="_x0000_s3756" style="width:247.7pt;height:59.8pt;mso-position-horizontal-relative:char;mso-position-vertical-relative:line" coordorigin="685,1536" coordsize="4954,1196">
            <v:shape id="_x0000_s3757" type="#_x0000_t38" style="position:absolute;left:1399;top:1799;width:752;height:584;flip:y" o:connectortype="curved" adj="10800,394089,-120552" strokecolor="#7f7f7f [1612]">
              <v:stroke startarrow="block" endarrow="block"/>
            </v:shape>
            <v:group id="_x0000_s3758" style="position:absolute;left:2151;top:1554;width:698;height:1154" coordorigin="4582,9852" coordsize="698,1154">
              <v:group id="_x0000_s3759" style="position:absolute;left:4582;top:9852;width:698;height:1154" coordorigin="728,10339" coordsize="2474,1088" wrapcoords="-460 -296 -460 21600 460 22192 22979 22192 22979 888 22060 -296 -460 -296">
                <v:rect id="_x0000_s3760" style="position:absolute;left:728;top:10339;width:2474;height:1088" strokecolor="#7f7f7f [1612]">
                  <v:shadow on="t"/>
                  <v:textbox style="mso-next-textbox:#_x0000_s3760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>—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3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761" type="#_x0000_t32" style="position:absolute;left:808;top:11013;width:2273;height:0" o:connectortype="straight" filled="t" fillcolor="#ffc" strokecolor="#7f7f7f [1612]"/>
              </v:group>
              <v:rect id="_x0000_s3762" style="position:absolute;left:4701;top:9873;width:519;height:347" wrapcoords="-800 -939 -800 21600 800 23478 24000 23478 24000 2817 22400 -939 -800 -939" strokecolor="#7f7f7f [1612]">
                <v:shadow on="t"/>
                <v:textbox style="mso-next-textbox:#_x0000_s3762" inset="0,0,0,0">
                  <w:txbxContent>
                    <w:p w:rsidR="00FE33A2" w:rsidRPr="00677E69" w:rsidRDefault="00FE33A2" w:rsidP="00682D70"/>
                  </w:txbxContent>
                </v:textbox>
              </v:rect>
              <v:rect id="_x0000_s3763" style="position:absolute;left:4701;top:10634;width:519;height:347" wrapcoords="-800 -939 -800 21600 800 23478 24000 23478 24000 2817 22400 -939 -800 -939" strokecolor="#7f7f7f [1612]">
                <v:shadow on="t"/>
                <v:textbox style="mso-next-textbox:#_x0000_s3763" inset="0,0,0,0">
                  <w:txbxContent>
                    <w:p w:rsidR="00FE33A2" w:rsidRPr="00677E69" w:rsidRDefault="00FE33A2" w:rsidP="00682D70"/>
                  </w:txbxContent>
                </v:textbox>
              </v:rect>
            </v:group>
            <v:shape id="_x0000_s3764" type="#_x0000_t38" style="position:absolute;left:4243;top:1796;width:752;height:584;flip:y" o:connectortype="curved" adj="10800,394089,-120552" strokecolor="#7f7f7f [1612]">
              <v:stroke startarrow="block" endarrow="block"/>
            </v:shape>
            <v:group id="_x0000_s3765" style="position:absolute;left:4941;top:1578;width:698;height:1154" coordorigin="4582,9852" coordsize="698,1154">
              <v:group id="_x0000_s3766" style="position:absolute;left:4582;top:9852;width:698;height:1154" coordorigin="728,10339" coordsize="2474,1088" wrapcoords="-460 -296 -460 21600 460 22192 22979 22192 22979 888 22060 -296 -460 -296">
                <v:rect id="_x0000_s3767" style="position:absolute;left:728;top:10339;width:2474;height:1088" strokecolor="#7f7f7f [1612]">
                  <v:shadow on="t"/>
                  <v:textbox style="mso-next-textbox:#_x0000_s3767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>—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2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768" type="#_x0000_t32" style="position:absolute;left:808;top:11013;width:2273;height:0" o:connectortype="straight" filled="t" fillcolor="#ffc" strokecolor="#7f7f7f [1612]"/>
              </v:group>
              <v:rect id="_x0000_s3769" style="position:absolute;left:4701;top:9873;width:519;height:347" wrapcoords="-800 -939 -800 21600 800 23478 24000 23478 24000 2817 22400 -939 -800 -939" strokecolor="#7f7f7f [1612]">
                <v:shadow on="t"/>
                <v:textbox style="mso-next-textbox:#_x0000_s3769" inset="0,0,0,0">
                  <w:txbxContent>
                    <w:p w:rsidR="00FE33A2" w:rsidRPr="00677E69" w:rsidRDefault="00FE33A2" w:rsidP="00682D70"/>
                  </w:txbxContent>
                </v:textbox>
              </v:rect>
              <v:rect id="_x0000_s3770" style="position:absolute;left:4701;top:10634;width:519;height:347" wrapcoords="-800 -939 -800 21600 800 23478 24000 23478 24000 2817 22400 -939 -800 -939" strokecolor="#7f7f7f [1612]">
                <v:shadow on="t"/>
                <v:textbox style="mso-next-textbox:#_x0000_s3770" inset="0,0,0,0">
                  <w:txbxContent>
                    <w:p w:rsidR="00FE33A2" w:rsidRPr="00677E69" w:rsidRDefault="00FE33A2" w:rsidP="00682D70"/>
                  </w:txbxContent>
                </v:textbox>
              </v:rect>
            </v:group>
            <v:group id="_x0000_s3771" style="position:absolute;left:685;top:1536;width:698;height:1154" coordorigin="4582,9852" coordsize="698,1154">
              <v:group id="_x0000_s3772" style="position:absolute;left:4582;top:9852;width:698;height:1154" coordorigin="728,10339" coordsize="2474,1088" wrapcoords="-460 -296 -460 21600 460 22192 22979 22192 22979 888 22060 -296 -460 -296">
                <v:rect id="_x0000_s3773" style="position:absolute;left:728;top:10339;width:2474;height:1088" strokecolor="#7f7f7f [1612]">
                  <v:shadow on="t"/>
                  <v:textbox style="mso-next-textbox:#_x0000_s3773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 xml:space="preserve">— 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5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774" type="#_x0000_t32" style="position:absolute;left:808;top:11013;width:2273;height:0" o:connectortype="straight" filled="t" fillcolor="#ffc" strokecolor="#7f7f7f [1612]"/>
              </v:group>
              <v:rect id="_x0000_s3775" style="position:absolute;left:4701;top:9873;width:519;height:347" wrapcoords="-800 -939 -800 21600 800 23478 24000 23478 24000 2817 22400 -939 -800 -939" strokecolor="#7f7f7f [1612]">
                <v:shadow on="t"/>
                <v:textbox style="mso-next-textbox:#_x0000_s3775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36"/>
                        </w:rPr>
                      </w:pPr>
                      <w:r>
                        <w:rPr>
                          <w:rFonts w:ascii="Cambria Math" w:hAnsi="Cambria Math"/>
                          <w:b/>
                          <w:sz w:val="28"/>
                        </w:rPr>
                        <w:t>18</w:t>
                      </w:r>
                    </w:p>
                  </w:txbxContent>
                </v:textbox>
              </v:rect>
              <v:rect id="_x0000_s3776" style="position:absolute;left:4701;top:10634;width:519;height:347" wrapcoords="-800 -939 -800 21600 800 23478 24000 23478 24000 2817 22400 -939 -800 -939" strokecolor="#7f7f7f [1612]">
                <v:shadow on="t"/>
                <v:textbox style="mso-next-textbox:#_x0000_s3776" inset="0,0,0,0">
                  <w:txbxContent>
                    <w:p w:rsidR="00FE33A2" w:rsidRPr="00E94CA4" w:rsidRDefault="00FE33A2" w:rsidP="00682D70">
                      <w:pPr>
                        <w:pStyle w:val="AralkYok"/>
                        <w:jc w:val="right"/>
                        <w:rPr>
                          <w:rFonts w:ascii="Cambria Math" w:hAnsi="Cambria Math"/>
                          <w:b/>
                          <w:sz w:val="28"/>
                        </w:rPr>
                      </w:pPr>
                    </w:p>
                  </w:txbxContent>
                </v:textbox>
              </v:rect>
            </v:group>
            <v:group id="_x0000_s3777" style="position:absolute;left:3542;top:1574;width:698;height:1154" coordorigin="4582,9852" coordsize="698,1154">
              <v:group id="_x0000_s3778" style="position:absolute;left:4582;top:9852;width:698;height:1154" coordorigin="728,10339" coordsize="2474,1088" wrapcoords="-460 -296 -460 21600 460 22192 22979 22192 22979 888 22060 -296 -460 -296">
                <v:rect id="_x0000_s3779" style="position:absolute;left:728;top:10339;width:2474;height:1088" strokecolor="#7f7f7f [1612]">
                  <v:shadow on="t"/>
                  <v:textbox style="mso-next-textbox:#_x0000_s3779" inset="0,0,0,0">
                    <w:txbxContent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   </w:t>
                        </w:r>
                      </w:p>
                      <w:p w:rsidR="00FE33A2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 w:rsidRPr="00677E69">
                          <w:rPr>
                            <w:rFonts w:ascii="Cambria Math" w:hAnsi="Cambria Math"/>
                            <w:b/>
                            <w:sz w:val="24"/>
                          </w:rPr>
                          <w:t xml:space="preserve">— </w:t>
                        </w: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4</w:t>
                        </w:r>
                      </w:p>
                      <w:p w:rsidR="00FE33A2" w:rsidRPr="00720186" w:rsidRDefault="00FE33A2" w:rsidP="00682D70">
                        <w:pPr>
                          <w:pStyle w:val="AralkYok"/>
                          <w:jc w:val="center"/>
                          <w:rPr>
                            <w:rFonts w:ascii="Cambria Math" w:hAnsi="Cambria Math"/>
                            <w:b/>
                            <w:sz w:val="28"/>
                          </w:rPr>
                        </w:pPr>
                        <w:r>
                          <w:rPr>
                            <w:rFonts w:ascii="Cambria Math" w:hAnsi="Cambria Math"/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3780" type="#_x0000_t32" style="position:absolute;left:808;top:11013;width:2273;height:0" o:connectortype="straight" filled="t" fillcolor="#ffc" strokecolor="#7f7f7f [1612]"/>
              </v:group>
              <v:rect id="_x0000_s3781" style="position:absolute;left:4701;top:9873;width:519;height:347" wrapcoords="-800 -939 -800 21600 800 23478 24000 23478 24000 2817 22400 -939 -800 -939" strokecolor="#7f7f7f [1612]">
                <v:shadow on="t"/>
                <v:textbox style="mso-next-textbox:#_x0000_s3781" inset="0,0,0,0">
                  <w:txbxContent>
                    <w:p w:rsidR="00FE33A2" w:rsidRPr="00677E69" w:rsidRDefault="00FE33A2" w:rsidP="00682D70"/>
                  </w:txbxContent>
                </v:textbox>
              </v:rect>
              <v:rect id="_x0000_s3782" style="position:absolute;left:4701;top:10634;width:519;height:347" wrapcoords="-800 -939 -800 21600 800 23478 24000 23478 24000 2817 22400 -939 -800 -939" strokecolor="#7f7f7f [1612]">
                <v:shadow on="t"/>
                <v:textbox style="mso-next-textbox:#_x0000_s3782" inset="0,0,0,0">
                  <w:txbxContent>
                    <w:p w:rsidR="00FE33A2" w:rsidRPr="00677E69" w:rsidRDefault="00FE33A2" w:rsidP="00682D70"/>
                  </w:txbxContent>
                </v:textbox>
              </v:rect>
            </v:group>
            <v:shape id="_x0000_s3783" type="#_x0000_t38" style="position:absolute;left:2849;top:1824;width:778;height:676;flip:y" o:connectortype="curved" adj="10800,343395,-76488" strokecolor="#7f7f7f [1612]">
              <v:stroke startarrow="block" endarrow="block"/>
            </v:shape>
            <w10:wrap type="none"/>
            <w10:anchorlock/>
          </v:group>
        </w:pict>
      </w:r>
    </w:p>
    <w:p w:rsidR="001B1019" w:rsidRDefault="001B1019" w:rsidP="00E11FC6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Aşağıdaki </w:t>
      </w:r>
      <w:r w:rsidRPr="00AA72D1">
        <w:rPr>
          <w:rFonts w:ascii="Cambria Math" w:hAnsi="Cambria Math"/>
          <w:b/>
          <w:sz w:val="28"/>
        </w:rPr>
        <w:t>eldeli toplama</w:t>
      </w:r>
      <w:r>
        <w:rPr>
          <w:rFonts w:ascii="Cambria Math" w:hAnsi="Cambria Math"/>
          <w:sz w:val="28"/>
        </w:rPr>
        <w:t xml:space="preserve"> işlemlerini örneğe uygun olarak yapalım.</w:t>
      </w: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68" type="#_x0000_t75" style="width:97.5pt;height:73.5pt" o:ole="" o:bordertopcolor="red" o:borderleftcolor="red" o:borderbottomcolor="red" o:borderrightcolor="red">
            <v:imagedata r:id="rId25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8" DrawAspect="Content" ObjectID="_1526565935" r:id="rId259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69" type="#_x0000_t75" style="width:97.5pt;height:73.5pt" o:ole="" o:bordertopcolor="red" o:borderleftcolor="red" o:borderbottomcolor="red" o:borderrightcolor="red">
            <v:imagedata r:id="rId26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69" DrawAspect="Content" ObjectID="_1526565936" r:id="rId261"/>
        </w:object>
      </w:r>
    </w:p>
    <w:p w:rsidR="00682D70" w:rsidRDefault="00682D70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70" type="#_x0000_t75" style="width:97.5pt;height:73.5pt" o:ole="" o:bordertopcolor="red" o:borderleftcolor="red" o:borderbottomcolor="red" o:borderrightcolor="red">
            <v:imagedata r:id="rId2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0" DrawAspect="Content" ObjectID="_1526565937" r:id="rId263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71" type="#_x0000_t75" style="width:97.5pt;height:73.5pt" o:ole="" o:bordertopcolor="red" o:borderleftcolor="red" o:borderbottomcolor="red" o:borderrightcolor="red">
            <v:imagedata r:id="rId26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1" DrawAspect="Content" ObjectID="_1526565938" r:id="rId265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72" type="#_x0000_t75" style="width:97.5pt;height:73.5pt" o:ole="" o:bordertopcolor="red" o:borderleftcolor="red" o:borderbottomcolor="red" o:borderrightcolor="red">
            <v:imagedata r:id="rId26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2" DrawAspect="Content" ObjectID="_1526565939" r:id="rId267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73" type="#_x0000_t75" style="width:97.5pt;height:73.5pt" o:ole="" o:bordertopcolor="red" o:borderleftcolor="red" o:borderbottomcolor="red" o:borderrightcolor="red">
            <v:imagedata r:id="rId26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3" DrawAspect="Content" ObjectID="_1526565940" r:id="rId269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74" type="#_x0000_t75" style="width:97.5pt;height:73.5pt" o:ole="" o:bordertopcolor="red" o:borderleftcolor="red" o:borderbottomcolor="red" o:borderrightcolor="red">
            <v:imagedata r:id="rId27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4" DrawAspect="Content" ObjectID="_1526565941" r:id="rId271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75" type="#_x0000_t75" style="width:97.5pt;height:73.5pt" o:ole="" o:bordertopcolor="red" o:borderleftcolor="red" o:borderbottomcolor="red" o:borderrightcolor="red">
            <v:imagedata r:id="rId27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5" DrawAspect="Content" ObjectID="_1526565942" r:id="rId273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76" type="#_x0000_t75" style="width:97.5pt;height:73.5pt" o:ole="" o:bordertopcolor="red" o:borderleftcolor="red" o:borderbottomcolor="red" o:borderrightcolor="red">
            <v:imagedata r:id="rId27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6" DrawAspect="Content" ObjectID="_1526565943" r:id="rId275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77" type="#_x0000_t75" style="width:97.5pt;height:73.5pt" o:ole="" o:bordertopcolor="red" o:borderleftcolor="red" o:borderbottomcolor="red" o:borderrightcolor="red">
            <v:imagedata r:id="rId27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7" DrawAspect="Content" ObjectID="_1526565944" r:id="rId277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78" type="#_x0000_t75" style="width:97.5pt;height:73.5pt" o:ole="" o:bordertopcolor="red" o:borderleftcolor="red" o:borderbottomcolor="red" o:borderrightcolor="red">
            <v:imagedata r:id="rId27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8" DrawAspect="Content" ObjectID="_1526565945" r:id="rId279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79" type="#_x0000_t75" style="width:97.5pt;height:73.5pt" o:ole="" o:bordertopcolor="red" o:borderleftcolor="red" o:borderbottomcolor="red" o:borderrightcolor="red">
            <v:imagedata r:id="rId28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79" DrawAspect="Content" ObjectID="_1526565946" r:id="rId281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80" type="#_x0000_t75" style="width:97.5pt;height:73.5pt" o:ole="" o:bordertopcolor="red" o:borderleftcolor="red" o:borderbottomcolor="red" o:borderrightcolor="red">
            <v:imagedata r:id="rId28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0" DrawAspect="Content" ObjectID="_1526565947" r:id="rId283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81" type="#_x0000_t75" style="width:97.5pt;height:73.5pt" o:ole="" o:bordertopcolor="red" o:borderleftcolor="red" o:borderbottomcolor="red" o:borderrightcolor="red">
            <v:imagedata r:id="rId28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1" DrawAspect="Content" ObjectID="_1526565948" r:id="rId285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82" type="#_x0000_t75" style="width:97.5pt;height:73.5pt" o:ole="" o:bordertopcolor="red" o:borderleftcolor="red" o:borderbottomcolor="red" o:borderrightcolor="red">
            <v:imagedata r:id="rId28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2" DrawAspect="Content" ObjectID="_1526565949" r:id="rId287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83" type="#_x0000_t75" style="width:97.5pt;height:73.5pt" o:ole="" o:bordertopcolor="red" o:borderleftcolor="red" o:borderbottomcolor="red" o:borderrightcolor="red">
            <v:imagedata r:id="rId28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3" DrawAspect="Content" ObjectID="_1526565950" r:id="rId289"/>
        </w:object>
      </w:r>
    </w:p>
    <w:p w:rsidR="00E11FC6" w:rsidRDefault="00E11FC6" w:rsidP="001B1019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.</w:t>
      </w: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84" type="#_x0000_t75" style="width:97.5pt;height:73.5pt" o:ole="" o:bordertopcolor="red" o:borderleftcolor="red" o:borderbottomcolor="red" o:borderrightcolor="red">
            <v:imagedata r:id="rId29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4" DrawAspect="Content" ObjectID="_1526565951" r:id="rId291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85" type="#_x0000_t75" style="width:97.5pt;height:73.5pt" o:ole="" o:bordertopcolor="red" o:borderleftcolor="red" o:borderbottomcolor="red" o:borderrightcolor="red">
            <v:imagedata r:id="rId29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5" DrawAspect="Content" ObjectID="_1526565952" r:id="rId293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86" type="#_x0000_t75" style="width:97.5pt;height:73.5pt" o:ole="" o:bordertopcolor="red" o:borderleftcolor="red" o:borderbottomcolor="red" o:borderrightcolor="red">
            <v:imagedata r:id="rId29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6" DrawAspect="Content" ObjectID="_1526565953" r:id="rId295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87" type="#_x0000_t75" style="width:97.5pt;height:73.5pt" o:ole="" o:bordertopcolor="red" o:borderleftcolor="red" o:borderbottomcolor="red" o:borderrightcolor="red">
            <v:imagedata r:id="rId29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7" DrawAspect="Content" ObjectID="_1526565954" r:id="rId297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88" type="#_x0000_t75" style="width:97.5pt;height:73.5pt" o:ole="" o:bordertopcolor="red" o:borderleftcolor="red" o:borderbottomcolor="red" o:borderrightcolor="red">
            <v:imagedata r:id="rId29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8" DrawAspect="Content" ObjectID="_1526565955" r:id="rId299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89" type="#_x0000_t75" style="width:97.5pt;height:73.5pt" o:ole="" o:bordertopcolor="red" o:borderleftcolor="red" o:borderbottomcolor="red" o:borderrightcolor="red">
            <v:imagedata r:id="rId30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89" DrawAspect="Content" ObjectID="_1526565956" r:id="rId301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90" type="#_x0000_t75" style="width:97.5pt;height:73.5pt" o:ole="" o:bordertopcolor="red" o:borderleftcolor="red" o:borderbottomcolor="red" o:borderrightcolor="red">
            <v:imagedata r:id="rId30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0" DrawAspect="Content" ObjectID="_1526565957" r:id="rId303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91" type="#_x0000_t75" style="width:97.5pt;height:73.5pt" o:ole="" o:bordertopcolor="red" o:borderleftcolor="red" o:borderbottomcolor="red" o:borderrightcolor="red">
            <v:imagedata r:id="rId30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1" DrawAspect="Content" ObjectID="_1526565958" r:id="rId305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92" type="#_x0000_t75" style="width:97.5pt;height:73.5pt" o:ole="" o:bordertopcolor="red" o:borderleftcolor="red" o:borderbottomcolor="red" o:borderrightcolor="red">
            <v:imagedata r:id="rId30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2" DrawAspect="Content" ObjectID="_1526565959" r:id="rId307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93" type="#_x0000_t75" style="width:97.5pt;height:73.5pt" o:ole="" o:bordertopcolor="red" o:borderleftcolor="red" o:borderbottomcolor="red" o:borderrightcolor="red">
            <v:imagedata r:id="rId30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3" DrawAspect="Content" ObjectID="_1526565960" r:id="rId309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94" type="#_x0000_t75" style="width:97.5pt;height:73.5pt" o:ole="" o:bordertopcolor="red" o:borderleftcolor="red" o:borderbottomcolor="red" o:borderrightcolor="red">
            <v:imagedata r:id="rId31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4" DrawAspect="Content" ObjectID="_1526565961" r:id="rId311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95" type="#_x0000_t75" style="width:97.5pt;height:73.5pt" o:ole="" o:bordertopcolor="red" o:borderleftcolor="red" o:borderbottomcolor="red" o:borderrightcolor="red">
            <v:imagedata r:id="rId31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5" DrawAspect="Content" ObjectID="_1526565962" r:id="rId313"/>
        </w:object>
      </w:r>
    </w:p>
    <w:p w:rsidR="001B1019" w:rsidRDefault="001B1019" w:rsidP="00682D70">
      <w:pPr>
        <w:pStyle w:val="AralkYok"/>
        <w:rPr>
          <w:rFonts w:ascii="Segoe UI Symbol" w:hAnsi="Segoe UI Symbol"/>
          <w:b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96" type="#_x0000_t75" style="width:97.5pt;height:73.5pt" o:ole="" o:bordertopcolor="red" o:borderleftcolor="red" o:borderbottomcolor="red" o:borderrightcolor="red">
            <v:imagedata r:id="rId31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6" DrawAspect="Content" ObjectID="_1526565963" r:id="rId315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97" type="#_x0000_t75" style="width:97.5pt;height:73.5pt" o:ole="" o:bordertopcolor="red" o:borderleftcolor="red" o:borderbottomcolor="red" o:borderrightcolor="red">
            <v:imagedata r:id="rId31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7" DrawAspect="Content" ObjectID="_1526565964" r:id="rId317"/>
        </w:object>
      </w: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</w:p>
    <w:p w:rsidR="001B1019" w:rsidRDefault="001B1019" w:rsidP="001B1019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398" type="#_x0000_t75" style="width:97.5pt;height:73.5pt" o:ole="" o:bordertopcolor="red" o:borderleftcolor="red" o:borderbottomcolor="red" o:borderrightcolor="red">
            <v:imagedata r:id="rId31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8" DrawAspect="Content" ObjectID="_1526565965" r:id="rId319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399" type="#_x0000_t75" style="width:97.5pt;height:73.5pt" o:ole="" o:bordertopcolor="red" o:borderleftcolor="red" o:borderbottomcolor="red" o:borderrightcolor="red">
            <v:imagedata r:id="rId32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399" DrawAspect="Content" ObjectID="_1526565966" r:id="rId321"/>
        </w:object>
      </w:r>
    </w:p>
    <w:p w:rsidR="001B1019" w:rsidRDefault="00E11FC6" w:rsidP="00682D70">
      <w:pPr>
        <w:pStyle w:val="AralkYok"/>
        <w:rPr>
          <w:rFonts w:ascii="Segoe UI Symbol" w:hAnsi="Segoe UI Symbol"/>
          <w:b/>
          <w:sz w:val="28"/>
        </w:rPr>
      </w:pPr>
      <w:r>
        <w:rPr>
          <w:rFonts w:ascii="Segoe UI Symbol" w:hAnsi="Segoe UI Symbol"/>
          <w:b/>
          <w:sz w:val="28"/>
        </w:rPr>
        <w:t>.</w:t>
      </w:r>
    </w:p>
    <w:p w:rsidR="00E11FC6" w:rsidRDefault="00E11FC6" w:rsidP="00E11FC6">
      <w:pPr>
        <w:pStyle w:val="AralkYok"/>
      </w:pPr>
    </w:p>
    <w:p w:rsidR="00E11FC6" w:rsidRPr="00E11FC6" w:rsidRDefault="00E11FC6" w:rsidP="00E11FC6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E11FC6">
        <w:rPr>
          <w:rFonts w:ascii="Cambria Math" w:hAnsi="Cambria Math"/>
          <w:sz w:val="28"/>
        </w:rPr>
        <w:lastRenderedPageBreak/>
        <w:t xml:space="preserve">Aşağıdaki </w:t>
      </w:r>
      <w:r w:rsidRPr="00AD14CF">
        <w:rPr>
          <w:rFonts w:ascii="Cambria Math" w:hAnsi="Cambria Math"/>
          <w:b/>
          <w:sz w:val="28"/>
        </w:rPr>
        <w:t>çıkarma</w:t>
      </w:r>
      <w:r w:rsidRPr="00E11FC6">
        <w:rPr>
          <w:rFonts w:ascii="Cambria Math" w:hAnsi="Cambria Math"/>
          <w:sz w:val="28"/>
        </w:rPr>
        <w:t xml:space="preserve"> işlemlerini yapalım.</w:t>
      </w:r>
    </w:p>
    <w:p w:rsidR="00E11FC6" w:rsidRPr="00AD14CF" w:rsidRDefault="00E11FC6" w:rsidP="00AD14CF">
      <w:pPr>
        <w:pStyle w:val="AralkYok"/>
      </w:pPr>
    </w:p>
    <w:p w:rsidR="00E11FC6" w:rsidRDefault="00DF7470" w:rsidP="00E11FC6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06" style="width:61.4pt;height:55.8pt;mso-position-horizontal-relative:char;mso-position-vertical-relative:line" coordorigin="8502,9410" coordsize="1363,1116">
            <v:oval id="_x0000_s4107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16</w:t>
                    </w:r>
                  </w:p>
                </w:txbxContent>
              </v:textbox>
            </v:oval>
            <v:oval id="_x0000_s4108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09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73031A"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oval>
            <v:oval id="_x0000_s4110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E11FC6" w:rsidRDefault="00FE33A2" w:rsidP="00E11FC6"/>
                </w:txbxContent>
              </v:textbox>
            </v:oval>
            <v:shape id="_x0000_s4111" type="#_x0000_t32" style="position:absolute;left:8886;top:9863;width:168;height:192" o:connectortype="straight" strokecolor="#00b050">
              <v:shadow on="t" offset="-2pt" offset2="-8pt"/>
            </v:shape>
            <v:shape id="_x0000_s4112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E11FC6">
        <w:rPr>
          <w:rFonts w:ascii="Cambria Math" w:hAnsi="Cambria Math"/>
          <w:sz w:val="28"/>
        </w:rPr>
        <w:tab/>
      </w:r>
      <w:r w:rsidR="00E11FC6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99" style="width:59.55pt;height:55.8pt;mso-position-horizontal-relative:char;mso-position-vertical-relative:line" coordorigin="8502,9410" coordsize="1363,1116">
            <v:oval id="_x0000_s4100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18</w:t>
                    </w:r>
                  </w:p>
                </w:txbxContent>
              </v:textbox>
            </v:oval>
            <v:oval id="_x0000_s4101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02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 w:rsidRPr="0073031A"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oval>
            <v:oval id="_x0000_s4103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104" type="#_x0000_t32" style="position:absolute;left:8886;top:9863;width:168;height:192" o:connectortype="straight" strokecolor="#f96">
              <v:shadow on="t" offset="-2pt" offset2="-8pt"/>
            </v:shape>
            <v:shape id="_x0000_s4105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E11FC6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92" style="width:58.5pt;height:55.8pt;mso-position-horizontal-relative:char;mso-position-vertical-relative:line" coordorigin="8502,9410" coordsize="1363,1116">
            <v:oval id="_x0000_s4093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19</w:t>
                    </w:r>
                  </w:p>
                </w:txbxContent>
              </v:textbox>
            </v:oval>
            <v:oval id="_x0000_s4094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95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</w:t>
                    </w:r>
                  </w:p>
                </w:txbxContent>
              </v:textbox>
            </v:oval>
            <v:oval id="_x0000_s4096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097" type="#_x0000_t32" style="position:absolute;left:8886;top:9863;width:168;height:192" o:connectortype="straight" strokecolor="#0070c0">
              <v:shadow on="t" offset="-2pt" offset2="-8pt"/>
            </v:shape>
            <v:shape id="_x0000_s4098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E11FC6" w:rsidRPr="00AD14CF" w:rsidRDefault="00E11FC6" w:rsidP="00AD14CF">
      <w:pPr>
        <w:pStyle w:val="AralkYok"/>
      </w:pPr>
    </w:p>
    <w:p w:rsidR="00E11FC6" w:rsidRDefault="00DF7470" w:rsidP="00E11FC6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85" style="width:61.4pt;height:55.8pt;mso-position-horizontal-relative:char;mso-position-vertical-relative:line" coordorigin="8502,9410" coordsize="1363,1116">
            <v:oval id="_x0000_s4086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11</w:t>
                    </w:r>
                  </w:p>
                </w:txbxContent>
              </v:textbox>
            </v:oval>
            <v:oval id="_x0000_s4087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88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oval>
            <v:oval id="_x0000_s4089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A74DFE" w:rsidRDefault="00FE33A2" w:rsidP="00E11FC6"/>
                </w:txbxContent>
              </v:textbox>
            </v:oval>
            <v:shape id="_x0000_s4090" type="#_x0000_t32" style="position:absolute;left:8886;top:9863;width:168;height:192" o:connectortype="straight" strokecolor="#00b050">
              <v:shadow on="t" offset="-2pt" offset2="-8pt"/>
            </v:shape>
            <v:shape id="_x0000_s4091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E11FC6">
        <w:rPr>
          <w:rFonts w:ascii="Cambria Math" w:hAnsi="Cambria Math"/>
          <w:sz w:val="28"/>
        </w:rPr>
        <w:tab/>
      </w:r>
      <w:r w:rsidR="00E11FC6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78" style="width:59.55pt;height:55.8pt;mso-position-horizontal-relative:char;mso-position-vertical-relative:line" coordorigin="8502,9410" coordsize="1363,1116">
            <v:oval id="_x0000_s4079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19</w:t>
                    </w:r>
                  </w:p>
                </w:txbxContent>
              </v:textbox>
            </v:oval>
            <v:oval id="_x0000_s4080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81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oval>
            <v:oval id="_x0000_s4082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083" type="#_x0000_t32" style="position:absolute;left:8886;top:9863;width:168;height:192" o:connectortype="straight" strokecolor="#f96">
              <v:shadow on="t" offset="-2pt" offset2="-8pt"/>
            </v:shape>
            <v:shape id="_x0000_s4084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E11FC6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71" style="width:58.5pt;height:55.8pt;mso-position-horizontal-relative:char;mso-position-vertical-relative:line" coordorigin="8502,9410" coordsize="1363,1116">
            <v:oval id="_x0000_s4072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16</w:t>
                    </w:r>
                  </w:p>
                </w:txbxContent>
              </v:textbox>
            </v:oval>
            <v:oval id="_x0000_s4073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74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oval>
            <v:oval id="_x0000_s4075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076" type="#_x0000_t32" style="position:absolute;left:8886;top:9863;width:168;height:192" o:connectortype="straight" strokecolor="#0070c0">
              <v:shadow on="t" offset="-2pt" offset2="-8pt"/>
            </v:shape>
            <v:shape id="_x0000_s4077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E11FC6" w:rsidRPr="00AD14CF" w:rsidRDefault="00E11FC6" w:rsidP="00AD14CF">
      <w:pPr>
        <w:pStyle w:val="AralkYok"/>
      </w:pPr>
    </w:p>
    <w:p w:rsidR="00E11FC6" w:rsidRDefault="00DF7470" w:rsidP="00E11FC6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64" style="width:61.4pt;height:55.8pt;mso-position-horizontal-relative:char;mso-position-vertical-relative:line" coordorigin="8502,9410" coordsize="1363,1116">
            <v:oval id="_x0000_s4065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14</w:t>
                    </w:r>
                  </w:p>
                </w:txbxContent>
              </v:textbox>
            </v:oval>
            <v:oval id="_x0000_s4066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67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oval>
            <v:oval id="_x0000_s4068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069" type="#_x0000_t32" style="position:absolute;left:8886;top:9863;width:168;height:192" o:connectortype="straight" strokecolor="#00b050">
              <v:shadow on="t" offset="-2pt" offset2="-8pt"/>
            </v:shape>
            <v:shape id="_x0000_s4070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E11FC6">
        <w:rPr>
          <w:rFonts w:ascii="Cambria Math" w:hAnsi="Cambria Math"/>
          <w:sz w:val="28"/>
        </w:rPr>
        <w:tab/>
      </w:r>
      <w:r w:rsidR="00E11FC6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57" style="width:59.55pt;height:55.8pt;mso-position-horizontal-relative:char;mso-position-vertical-relative:line" coordorigin="8502,9410" coordsize="1363,1116">
            <v:oval id="_x0000_s4058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12</w:t>
                    </w:r>
                  </w:p>
                </w:txbxContent>
              </v:textbox>
            </v:oval>
            <v:oval id="_x0000_s4059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60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oval id="_x0000_s4061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062" type="#_x0000_t32" style="position:absolute;left:8886;top:9863;width:168;height:192" o:connectortype="straight" strokecolor="#f96">
              <v:shadow on="t" offset="-2pt" offset2="-8pt"/>
            </v:shape>
            <v:shape id="_x0000_s4063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E11FC6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050" style="width:58.5pt;height:55.8pt;mso-position-horizontal-relative:char;mso-position-vertical-relative:line" coordorigin="8502,9410" coordsize="1363,1116">
            <v:oval id="_x0000_s4051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12</w:t>
                    </w:r>
                  </w:p>
                </w:txbxContent>
              </v:textbox>
            </v:oval>
            <v:oval id="_x0000_s4052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053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oval>
            <v:oval id="_x0000_s4054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E11FC6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055" type="#_x0000_t32" style="position:absolute;left:8886;top:9863;width:168;height:192" o:connectortype="straight" strokecolor="#0070c0">
              <v:shadow on="t" offset="-2pt" offset2="-8pt"/>
            </v:shape>
            <v:shape id="_x0000_s4056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E11FC6" w:rsidRPr="00AD14CF" w:rsidRDefault="00E11FC6" w:rsidP="00AD14CF">
      <w:pPr>
        <w:pStyle w:val="AralkYok"/>
      </w:pPr>
    </w:p>
    <w:p w:rsidR="00AD14CF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53" style="width:61.4pt;height:55.8pt;mso-position-horizontal-relative:char;mso-position-vertical-relative:line" coordorigin="8502,9410" coordsize="1363,1116">
            <v:oval id="_x0000_s4254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15</w:t>
                    </w:r>
                  </w:p>
                </w:txbxContent>
              </v:textbox>
            </v:oval>
            <v:oval id="_x0000_s4255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56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oval>
            <v:oval id="_x0000_s4257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258" type="#_x0000_t32" style="position:absolute;left:8886;top:9863;width:168;height:192" o:connectortype="straight" strokecolor="#00b050">
              <v:shadow on="t" offset="-2pt" offset2="-8pt"/>
            </v:shape>
            <v:shape id="_x0000_s4259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>
        <w:rPr>
          <w:rFonts w:ascii="Cambria Math" w:hAnsi="Cambria Math"/>
          <w:sz w:val="28"/>
        </w:rPr>
        <w:tab/>
      </w:r>
      <w:r w:rsid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46" style="width:59.55pt;height:55.8pt;mso-position-horizontal-relative:char;mso-position-vertical-relative:line" coordorigin="8502,9410" coordsize="1363,1116">
            <v:oval id="_x0000_s4247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16</w:t>
                    </w:r>
                  </w:p>
                </w:txbxContent>
              </v:textbox>
            </v:oval>
            <v:oval id="_x0000_s4248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49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oval id="_x0000_s4250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251" type="#_x0000_t32" style="position:absolute;left:8886;top:9863;width:168;height:192" o:connectortype="straight" strokecolor="#f96">
              <v:shadow on="t" offset="-2pt" offset2="-8pt"/>
            </v:shape>
            <v:shape id="_x0000_s4252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39" style="width:58.5pt;height:55.8pt;mso-position-horizontal-relative:char;mso-position-vertical-relative:line" coordorigin="8502,9410" coordsize="1363,1116">
            <v:oval id="_x0000_s4240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19</w:t>
                    </w:r>
                  </w:p>
                </w:txbxContent>
              </v:textbox>
            </v:oval>
            <v:oval id="_x0000_s4241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42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oval>
            <v:oval id="_x0000_s4243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shape id="_x0000_s4244" type="#_x0000_t32" style="position:absolute;left:8886;top:9863;width:168;height:192" o:connectortype="straight" strokecolor="#0070c0">
              <v:shadow on="t" offset="-2pt" offset2="-8pt"/>
            </v:shape>
            <v:shape id="_x0000_s4245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Pr="00AD14CF" w:rsidRDefault="00AD14CF" w:rsidP="00AD14CF">
      <w:pPr>
        <w:pStyle w:val="AralkYok"/>
      </w:pPr>
    </w:p>
    <w:p w:rsidR="00AD14CF" w:rsidRPr="00AD14CF" w:rsidRDefault="00AD14CF" w:rsidP="00AD14CF">
      <w:pPr>
        <w:pStyle w:val="AralkYok"/>
        <w:numPr>
          <w:ilvl w:val="0"/>
          <w:numId w:val="8"/>
        </w:numPr>
        <w:rPr>
          <w:rFonts w:ascii="Cambria Math" w:hAnsi="Cambria Math" w:cs="Arial"/>
          <w:sz w:val="28"/>
        </w:rPr>
      </w:pPr>
      <w:r w:rsidRPr="00AD14CF">
        <w:rPr>
          <w:rFonts w:ascii="Cambria Math" w:hAnsi="Cambria Math"/>
          <w:sz w:val="28"/>
        </w:rPr>
        <w:t>A</w:t>
      </w:r>
      <w:r w:rsidRPr="00AD14CF">
        <w:rPr>
          <w:rFonts w:ascii="Cambria Math" w:hAnsi="Cambria Math" w:cs="Arial"/>
          <w:sz w:val="28"/>
        </w:rPr>
        <w:t>şağıdaki çıkarma işlemlerinde</w:t>
      </w:r>
      <w:r>
        <w:rPr>
          <w:rFonts w:ascii="Cambria Math" w:hAnsi="Cambria Math" w:cs="Arial"/>
          <w:b/>
          <w:sz w:val="28"/>
        </w:rPr>
        <w:t xml:space="preserve"> verilmeyen eksilen </w:t>
      </w:r>
      <w:r w:rsidRPr="00AD14CF">
        <w:rPr>
          <w:rFonts w:ascii="Cambria Math" w:hAnsi="Cambria Math" w:cs="Arial"/>
          <w:sz w:val="28"/>
        </w:rPr>
        <w:t>sayıları bulunuz.</w:t>
      </w:r>
    </w:p>
    <w:p w:rsidR="00AD14CF" w:rsidRPr="00AD14CF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69" style="width:61.4pt;height:55.8pt;mso-position-horizontal-relative:char;mso-position-vertical-relative:line" coordorigin="8502,9410" coordsize="1363,1116">
            <v:oval id="_x0000_s4170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171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72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oval>
            <v:oval id="_x0000_s4173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oval>
            <v:shape id="_x0000_s4174" type="#_x0000_t32" style="position:absolute;left:8886;top:9863;width:168;height:192" o:connectortype="straight" strokecolor="#00b050">
              <v:shadow on="t" offset="-2pt" offset2="-8pt"/>
            </v:shape>
            <v:shape id="_x0000_s4175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</w:r>
      <w:r w:rsidR="00AD14CF" w:rsidRP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62" style="width:59.55pt;height:55.8pt;mso-position-horizontal-relative:char;mso-position-vertical-relative:line" coordorigin="8502,9410" coordsize="1363,1116">
            <v:oval id="_x0000_s4163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oval id="_x0000_s4164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65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oval>
            <v:oval id="_x0000_s4166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10</w:t>
                    </w:r>
                  </w:p>
                </w:txbxContent>
              </v:textbox>
            </v:oval>
            <v:shape id="_x0000_s4167" type="#_x0000_t32" style="position:absolute;left:8886;top:9863;width:168;height:192" o:connectortype="straight" strokecolor="#f96">
              <v:shadow on="t" offset="-2pt" offset2="-8pt"/>
            </v:shape>
            <v:shape id="_x0000_s4168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55" style="width:58.5pt;height:55.8pt;mso-position-horizontal-relative:char;mso-position-vertical-relative:line" coordorigin="8502,9410" coordsize="1363,1116">
            <v:oval id="_x0000_s4156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157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58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oval id="_x0000_s4159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shape id="_x0000_s4160" type="#_x0000_t32" style="position:absolute;left:8886;top:9863;width:168;height:192" o:connectortype="straight" strokecolor="#0070c0">
              <v:shadow on="t" offset="-2pt" offset2="-8pt"/>
            </v:shape>
            <v:shape id="_x0000_s4161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Pr="00AD14CF" w:rsidRDefault="00AD14CF" w:rsidP="00AD14CF">
      <w:pPr>
        <w:pStyle w:val="AralkYok"/>
      </w:pPr>
    </w:p>
    <w:p w:rsidR="00AD14CF" w:rsidRPr="00AD14CF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48" style="width:61.4pt;height:55.8pt;mso-position-horizontal-relative:char;mso-position-vertical-relative:line" coordorigin="8502,9410" coordsize="1363,1116">
            <v:oval id="_x0000_s4149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oval id="_x0000_s4150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51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5</w:t>
                    </w:r>
                  </w:p>
                </w:txbxContent>
              </v:textbox>
            </v:oval>
            <v:oval id="_x0000_s4152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13</w:t>
                    </w:r>
                  </w:p>
                </w:txbxContent>
              </v:textbox>
            </v:oval>
            <v:shape id="_x0000_s4153" type="#_x0000_t32" style="position:absolute;left:8886;top:9863;width:168;height:192" o:connectortype="straight" strokecolor="#00b050">
              <v:shadow on="t" offset="-2pt" offset2="-8pt"/>
            </v:shape>
            <v:shape id="_x0000_s4154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</w:r>
      <w:r w:rsidR="00AD14CF" w:rsidRP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41" style="width:59.55pt;height:55.8pt;mso-position-horizontal-relative:char;mso-position-vertical-relative:line" coordorigin="8502,9410" coordsize="1363,1116">
            <v:oval id="_x0000_s4142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143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44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oval>
            <v:oval id="_x0000_s4145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11</w:t>
                    </w:r>
                  </w:p>
                </w:txbxContent>
              </v:textbox>
            </v:oval>
            <v:shape id="_x0000_s4146" type="#_x0000_t32" style="position:absolute;left:8886;top:9863;width:168;height:192" o:connectortype="straight" strokecolor="#f96">
              <v:shadow on="t" offset="-2pt" offset2="-8pt"/>
            </v:shape>
            <v:shape id="_x0000_s4147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34" style="width:58.5pt;height:55.8pt;mso-position-horizontal-relative:char;mso-position-vertical-relative:line" coordorigin="8502,9410" coordsize="1363,1116">
            <v:oval id="_x0000_s4135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136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37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oval id="_x0000_s4138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12</w:t>
                    </w:r>
                  </w:p>
                </w:txbxContent>
              </v:textbox>
            </v:oval>
            <v:shape id="_x0000_s4139" type="#_x0000_t32" style="position:absolute;left:8886;top:9863;width:168;height:192" o:connectortype="straight" strokecolor="#0070c0">
              <v:shadow on="t" offset="-2pt" offset2="-8pt"/>
            </v:shape>
            <v:shape id="_x0000_s4140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Pr="00AD14CF" w:rsidRDefault="00AD14CF" w:rsidP="00AD14CF">
      <w:pPr>
        <w:pStyle w:val="AralkYok"/>
      </w:pPr>
    </w:p>
    <w:p w:rsidR="00682D70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27" style="width:61.4pt;height:55.8pt;mso-position-horizontal-relative:char;mso-position-vertical-relative:line" coordorigin="8502,9410" coordsize="1363,1116">
            <v:oval id="_x0000_s4128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587DB9" w:rsidRDefault="00FE33A2" w:rsidP="00AD14CF"/>
                </w:txbxContent>
              </v:textbox>
            </v:oval>
            <v:oval id="_x0000_s4129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30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oval>
            <v:oval id="_x0000_s4131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19</w:t>
                    </w:r>
                  </w:p>
                </w:txbxContent>
              </v:textbox>
            </v:oval>
            <v:shape id="_x0000_s4132" type="#_x0000_t32" style="position:absolute;left:8886;top:9863;width:168;height:192" o:connectortype="straight" strokecolor="#00b050">
              <v:shadow on="t" offset="-2pt" offset2="-8pt"/>
            </v:shape>
            <v:shape id="_x0000_s4133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</w:r>
      <w:r w:rsidR="00AD14CF" w:rsidRP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20" style="width:59.55pt;height:55.8pt;mso-position-horizontal-relative:char;mso-position-vertical-relative:line" coordorigin="8502,9410" coordsize="1363,1116">
            <v:oval id="_x0000_s4121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587DB9" w:rsidRDefault="00FE33A2" w:rsidP="00AD14CF"/>
                </w:txbxContent>
              </v:textbox>
            </v:oval>
            <v:oval id="_x0000_s4122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23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13</w:t>
                    </w:r>
                  </w:p>
                </w:txbxContent>
              </v:textbox>
            </v:oval>
            <v:oval id="_x0000_s4124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shape id="_x0000_s4125" type="#_x0000_t32" style="position:absolute;left:8886;top:9863;width:168;height:192" o:connectortype="straight" strokecolor="#f96">
              <v:shadow on="t" offset="-2pt" offset2="-8pt"/>
            </v:shape>
            <v:shape id="_x0000_s4126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13" style="width:58.5pt;height:55.8pt;mso-position-horizontal-relative:char;mso-position-vertical-relative:line" coordorigin="8502,9410" coordsize="1363,1116">
            <v:oval id="_x0000_s4114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587DB9" w:rsidRDefault="00FE33A2" w:rsidP="00AD14CF"/>
                </w:txbxContent>
              </v:textbox>
            </v:oval>
            <v:oval id="_x0000_s4115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16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oval>
            <v:oval id="_x0000_s4117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10</w:t>
                    </w:r>
                  </w:p>
                </w:txbxContent>
              </v:textbox>
            </v:oval>
            <v:shape id="_x0000_s4118" type="#_x0000_t32" style="position:absolute;left:8886;top:9863;width:168;height:192" o:connectortype="straight" strokecolor="#0070c0">
              <v:shadow on="t" offset="-2pt" offset2="-8pt"/>
            </v:shape>
            <v:shape id="_x0000_s4119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Default="00AD14CF" w:rsidP="00AD14CF">
      <w:pPr>
        <w:pStyle w:val="AralkYok"/>
        <w:rPr>
          <w:rFonts w:ascii="Cambria Math" w:hAnsi="Cambria Math"/>
          <w:sz w:val="28"/>
        </w:rPr>
      </w:pPr>
    </w:p>
    <w:p w:rsidR="00AD14CF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90" style="width:61.4pt;height:55.8pt;mso-position-horizontal-relative:char;mso-position-vertical-relative:line" coordorigin="8502,9410" coordsize="1363,1116">
            <v:oval id="_x0000_s4191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587DB9" w:rsidRDefault="00FE33A2" w:rsidP="00AD14CF"/>
                </w:txbxContent>
              </v:textbox>
            </v:oval>
            <v:oval id="_x0000_s4192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93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13</w:t>
                    </w:r>
                  </w:p>
                </w:txbxContent>
              </v:textbox>
            </v:oval>
            <v:oval id="_x0000_s4194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oval>
            <v:shape id="_x0000_s4195" type="#_x0000_t32" style="position:absolute;left:8886;top:9863;width:168;height:192" o:connectortype="straight" strokecolor="#00b050">
              <v:shadow on="t" offset="-2pt" offset2="-8pt"/>
            </v:shape>
            <v:shape id="_x0000_s4196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>
        <w:rPr>
          <w:rFonts w:ascii="Cambria Math" w:hAnsi="Cambria Math"/>
          <w:sz w:val="28"/>
        </w:rPr>
        <w:tab/>
      </w:r>
      <w:r w:rsid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83" style="width:59.55pt;height:55.8pt;mso-position-horizontal-relative:char;mso-position-vertical-relative:line" coordorigin="8502,9410" coordsize="1363,1116">
            <v:oval id="_x0000_s4184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587DB9" w:rsidRDefault="00FE33A2" w:rsidP="00AD14CF"/>
                </w:txbxContent>
              </v:textbox>
            </v:oval>
            <v:oval id="_x0000_s4185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86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6</w:t>
                    </w:r>
                  </w:p>
                </w:txbxContent>
              </v:textbox>
            </v:oval>
            <v:oval id="_x0000_s4187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14</w:t>
                    </w:r>
                  </w:p>
                </w:txbxContent>
              </v:textbox>
            </v:oval>
            <v:shape id="_x0000_s4188" type="#_x0000_t32" style="position:absolute;left:8886;top:9863;width:168;height:192" o:connectortype="straight" strokecolor="#f96">
              <v:shadow on="t" offset="-2pt" offset2="-8pt"/>
            </v:shape>
            <v:shape id="_x0000_s4189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76" style="width:58.5pt;height:55.8pt;mso-position-horizontal-relative:char;mso-position-vertical-relative:line" coordorigin="8502,9410" coordsize="1363,1116">
            <v:oval id="_x0000_s4177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587DB9" w:rsidRDefault="00FE33A2" w:rsidP="00AD14CF"/>
                </w:txbxContent>
              </v:textbox>
            </v:oval>
            <v:oval id="_x0000_s4178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179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4</w:t>
                    </w:r>
                  </w:p>
                </w:txbxContent>
              </v:textbox>
            </v:oval>
            <v:oval id="_x0000_s4180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17</w:t>
                    </w:r>
                  </w:p>
                </w:txbxContent>
              </v:textbox>
            </v:oval>
            <v:shape id="_x0000_s4181" type="#_x0000_t32" style="position:absolute;left:8886;top:9863;width:168;height:192" o:connectortype="straight" strokecolor="#0070c0">
              <v:shadow on="t" offset="-2pt" offset2="-8pt"/>
            </v:shape>
            <v:shape id="_x0000_s4182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Default="00AD14CF" w:rsidP="00AD14CF">
      <w:pPr>
        <w:pStyle w:val="AralkYok"/>
        <w:rPr>
          <w:rFonts w:ascii="Cambria Math" w:hAnsi="Cambria Math"/>
          <w:sz w:val="28"/>
        </w:rPr>
      </w:pPr>
    </w:p>
    <w:p w:rsidR="00AD14CF" w:rsidRPr="00AD14CF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11" style="width:61.4pt;height:55.8pt;mso-position-horizontal-relative:char;mso-position-vertical-relative:line" coordorigin="8502,9410" coordsize="1363,1116">
            <v:oval id="_x0000_s4212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213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14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3</w:t>
                    </w:r>
                  </w:p>
                </w:txbxContent>
              </v:textbox>
            </v:oval>
            <v:oval id="_x0000_s4215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18</w:t>
                    </w:r>
                  </w:p>
                </w:txbxContent>
              </v:textbox>
            </v:oval>
            <v:shape id="_x0000_s4216" type="#_x0000_t32" style="position:absolute;left:8886;top:9863;width:168;height:192" o:connectortype="straight" strokecolor="#00b050">
              <v:shadow on="t" offset="-2pt" offset2="-8pt"/>
            </v:shape>
            <v:shape id="_x0000_s4217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</w:r>
      <w:r w:rsidR="00AD14CF" w:rsidRP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04" style="width:59.55pt;height:55.8pt;mso-position-horizontal-relative:char;mso-position-vertical-relative:line" coordorigin="8502,9410" coordsize="1363,1116">
            <v:oval id="_x0000_s4205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oval id="_x0000_s4206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07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8</w:t>
                    </w:r>
                  </w:p>
                </w:txbxContent>
              </v:textbox>
            </v:oval>
            <v:oval id="_x0000_s4208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12</w:t>
                    </w:r>
                  </w:p>
                </w:txbxContent>
              </v:textbox>
            </v:oval>
            <v:shape id="_x0000_s4209" type="#_x0000_t32" style="position:absolute;left:8886;top:9863;width:168;height:192" o:connectortype="straight" strokecolor="#f96">
              <v:shadow on="t" offset="-2pt" offset2="-8pt"/>
            </v:shape>
            <v:shape id="_x0000_s4210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197" style="width:58.5pt;height:55.8pt;mso-position-horizontal-relative:char;mso-position-vertical-relative:line" coordorigin="8502,9410" coordsize="1363,1116">
            <v:oval id="_x0000_s4198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199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00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7</w:t>
                    </w:r>
                  </w:p>
                </w:txbxContent>
              </v:textbox>
            </v:oval>
            <v:oval id="_x0000_s4201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15</w:t>
                    </w:r>
                  </w:p>
                </w:txbxContent>
              </v:textbox>
            </v:oval>
            <v:shape id="_x0000_s4202" type="#_x0000_t32" style="position:absolute;left:8886;top:9863;width:168;height:192" o:connectortype="straight" strokecolor="#0070c0">
              <v:shadow on="t" offset="-2pt" offset2="-8pt"/>
            </v:shape>
            <v:shape id="_x0000_s4203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Pr="00AD14CF" w:rsidRDefault="00AD14CF" w:rsidP="00AD14CF">
      <w:pPr>
        <w:pStyle w:val="AralkYok"/>
      </w:pPr>
    </w:p>
    <w:p w:rsidR="00AD14CF" w:rsidRDefault="00DF7470" w:rsidP="00AD14CF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32" style="width:61.4pt;height:55.8pt;mso-position-horizontal-relative:char;mso-position-vertical-relative:line" coordorigin="8502,9410" coordsize="1363,1116">
            <v:oval id="_x0000_s4233" style="position:absolute;left:8502;top:9410;width:520;height:462" fillcolor="#eaf1dd [662]" strokecolor="#00b05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234" style="position:absolute;left:9042;top:9480;width:285;height:320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35" style="position:absolute;left:9345;top:9410;width:520;height:462" fillcolor="#eaf1dd [662]" strokecolor="#00b05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oval>
            <v:oval id="_x0000_s4236" style="position:absolute;left:8931;top:10064;width:520;height:462" fillcolor="#eaf1dd [662]" strokecolor="#00b05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13</w:t>
                    </w:r>
                  </w:p>
                </w:txbxContent>
              </v:textbox>
            </v:oval>
            <v:shape id="_x0000_s4237" type="#_x0000_t32" style="position:absolute;left:8886;top:9863;width:168;height:192" o:connectortype="straight" strokecolor="#00b050">
              <v:shadow on="t" offset="-2pt" offset2="-8pt"/>
            </v:shape>
            <v:shape id="_x0000_s4238" type="#_x0000_t32" style="position:absolute;left:9336;top:9872;width:144;height:192;flip:x" o:connectortype="straight" strokecolor="#00b050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</w:r>
      <w:r w:rsidR="00AD14CF" w:rsidRPr="00AD14CF"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25" style="width:59.55pt;height:55.8pt;mso-position-horizontal-relative:char;mso-position-vertical-relative:line" coordorigin="8502,9410" coordsize="1363,1116">
            <v:oval id="_x0000_s4226" style="position:absolute;left:8502;top:9410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</w:p>
                </w:txbxContent>
              </v:textbox>
            </v:oval>
            <v:oval id="_x0000_s4227" style="position:absolute;left:9042;top:9480;width:285;height:320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28" style="position:absolute;left:9345;top:9410;width:520;height:462" fillcolor="#eaf1dd [662]" strokecolor="#f96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oval>
            <v:oval id="_x0000_s4229" style="position:absolute;left:8931;top:10064;width:520;height:462" fillcolor="#eaf1dd [662]" strokecolor="#f96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14</w:t>
                    </w:r>
                  </w:p>
                </w:txbxContent>
              </v:textbox>
            </v:oval>
            <v:shape id="_x0000_s4230" type="#_x0000_t32" style="position:absolute;left:8886;top:9863;width:168;height:192" o:connectortype="straight" strokecolor="#f96">
              <v:shadow on="t" offset="-2pt" offset2="-8pt"/>
            </v:shape>
            <v:shape id="_x0000_s4231" type="#_x0000_t32" style="position:absolute;left:9336;top:9872;width:144;height:192;flip:x" o:connectortype="straight" strokecolor="#f96">
              <v:shadow on="t" offset="-2pt" offset2="-8pt"/>
            </v:shape>
            <w10:wrap type="none"/>
            <w10:anchorlock/>
          </v:group>
        </w:pict>
      </w:r>
      <w:r w:rsidR="00AD14CF" w:rsidRPr="00AD14CF">
        <w:rPr>
          <w:rFonts w:ascii="Cambria Math" w:hAnsi="Cambria Math"/>
          <w:sz w:val="28"/>
        </w:rPr>
        <w:tab/>
        <w:t xml:space="preserve">    </w:t>
      </w:r>
      <w:r>
        <w:rPr>
          <w:rFonts w:ascii="Cambria Math" w:hAnsi="Cambria Math"/>
          <w:sz w:val="28"/>
        </w:rPr>
      </w:r>
      <w:r>
        <w:rPr>
          <w:rFonts w:ascii="Cambria Math" w:hAnsi="Cambria Math"/>
          <w:sz w:val="28"/>
        </w:rPr>
        <w:pict>
          <v:group id="_x0000_s4218" style="width:58.5pt;height:55.8pt;mso-position-horizontal-relative:char;mso-position-vertical-relative:line" coordorigin="8502,9410" coordsize="1363,1116">
            <v:oval id="_x0000_s4219" style="position:absolute;left:8502;top:9410;width:520;height:462" fillcolor="#eaf1dd [662]" strokecolor="#0070c0">
              <v:shadow on="t" offset="-2pt" offset2="-8pt"/>
              <v:textbox inset="0,0,0,0">
                <w:txbxContent>
                  <w:p w:rsidR="00FE33A2" w:rsidRPr="007C2EE4" w:rsidRDefault="00FE33A2" w:rsidP="00AD14CF"/>
                </w:txbxContent>
              </v:textbox>
            </v:oval>
            <v:oval id="_x0000_s4220" style="position:absolute;left:9042;top:9480;width:285;height:320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</w:rPr>
                    </w:pPr>
                    <w:r>
                      <w:rPr>
                        <w:rFonts w:ascii="Cambria Math" w:hAnsi="Cambria Math"/>
                      </w:rPr>
                      <w:t>-</w:t>
                    </w:r>
                  </w:p>
                </w:txbxContent>
              </v:textbox>
            </v:oval>
            <v:oval id="_x0000_s4221" style="position:absolute;left:9345;top:9410;width:520;height:462" fillcolor="#eaf1dd [662]" strokecolor="#0070c0">
              <v:shadow on="t" offset="-2pt" offset2="-8pt"/>
              <v:textbox inset="0,0,0,0">
                <w:txbxContent>
                  <w:p w:rsidR="00FE33A2" w:rsidRPr="0073031A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14</w:t>
                    </w:r>
                  </w:p>
                </w:txbxContent>
              </v:textbox>
            </v:oval>
            <v:oval id="_x0000_s4222" style="position:absolute;left:8931;top:10064;width:520;height:462" fillcolor="#eaf1dd [662]" strokecolor="#0070c0">
              <v:shadow on="t" offset="-2pt" offset2="-8pt"/>
              <v:textbox inset="0,0,0,0">
                <w:txbxContent>
                  <w:p w:rsidR="00FE33A2" w:rsidRPr="000B57BC" w:rsidRDefault="00FE33A2" w:rsidP="00AD14CF">
                    <w:pPr>
                      <w:pStyle w:val="AralkYok"/>
                      <w:jc w:val="center"/>
                      <w:rPr>
                        <w:rFonts w:ascii="Cambria Math" w:hAnsi="Cambria Math"/>
                        <w:b/>
                        <w:sz w:val="28"/>
                      </w:rPr>
                    </w:pPr>
                    <w:r>
                      <w:rPr>
                        <w:rFonts w:ascii="Cambria Math" w:hAnsi="Cambria Math"/>
                        <w:b/>
                        <w:sz w:val="28"/>
                      </w:rPr>
                      <w:t>9</w:t>
                    </w:r>
                  </w:p>
                </w:txbxContent>
              </v:textbox>
            </v:oval>
            <v:shape id="_x0000_s4223" type="#_x0000_t32" style="position:absolute;left:8886;top:9863;width:168;height:192" o:connectortype="straight" strokecolor="#0070c0">
              <v:shadow on="t" offset="-2pt" offset2="-8pt"/>
            </v:shape>
            <v:shape id="_x0000_s4224" type="#_x0000_t32" style="position:absolute;left:9336;top:9872;width:144;height:192;flip:x" o:connectortype="straight" strokecolor="#0070c0">
              <v:shadow on="t" offset="-2pt" offset2="-8pt"/>
            </v:shape>
            <w10:wrap type="none"/>
            <w10:anchorlock/>
          </v:group>
        </w:pict>
      </w:r>
    </w:p>
    <w:p w:rsidR="00AD14CF" w:rsidRPr="0037397E" w:rsidRDefault="0037397E" w:rsidP="0037397E">
      <w:pPr>
        <w:pStyle w:val="AralkYok"/>
        <w:rPr>
          <w:rFonts w:ascii="Cambria Math" w:hAnsi="Cambria Math"/>
          <w:b/>
          <w:sz w:val="28"/>
        </w:rPr>
      </w:pPr>
      <w:r w:rsidRPr="0037397E">
        <w:rPr>
          <w:rFonts w:ascii="Cambria Math" w:hAnsi="Cambria Math"/>
          <w:b/>
          <w:sz w:val="28"/>
        </w:rPr>
        <w:t>Aşağıdaki problemleri çözelim</w:t>
      </w:r>
    </w:p>
    <w:p w:rsidR="0037397E" w:rsidRPr="00AD14CF" w:rsidRDefault="0037397E" w:rsidP="00AD14CF">
      <w:pPr>
        <w:pStyle w:val="AralkYok"/>
        <w:rPr>
          <w:rFonts w:ascii="Cambria Math" w:hAnsi="Cambria Math"/>
          <w:sz w:val="28"/>
        </w:rPr>
      </w:pPr>
    </w:p>
    <w:p w:rsidR="0037397E" w:rsidRDefault="0037397E" w:rsidP="0037397E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37397E">
        <w:rPr>
          <w:rFonts w:ascii="Cambria Math" w:hAnsi="Cambria Math"/>
          <w:sz w:val="28"/>
        </w:rPr>
        <w:t xml:space="preserve">Emel’in </w:t>
      </w:r>
      <w:r>
        <w:rPr>
          <w:rFonts w:ascii="Cambria Math" w:hAnsi="Cambria Math"/>
          <w:sz w:val="28"/>
        </w:rPr>
        <w:t>1</w:t>
      </w:r>
      <w:r w:rsidRPr="0037397E">
        <w:rPr>
          <w:rFonts w:ascii="Cambria Math" w:hAnsi="Cambria Math"/>
          <w:sz w:val="28"/>
        </w:rPr>
        <w:t xml:space="preserve">4 kalemi vardı. Babası </w:t>
      </w:r>
      <w:r>
        <w:rPr>
          <w:rFonts w:ascii="Cambria Math" w:hAnsi="Cambria Math"/>
          <w:sz w:val="28"/>
        </w:rPr>
        <w:t>16</w:t>
      </w:r>
      <w:r w:rsidRPr="0037397E">
        <w:rPr>
          <w:rFonts w:ascii="Cambria Math" w:hAnsi="Cambria Math"/>
          <w:sz w:val="28"/>
        </w:rPr>
        <w:t xml:space="preserve"> kalem verdi. Emel’in kaç kalemi oldu? </w: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671" w:dyaOrig="1455">
          <v:shape id="_x0000_i1400" type="#_x0000_t75" style="width:76.5pt;height:72.75pt" o:ole="" o:bordertopcolor="red" o:borderleftcolor="red" o:borderbottomcolor="red" o:borderrightcolor="red">
            <v:imagedata r:id="rId3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0" DrawAspect="Content" ObjectID="_1526565967" r:id="rId323"/>
        </w:object>
      </w:r>
    </w:p>
    <w:p w:rsidR="0037397E" w:rsidRDefault="0037397E" w:rsidP="0037397E">
      <w:pPr>
        <w:pStyle w:val="AralkYok"/>
        <w:rPr>
          <w:rFonts w:ascii="Cambria Math" w:hAnsi="Cambria Math"/>
          <w:sz w:val="28"/>
        </w:rPr>
      </w:pPr>
    </w:p>
    <w:p w:rsidR="0037397E" w:rsidRPr="0037397E" w:rsidRDefault="0037397E" w:rsidP="0037397E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37397E">
        <w:rPr>
          <w:rFonts w:ascii="Cambria Math" w:hAnsi="Cambria Math"/>
          <w:sz w:val="28"/>
        </w:rPr>
        <w:t xml:space="preserve">Zehra’nın </w:t>
      </w:r>
      <w:r>
        <w:rPr>
          <w:rFonts w:ascii="Cambria Math" w:hAnsi="Cambria Math"/>
          <w:sz w:val="28"/>
        </w:rPr>
        <w:t>1</w:t>
      </w:r>
      <w:r w:rsidRPr="0037397E">
        <w:rPr>
          <w:rFonts w:ascii="Cambria Math" w:hAnsi="Cambria Math"/>
          <w:sz w:val="28"/>
        </w:rPr>
        <w:t xml:space="preserve">5 tokası vardı. Ablası </w:t>
      </w:r>
      <w:r>
        <w:rPr>
          <w:rFonts w:ascii="Cambria Math" w:hAnsi="Cambria Math"/>
          <w:sz w:val="28"/>
        </w:rPr>
        <w:t>18</w:t>
      </w:r>
      <w:r w:rsidRPr="0037397E">
        <w:rPr>
          <w:rFonts w:ascii="Cambria Math" w:hAnsi="Cambria Math"/>
          <w:sz w:val="28"/>
        </w:rPr>
        <w:t>, toka verdi. Zehra’nın kaç tokası oldu?</w: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671" w:dyaOrig="1455">
          <v:shape id="_x0000_i1401" type="#_x0000_t75" style="width:76.5pt;height:72.75pt" o:ole="" o:bordertopcolor="red" o:borderleftcolor="red" o:borderbottomcolor="red" o:borderrightcolor="red">
            <v:imagedata r:id="rId3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1" DrawAspect="Content" ObjectID="_1526565968" r:id="rId324"/>
        </w:objec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</w:p>
    <w:p w:rsidR="0037397E" w:rsidRDefault="0037397E" w:rsidP="0037397E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37397E">
        <w:rPr>
          <w:rFonts w:ascii="Cambria Math" w:hAnsi="Cambria Math"/>
          <w:sz w:val="28"/>
        </w:rPr>
        <w:t xml:space="preserve">Enes </w:t>
      </w:r>
      <w:r>
        <w:rPr>
          <w:rFonts w:ascii="Cambria Math" w:hAnsi="Cambria Math"/>
          <w:sz w:val="28"/>
        </w:rPr>
        <w:t>1</w:t>
      </w:r>
      <w:r w:rsidRPr="0037397E">
        <w:rPr>
          <w:rFonts w:ascii="Cambria Math" w:hAnsi="Cambria Math"/>
          <w:sz w:val="28"/>
        </w:rPr>
        <w:t xml:space="preserve">6,  Özgür </w:t>
      </w:r>
      <w:r>
        <w:rPr>
          <w:rFonts w:ascii="Cambria Math" w:hAnsi="Cambria Math"/>
          <w:sz w:val="28"/>
        </w:rPr>
        <w:t>2</w:t>
      </w:r>
      <w:r w:rsidRPr="0037397E">
        <w:rPr>
          <w:rFonts w:ascii="Cambria Math" w:hAnsi="Cambria Math"/>
          <w:sz w:val="28"/>
        </w:rPr>
        <w:t xml:space="preserve">5 elma topladı. İkisi kaç elma topladı? </w: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671" w:dyaOrig="1455">
          <v:shape id="_x0000_i1402" type="#_x0000_t75" style="width:76.5pt;height:72.75pt" o:ole="" o:bordertopcolor="red" o:borderleftcolor="red" o:borderbottomcolor="red" o:borderrightcolor="red">
            <v:imagedata r:id="rId3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2" DrawAspect="Content" ObjectID="_1526565969" r:id="rId325"/>
        </w:objec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</w:p>
    <w:p w:rsidR="0037397E" w:rsidRDefault="0037397E" w:rsidP="0037397E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37397E">
        <w:rPr>
          <w:rFonts w:ascii="Cambria Math" w:hAnsi="Cambria Math"/>
          <w:sz w:val="28"/>
        </w:rPr>
        <w:t xml:space="preserve">Otobüste </w:t>
      </w:r>
      <w:r>
        <w:rPr>
          <w:rFonts w:ascii="Cambria Math" w:hAnsi="Cambria Math"/>
          <w:sz w:val="28"/>
        </w:rPr>
        <w:t>1</w:t>
      </w:r>
      <w:r w:rsidRPr="0037397E">
        <w:rPr>
          <w:rFonts w:ascii="Cambria Math" w:hAnsi="Cambria Math"/>
          <w:sz w:val="28"/>
        </w:rPr>
        <w:t xml:space="preserve">8 yolcu vardı. </w:t>
      </w:r>
      <w:r>
        <w:rPr>
          <w:rFonts w:ascii="Cambria Math" w:hAnsi="Cambria Math"/>
          <w:sz w:val="28"/>
        </w:rPr>
        <w:t>1</w:t>
      </w:r>
      <w:r w:rsidRPr="0037397E">
        <w:rPr>
          <w:rFonts w:ascii="Cambria Math" w:hAnsi="Cambria Math"/>
          <w:sz w:val="28"/>
        </w:rPr>
        <w:t>3 yolcu daha bindi. Otobüste kaç yolcu oldu?</w: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671" w:dyaOrig="1455">
          <v:shape id="_x0000_i1403" type="#_x0000_t75" style="width:76.5pt;height:72.75pt" o:ole="" o:bordertopcolor="red" o:borderleftcolor="red" o:borderbottomcolor="red" o:borderrightcolor="red">
            <v:imagedata r:id="rId3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3" DrawAspect="Content" ObjectID="_1526565970" r:id="rId326"/>
        </w:object>
      </w:r>
    </w:p>
    <w:p w:rsidR="0037397E" w:rsidRP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</w:p>
    <w:p w:rsidR="0037397E" w:rsidRDefault="0037397E" w:rsidP="0037397E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37397E">
        <w:rPr>
          <w:rFonts w:ascii="Cambria Math" w:hAnsi="Cambria Math"/>
          <w:sz w:val="28"/>
        </w:rPr>
        <w:t xml:space="preserve">Ağaçta </w:t>
      </w:r>
      <w:r>
        <w:rPr>
          <w:rFonts w:ascii="Cambria Math" w:hAnsi="Cambria Math"/>
          <w:sz w:val="28"/>
        </w:rPr>
        <w:t>2</w:t>
      </w:r>
      <w:r w:rsidRPr="0037397E">
        <w:rPr>
          <w:rFonts w:ascii="Cambria Math" w:hAnsi="Cambria Math"/>
          <w:sz w:val="28"/>
        </w:rPr>
        <w:t xml:space="preserve">8 kuş vardı. </w:t>
      </w:r>
      <w:r>
        <w:rPr>
          <w:rFonts w:ascii="Cambria Math" w:hAnsi="Cambria Math"/>
          <w:sz w:val="28"/>
        </w:rPr>
        <w:t>16</w:t>
      </w:r>
      <w:r w:rsidRPr="0037397E">
        <w:rPr>
          <w:rFonts w:ascii="Cambria Math" w:hAnsi="Cambria Math"/>
          <w:sz w:val="28"/>
        </w:rPr>
        <w:t xml:space="preserve"> kuş daha kondu. Ağaçta kaç kuş oldu?</w:t>
      </w:r>
    </w:p>
    <w:p w:rsid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671" w:dyaOrig="1455">
          <v:shape id="_x0000_i1404" type="#_x0000_t75" style="width:76.5pt;height:72.75pt" o:ole="" o:bordertopcolor="red" o:borderleftcolor="red" o:borderbottomcolor="red" o:borderrightcolor="red">
            <v:imagedata r:id="rId3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4" DrawAspect="Content" ObjectID="_1526565971" r:id="rId327"/>
        </w:object>
      </w:r>
    </w:p>
    <w:p w:rsidR="0037397E" w:rsidRPr="0037397E" w:rsidRDefault="0037397E" w:rsidP="0037397E">
      <w:pPr>
        <w:pStyle w:val="AralkYok"/>
        <w:jc w:val="center"/>
        <w:rPr>
          <w:rFonts w:ascii="Cambria Math" w:hAnsi="Cambria Math"/>
          <w:sz w:val="28"/>
        </w:rPr>
      </w:pPr>
    </w:p>
    <w:p w:rsidR="0037397E" w:rsidRPr="0037397E" w:rsidRDefault="0037397E" w:rsidP="0037397E">
      <w:pPr>
        <w:pStyle w:val="AralkYok"/>
        <w:numPr>
          <w:ilvl w:val="0"/>
          <w:numId w:val="8"/>
        </w:numPr>
        <w:rPr>
          <w:rFonts w:ascii="Cambria Math" w:hAnsi="Cambria Math"/>
          <w:sz w:val="28"/>
        </w:rPr>
      </w:pPr>
      <w:r w:rsidRPr="0037397E">
        <w:rPr>
          <w:rFonts w:ascii="Cambria Math" w:hAnsi="Cambria Math"/>
          <w:sz w:val="28"/>
        </w:rPr>
        <w:t>Sinema salonunda 1</w:t>
      </w:r>
      <w:r>
        <w:rPr>
          <w:rFonts w:ascii="Cambria Math" w:hAnsi="Cambria Math"/>
          <w:sz w:val="28"/>
        </w:rPr>
        <w:t>9</w:t>
      </w:r>
      <w:r w:rsidRPr="0037397E">
        <w:rPr>
          <w:rFonts w:ascii="Cambria Math" w:hAnsi="Cambria Math"/>
          <w:sz w:val="28"/>
        </w:rPr>
        <w:t xml:space="preserve"> seyirci vardı. </w:t>
      </w:r>
      <w:r>
        <w:rPr>
          <w:rFonts w:ascii="Cambria Math" w:hAnsi="Cambria Math"/>
          <w:sz w:val="28"/>
        </w:rPr>
        <w:t>1</w:t>
      </w:r>
      <w:r w:rsidRPr="0037397E">
        <w:rPr>
          <w:rFonts w:ascii="Cambria Math" w:hAnsi="Cambria Math"/>
          <w:sz w:val="28"/>
        </w:rPr>
        <w:t>5 seyirci daha geldi. Sinema salonunda kaç seyirci oldu?</w:t>
      </w:r>
    </w:p>
    <w:p w:rsidR="00AD14CF" w:rsidRDefault="0037397E" w:rsidP="0037397E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671" w:dyaOrig="1455">
          <v:shape id="_x0000_i1405" type="#_x0000_t75" style="width:76.5pt;height:72.75pt" o:ole="" o:bordertopcolor="red" o:borderleftcolor="red" o:borderbottomcolor="red" o:borderrightcolor="red">
            <v:imagedata r:id="rId3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5" DrawAspect="Content" ObjectID="_1526565972" r:id="rId328"/>
        </w:object>
      </w:r>
    </w:p>
    <w:p w:rsidR="002D037A" w:rsidRDefault="002D037A" w:rsidP="002D037A">
      <w:pPr>
        <w:pStyle w:val="AralkYok"/>
        <w:numPr>
          <w:ilvl w:val="0"/>
          <w:numId w:val="2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Aşağıdaki </w:t>
      </w:r>
      <w:r w:rsidRPr="002D037A">
        <w:rPr>
          <w:rFonts w:ascii="Cambria Math" w:hAnsi="Cambria Math"/>
          <w:b/>
          <w:sz w:val="28"/>
          <w:u w:val="single"/>
        </w:rPr>
        <w:t xml:space="preserve">eldesiz </w:t>
      </w:r>
      <w:r w:rsidRPr="002D037A">
        <w:rPr>
          <w:rFonts w:ascii="Cambria Math" w:hAnsi="Cambria Math"/>
          <w:b/>
          <w:sz w:val="28"/>
        </w:rPr>
        <w:t>toplama</w:t>
      </w:r>
      <w:r>
        <w:rPr>
          <w:rFonts w:ascii="Cambria Math" w:hAnsi="Cambria Math"/>
          <w:sz w:val="28"/>
        </w:rPr>
        <w:t xml:space="preserve"> işlemlerinin sonuçlarını bulalım.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06" type="#_x0000_t75" style="width:60.75pt;height:55.5pt" o:ole="" o:bordertopcolor="red" o:borderleftcolor="red" o:borderbottomcolor="red" o:borderrightcolor="red">
            <v:imagedata r:id="rId32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6" DrawAspect="Content" ObjectID="_1526565973" r:id="rId330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07" type="#_x0000_t75" style="width:60.75pt;height:55.5pt" o:ole="" o:bordertopcolor="red" o:borderleftcolor="red" o:borderbottomcolor="red" o:borderrightcolor="red">
            <v:imagedata r:id="rId33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7" DrawAspect="Content" ObjectID="_1526565974" r:id="rId332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08" type="#_x0000_t75" style="width:60.75pt;height:55.5pt" o:ole="" o:bordertopcolor="red" o:borderleftcolor="red" o:borderbottomcolor="red" o:borderrightcolor="red">
            <v:imagedata r:id="rId33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8" DrawAspect="Content" ObjectID="_1526565975" r:id="rId334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09" type="#_x0000_t75" style="width:60.75pt;height:55.5pt" o:ole="" o:bordertopcolor="red" o:borderleftcolor="red" o:borderbottomcolor="red" o:borderrightcolor="red">
            <v:imagedata r:id="rId33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09" DrawAspect="Content" ObjectID="_1526565976" r:id="rId336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10" type="#_x0000_t75" style="width:60.75pt;height:55.5pt" o:ole="" o:bordertopcolor="red" o:borderleftcolor="red" o:borderbottomcolor="red" o:borderrightcolor="red">
            <v:imagedata r:id="rId33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0" DrawAspect="Content" ObjectID="_1526565977" r:id="rId338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11" type="#_x0000_t75" style="width:60.75pt;height:55.5pt" o:ole="" o:bordertopcolor="red" o:borderleftcolor="red" o:borderbottomcolor="red" o:borderrightcolor="red">
            <v:imagedata r:id="rId33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1" DrawAspect="Content" ObjectID="_1526565978" r:id="rId340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12" type="#_x0000_t75" style="width:60.75pt;height:55.5pt" o:ole="" o:bordertopcolor="red" o:borderleftcolor="red" o:borderbottomcolor="red" o:borderrightcolor="red">
            <v:imagedata r:id="rId34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2" DrawAspect="Content" ObjectID="_1526565979" r:id="rId342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13" type="#_x0000_t75" style="width:60.75pt;height:55.5pt" o:ole="" o:bordertopcolor="red" o:borderleftcolor="red" o:borderbottomcolor="red" o:borderrightcolor="red">
            <v:imagedata r:id="rId34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3" DrawAspect="Content" ObjectID="_1526565980" r:id="rId344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14" type="#_x0000_t75" style="width:60.75pt;height:55.5pt" o:ole="" o:bordertopcolor="red" o:borderleftcolor="red" o:borderbottomcolor="red" o:borderrightcolor="red">
            <v:imagedata r:id="rId34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4" DrawAspect="Content" ObjectID="_1526565981" r:id="rId346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15" type="#_x0000_t75" style="width:60.75pt;height:55.5pt" o:ole="" o:bordertopcolor="red" o:borderleftcolor="red" o:borderbottomcolor="red" o:borderrightcolor="red">
            <v:imagedata r:id="rId34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5" DrawAspect="Content" ObjectID="_1526565982" r:id="rId348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16" type="#_x0000_t75" style="width:60.75pt;height:55.5pt" o:ole="" o:bordertopcolor="red" o:borderleftcolor="red" o:borderbottomcolor="red" o:borderrightcolor="red">
            <v:imagedata r:id="rId34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6" DrawAspect="Content" ObjectID="_1526565983" r:id="rId350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17" type="#_x0000_t75" style="width:60.75pt;height:55.5pt" o:ole="" o:bordertopcolor="red" o:borderleftcolor="red" o:borderbottomcolor="red" o:borderrightcolor="red">
            <v:imagedata r:id="rId35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7" DrawAspect="Content" ObjectID="_1526565984" r:id="rId352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18" type="#_x0000_t75" style="width:60.75pt;height:55.5pt" o:ole="" o:bordertopcolor="red" o:borderleftcolor="red" o:borderbottomcolor="red" o:borderrightcolor="red">
            <v:imagedata r:id="rId35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8" DrawAspect="Content" ObjectID="_1526565985" r:id="rId354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19" type="#_x0000_t75" style="width:60.75pt;height:55.5pt" o:ole="" o:bordertopcolor="red" o:borderleftcolor="red" o:borderbottomcolor="red" o:borderrightcolor="red">
            <v:imagedata r:id="rId35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19" DrawAspect="Content" ObjectID="_1526565986" r:id="rId356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20" type="#_x0000_t75" style="width:60.75pt;height:55.5pt" o:ole="" o:bordertopcolor="red" o:borderleftcolor="red" o:borderbottomcolor="red" o:borderrightcolor="red">
            <v:imagedata r:id="rId35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0" DrawAspect="Content" ObjectID="_1526565987" r:id="rId358"/>
        </w:object>
      </w:r>
      <w:r>
        <w:rPr>
          <w:rFonts w:ascii="Cambria Math" w:hAnsi="Cambria Math"/>
          <w:sz w:val="28"/>
        </w:rPr>
        <w:t xml:space="preserve"> </w: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21" type="#_x0000_t75" style="width:60.75pt;height:55.5pt" o:ole="" o:bordertopcolor="red" o:borderleftcolor="red" o:borderbottomcolor="red" o:borderrightcolor="red">
            <v:imagedata r:id="rId35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1" DrawAspect="Content" ObjectID="_1526565988" r:id="rId360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22" type="#_x0000_t75" style="width:60.75pt;height:55.5pt" o:ole="" o:bordertopcolor="red" o:borderleftcolor="red" o:borderbottomcolor="red" o:borderrightcolor="red">
            <v:imagedata r:id="rId36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2" DrawAspect="Content" ObjectID="_1526565989" r:id="rId362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23" type="#_x0000_t75" style="width:60.75pt;height:55.5pt" o:ole="" o:bordertopcolor="red" o:borderleftcolor="red" o:borderbottomcolor="red" o:borderrightcolor="red">
            <v:imagedata r:id="rId36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3" DrawAspect="Content" ObjectID="_1526565990" r:id="rId364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24" type="#_x0000_t75" style="width:60.75pt;height:55.5pt" o:ole="" o:bordertopcolor="red" o:borderleftcolor="red" o:borderbottomcolor="red" o:borderrightcolor="red">
            <v:imagedata r:id="rId36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4" DrawAspect="Content" ObjectID="_1526565991" r:id="rId366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25" type="#_x0000_t75" style="width:60.75pt;height:55.5pt" o:ole="" o:bordertopcolor="red" o:borderleftcolor="red" o:borderbottomcolor="red" o:borderrightcolor="red">
            <v:imagedata r:id="rId36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5" DrawAspect="Content" ObjectID="_1526565992" r:id="rId368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26" type="#_x0000_t75" style="width:60.75pt;height:55.5pt" o:ole="" o:bordertopcolor="red" o:borderleftcolor="red" o:borderbottomcolor="red" o:borderrightcolor="red">
            <v:imagedata r:id="rId36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6" DrawAspect="Content" ObjectID="_1526565993" r:id="rId370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27" type="#_x0000_t75" style="width:60.75pt;height:55.5pt" o:ole="" o:bordertopcolor="red" o:borderleftcolor="red" o:borderbottomcolor="red" o:borderrightcolor="red">
            <v:imagedata r:id="rId37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7" DrawAspect="Content" ObjectID="_1526565994" r:id="rId372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28" type="#_x0000_t75" style="width:60.75pt;height:55.5pt" o:ole="" o:bordertopcolor="red" o:borderleftcolor="red" o:borderbottomcolor="red" o:borderrightcolor="red">
            <v:imagedata r:id="rId37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8" DrawAspect="Content" ObjectID="_1526565995" r:id="rId374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29" type="#_x0000_t75" style="width:60.75pt;height:55.5pt" o:ole="" o:bordertopcolor="red" o:borderleftcolor="red" o:borderbottomcolor="red" o:borderrightcolor="red">
            <v:imagedata r:id="rId37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29" DrawAspect="Content" ObjectID="_1526565996" r:id="rId376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30" type="#_x0000_t75" style="width:60.75pt;height:55.5pt" o:ole="" o:bordertopcolor="red" o:borderleftcolor="red" o:borderbottomcolor="red" o:borderrightcolor="red">
            <v:imagedata r:id="rId37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0" DrawAspect="Content" ObjectID="_1526565997" r:id="rId378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31" type="#_x0000_t75" style="width:60.75pt;height:55.5pt" o:ole="" o:bordertopcolor="red" o:borderleftcolor="red" o:borderbottomcolor="red" o:borderrightcolor="red">
            <v:imagedata r:id="rId37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1" DrawAspect="Content" ObjectID="_1526565998" r:id="rId380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32" type="#_x0000_t75" style="width:60.75pt;height:55.5pt" o:ole="" o:bordertopcolor="red" o:borderleftcolor="red" o:borderbottomcolor="red" o:borderrightcolor="red">
            <v:imagedata r:id="rId38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2" DrawAspect="Content" ObjectID="_1526565999" r:id="rId382"/>
        </w:object>
      </w:r>
      <w:r>
        <w:rPr>
          <w:rFonts w:ascii="Cambria Math" w:hAnsi="Cambria Math"/>
          <w:sz w:val="28"/>
        </w:rPr>
        <w:t xml:space="preserve">               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318" w:dyaOrig="1107">
          <v:shape id="_x0000_i1433" type="#_x0000_t75" style="width:60.75pt;height:55.5pt" o:ole="" o:bordertopcolor="red" o:borderleftcolor="red" o:borderbottomcolor="red" o:borderrightcolor="red">
            <v:imagedata r:id="rId38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3" DrawAspect="Content" ObjectID="_1526566000" r:id="rId384"/>
        </w:object>
      </w:r>
      <w:r>
        <w:rPr>
          <w:rFonts w:ascii="Cambria Math" w:hAnsi="Cambria Math"/>
          <w:sz w:val="28"/>
        </w:rPr>
        <w:tab/>
        <w:t xml:space="preserve">       </w:t>
      </w:r>
      <w:r w:rsidRPr="00235C6D">
        <w:rPr>
          <w:rFonts w:ascii="Cambria Math" w:hAnsi="Cambria Math"/>
          <w:sz w:val="28"/>
        </w:rPr>
        <w:object w:dxaOrig="1318" w:dyaOrig="1107">
          <v:shape id="_x0000_i1434" type="#_x0000_t75" style="width:60.75pt;height:55.5pt" o:ole="" o:bordertopcolor="red" o:borderleftcolor="red" o:borderbottomcolor="red" o:borderrightcolor="red">
            <v:imagedata r:id="rId38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4" DrawAspect="Content" ObjectID="_1526566001" r:id="rId386"/>
        </w:object>
      </w:r>
      <w:r>
        <w:rPr>
          <w:rFonts w:ascii="Cambria Math" w:hAnsi="Cambria Math"/>
          <w:sz w:val="28"/>
        </w:rPr>
        <w:t xml:space="preserve">          </w:t>
      </w:r>
      <w:r w:rsidRPr="00235C6D">
        <w:rPr>
          <w:rFonts w:ascii="Cambria Math" w:hAnsi="Cambria Math"/>
          <w:sz w:val="28"/>
        </w:rPr>
        <w:object w:dxaOrig="1318" w:dyaOrig="1107">
          <v:shape id="_x0000_i1435" type="#_x0000_t75" style="width:60.75pt;height:55.5pt" o:ole="" o:bordertopcolor="red" o:borderleftcolor="red" o:borderbottomcolor="red" o:borderrightcolor="red">
            <v:imagedata r:id="rId38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5" DrawAspect="Content" ObjectID="_1526566002" r:id="rId388"/>
        </w:object>
      </w:r>
      <w:r>
        <w:rPr>
          <w:rFonts w:ascii="Cambria Math" w:hAnsi="Cambria Math"/>
          <w:sz w:val="28"/>
        </w:rPr>
        <w:t xml:space="preserve"> </w:t>
      </w:r>
    </w:p>
    <w:p w:rsidR="002D037A" w:rsidRDefault="002D037A" w:rsidP="002D037A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Aşağıdaki </w:t>
      </w:r>
      <w:r w:rsidRPr="002D037A">
        <w:rPr>
          <w:rFonts w:ascii="Cambria Math" w:hAnsi="Cambria Math"/>
          <w:b/>
          <w:sz w:val="28"/>
          <w:u w:val="single"/>
        </w:rPr>
        <w:t xml:space="preserve">eldeli </w:t>
      </w:r>
      <w:r w:rsidRPr="00AA72D1">
        <w:rPr>
          <w:rFonts w:ascii="Cambria Math" w:hAnsi="Cambria Math"/>
          <w:b/>
          <w:sz w:val="28"/>
        </w:rPr>
        <w:t>toplama</w:t>
      </w:r>
      <w:r>
        <w:rPr>
          <w:rFonts w:ascii="Cambria Math" w:hAnsi="Cambria Math"/>
          <w:sz w:val="28"/>
        </w:rPr>
        <w:t xml:space="preserve"> işlemlerini örneğe uygun olarak yapalım.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36" type="#_x0000_t75" style="width:97.5pt;height:73.5pt" o:ole="" o:bordertopcolor="red" o:borderleftcolor="red" o:borderbottomcolor="red" o:borderrightcolor="red">
            <v:imagedata r:id="rId38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6" DrawAspect="Content" ObjectID="_1526566003" r:id="rId39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37" type="#_x0000_t75" style="width:97.5pt;height:73.5pt" o:ole="" o:bordertopcolor="red" o:borderleftcolor="red" o:borderbottomcolor="red" o:borderrightcolor="red">
            <v:imagedata r:id="rId39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7" DrawAspect="Content" ObjectID="_1526566004" r:id="rId392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38" type="#_x0000_t75" style="width:97.5pt;height:73.5pt" o:ole="" o:bordertopcolor="red" o:borderleftcolor="red" o:borderbottomcolor="red" o:borderrightcolor="red">
            <v:imagedata r:id="rId39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8" DrawAspect="Content" ObjectID="_1526566005" r:id="rId39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39" type="#_x0000_t75" style="width:97.5pt;height:73.5pt" o:ole="" o:bordertopcolor="red" o:borderleftcolor="red" o:borderbottomcolor="red" o:borderrightcolor="red">
            <v:imagedata r:id="rId39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39" DrawAspect="Content" ObjectID="_1526566006" r:id="rId396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40" type="#_x0000_t75" style="width:97.5pt;height:73.5pt" o:ole="" o:bordertopcolor="red" o:borderleftcolor="red" o:borderbottomcolor="red" o:borderrightcolor="red">
            <v:imagedata r:id="rId39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0" DrawAspect="Content" ObjectID="_1526566007" r:id="rId39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41" type="#_x0000_t75" style="width:97.5pt;height:73.5pt" o:ole="" o:bordertopcolor="red" o:borderleftcolor="red" o:borderbottomcolor="red" o:borderrightcolor="red">
            <v:imagedata r:id="rId39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1" DrawAspect="Content" ObjectID="_1526566008" r:id="rId400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42" type="#_x0000_t75" style="width:97.5pt;height:73.5pt" o:ole="" o:bordertopcolor="red" o:borderleftcolor="red" o:borderbottomcolor="red" o:borderrightcolor="red">
            <v:imagedata r:id="rId40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2" DrawAspect="Content" ObjectID="_1526566009" r:id="rId40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43" type="#_x0000_t75" style="width:97.5pt;height:73.5pt" o:ole="" o:bordertopcolor="red" o:borderleftcolor="red" o:borderbottomcolor="red" o:borderrightcolor="red">
            <v:imagedata r:id="rId40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3" DrawAspect="Content" ObjectID="_1526566010" r:id="rId404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44" type="#_x0000_t75" style="width:97.5pt;height:73.5pt" o:ole="" o:bordertopcolor="red" o:borderleftcolor="red" o:borderbottomcolor="red" o:borderrightcolor="red">
            <v:imagedata r:id="rId40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4" DrawAspect="Content" ObjectID="_1526566011" r:id="rId40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45" type="#_x0000_t75" style="width:97.5pt;height:73.5pt" o:ole="" o:bordertopcolor="red" o:borderleftcolor="red" o:borderbottomcolor="red" o:borderrightcolor="red">
            <v:imagedata r:id="rId40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5" DrawAspect="Content" ObjectID="_1526566012" r:id="rId408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46" type="#_x0000_t75" style="width:97.5pt;height:73.5pt" o:ole="" o:bordertopcolor="red" o:borderleftcolor="red" o:borderbottomcolor="red" o:borderrightcolor="red">
            <v:imagedata r:id="rId40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6" DrawAspect="Content" ObjectID="_1526566013" r:id="rId41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47" type="#_x0000_t75" style="width:97.5pt;height:73.5pt" o:ole="" o:bordertopcolor="red" o:borderleftcolor="red" o:borderbottomcolor="red" o:borderrightcolor="red">
            <v:imagedata r:id="rId41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7" DrawAspect="Content" ObjectID="_1526566014" r:id="rId412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48" type="#_x0000_t75" style="width:97.5pt;height:73.5pt" o:ole="" o:bordertopcolor="red" o:borderleftcolor="red" o:borderbottomcolor="red" o:borderrightcolor="red">
            <v:imagedata r:id="rId41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8" DrawAspect="Content" ObjectID="_1526566015" r:id="rId41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49" type="#_x0000_t75" style="width:97.5pt;height:73.5pt" o:ole="" o:bordertopcolor="red" o:borderleftcolor="red" o:borderbottomcolor="red" o:borderrightcolor="red">
            <v:imagedata r:id="rId41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49" DrawAspect="Content" ObjectID="_1526566016" r:id="rId416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50" type="#_x0000_t75" style="width:97.5pt;height:73.5pt" o:ole="" o:bordertopcolor="red" o:borderleftcolor="red" o:borderbottomcolor="red" o:borderrightcolor="red">
            <v:imagedata r:id="rId41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0" DrawAspect="Content" ObjectID="_1526566017" r:id="rId41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51" type="#_x0000_t75" style="width:97.5pt;height:73.5pt" o:ole="" o:bordertopcolor="red" o:borderleftcolor="red" o:borderbottomcolor="red" o:borderrightcolor="red">
            <v:imagedata r:id="rId41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1" DrawAspect="Content" ObjectID="_1526566018" r:id="rId420"/>
        </w:object>
      </w:r>
    </w:p>
    <w:p w:rsidR="002D037A" w:rsidRPr="0037397E" w:rsidRDefault="002D037A" w:rsidP="002D037A">
      <w:pPr>
        <w:pStyle w:val="AralkYok"/>
        <w:jc w:val="center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 xml:space="preserve">  </w:t>
      </w:r>
    </w:p>
    <w:p w:rsidR="002D037A" w:rsidRDefault="002D037A" w:rsidP="002D037A">
      <w:pPr>
        <w:pStyle w:val="AralkYok"/>
        <w:numPr>
          <w:ilvl w:val="0"/>
          <w:numId w:val="3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  Aşağıdaki </w:t>
      </w:r>
      <w:r w:rsidRPr="002D037A">
        <w:rPr>
          <w:rFonts w:ascii="Cambria Math" w:hAnsi="Cambria Math"/>
          <w:b/>
          <w:sz w:val="28"/>
          <w:u w:val="single"/>
        </w:rPr>
        <w:t xml:space="preserve">eldeli </w:t>
      </w:r>
      <w:r w:rsidRPr="00AA72D1">
        <w:rPr>
          <w:rFonts w:ascii="Cambria Math" w:hAnsi="Cambria Math"/>
          <w:b/>
          <w:sz w:val="28"/>
        </w:rPr>
        <w:t>toplama</w:t>
      </w:r>
      <w:r>
        <w:rPr>
          <w:rFonts w:ascii="Cambria Math" w:hAnsi="Cambria Math"/>
          <w:sz w:val="28"/>
        </w:rPr>
        <w:t xml:space="preserve"> işlemlerini örneğe uygun olarak yapalım.</w: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52" type="#_x0000_t75" style="width:97.5pt;height:73.5pt" o:ole="" o:bordertopcolor="red" o:borderleftcolor="red" o:borderbottomcolor="red" o:borderrightcolor="red">
            <v:imagedata r:id="rId42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2" DrawAspect="Content" ObjectID="_1526566019" r:id="rId42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53" type="#_x0000_t75" style="width:97.5pt;height:73.5pt" o:ole="" o:bordertopcolor="red" o:borderleftcolor="red" o:borderbottomcolor="red" o:borderrightcolor="red">
            <v:imagedata r:id="rId42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3" DrawAspect="Content" ObjectID="_1526566020" r:id="rId424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54" type="#_x0000_t75" style="width:97.5pt;height:73.5pt" o:ole="" o:bordertopcolor="red" o:borderleftcolor="red" o:borderbottomcolor="red" o:borderrightcolor="red">
            <v:imagedata r:id="rId42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4" DrawAspect="Content" ObjectID="_1526566021" r:id="rId42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55" type="#_x0000_t75" style="width:97.5pt;height:73.5pt" o:ole="" o:bordertopcolor="red" o:borderleftcolor="red" o:borderbottomcolor="red" o:borderrightcolor="red">
            <v:imagedata r:id="rId42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5" DrawAspect="Content" ObjectID="_1526566022" r:id="rId428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56" type="#_x0000_t75" style="width:97.5pt;height:73.5pt" o:ole="" o:bordertopcolor="red" o:borderleftcolor="red" o:borderbottomcolor="red" o:borderrightcolor="red">
            <v:imagedata r:id="rId42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6" DrawAspect="Content" ObjectID="_1526566023" r:id="rId43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57" type="#_x0000_t75" style="width:97.5pt;height:73.5pt" o:ole="" o:bordertopcolor="red" o:borderleftcolor="red" o:borderbottomcolor="red" o:borderrightcolor="red">
            <v:imagedata r:id="rId43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7" DrawAspect="Content" ObjectID="_1526566024" r:id="rId432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58" type="#_x0000_t75" style="width:97.5pt;height:73.5pt" o:ole="" o:bordertopcolor="red" o:borderleftcolor="red" o:borderbottomcolor="red" o:borderrightcolor="red">
            <v:imagedata r:id="rId43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8" DrawAspect="Content" ObjectID="_1526566025" r:id="rId43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59" type="#_x0000_t75" style="width:97.5pt;height:73.5pt" o:ole="" o:bordertopcolor="red" o:borderleftcolor="red" o:borderbottomcolor="red" o:borderrightcolor="red">
            <v:imagedata r:id="rId43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59" DrawAspect="Content" ObjectID="_1526566026" r:id="rId436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60" type="#_x0000_t75" style="width:97.5pt;height:73.5pt" o:ole="" o:bordertopcolor="red" o:borderleftcolor="red" o:borderbottomcolor="red" o:borderrightcolor="red">
            <v:imagedata r:id="rId43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0" DrawAspect="Content" ObjectID="_1526566027" r:id="rId43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61" type="#_x0000_t75" style="width:97.5pt;height:73.5pt" o:ole="" o:bordertopcolor="red" o:borderleftcolor="red" o:borderbottomcolor="red" o:borderrightcolor="red">
            <v:imagedata r:id="rId43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1" DrawAspect="Content" ObjectID="_1526566028" r:id="rId440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62" type="#_x0000_t75" style="width:97.5pt;height:73.5pt" o:ole="" o:bordertopcolor="red" o:borderleftcolor="red" o:borderbottomcolor="red" o:borderrightcolor="red">
            <v:imagedata r:id="rId44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2" DrawAspect="Content" ObjectID="_1526566029" r:id="rId44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63" type="#_x0000_t75" style="width:97.5pt;height:73.5pt" o:ole="" o:bordertopcolor="red" o:borderleftcolor="red" o:borderbottomcolor="red" o:borderrightcolor="red">
            <v:imagedata r:id="rId44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3" DrawAspect="Content" ObjectID="_1526566030" r:id="rId444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64" type="#_x0000_t75" style="width:97.5pt;height:73.5pt" o:ole="" o:bordertopcolor="red" o:borderleftcolor="red" o:borderbottomcolor="red" o:borderrightcolor="red">
            <v:imagedata r:id="rId44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4" DrawAspect="Content" ObjectID="_1526566031" r:id="rId44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65" type="#_x0000_t75" style="width:97.5pt;height:73.5pt" o:ole="" o:bordertopcolor="red" o:borderleftcolor="red" o:borderbottomcolor="red" o:borderrightcolor="red">
            <v:imagedata r:id="rId44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5" DrawAspect="Content" ObjectID="_1526566032" r:id="rId448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66" type="#_x0000_t75" style="width:97.5pt;height:73.5pt" o:ole="" o:bordertopcolor="red" o:borderleftcolor="red" o:borderbottomcolor="red" o:borderrightcolor="red">
            <v:imagedata r:id="rId44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6" DrawAspect="Content" ObjectID="_1526566033" r:id="rId45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67" type="#_x0000_t75" style="width:97.5pt;height:73.5pt" o:ole="" o:bordertopcolor="red" o:borderleftcolor="red" o:borderbottomcolor="red" o:borderrightcolor="red">
            <v:imagedata r:id="rId45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7" DrawAspect="Content" ObjectID="_1526566034" r:id="rId452"/>
        </w:object>
      </w: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68" type="#_x0000_t75" style="width:97.5pt;height:73.5pt" o:ole="" o:bordertopcolor="red" o:borderleftcolor="red" o:borderbottomcolor="red" o:borderrightcolor="red">
            <v:imagedata r:id="rId45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8" DrawAspect="Content" ObjectID="_1526566035" r:id="rId45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69" type="#_x0000_t75" style="width:97.5pt;height:73.5pt" o:ole="" o:bordertopcolor="red" o:borderleftcolor="red" o:borderbottomcolor="red" o:borderrightcolor="red">
            <v:imagedata r:id="rId45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69" DrawAspect="Content" ObjectID="_1526566036" r:id="rId456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70" type="#_x0000_t75" style="width:97.5pt;height:73.5pt" o:ole="" o:bordertopcolor="red" o:borderleftcolor="red" o:borderbottomcolor="red" o:borderrightcolor="red">
            <v:imagedata r:id="rId45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0" DrawAspect="Content" ObjectID="_1526566037" r:id="rId45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71" type="#_x0000_t75" style="width:97.5pt;height:73.5pt" o:ole="" o:bordertopcolor="red" o:borderleftcolor="red" o:borderbottomcolor="red" o:borderrightcolor="red">
            <v:imagedata r:id="rId45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1" DrawAspect="Content" ObjectID="_1526566038" r:id="rId460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72" type="#_x0000_t75" style="width:97.5pt;height:73.5pt" o:ole="" o:bordertopcolor="red" o:borderleftcolor="red" o:borderbottomcolor="red" o:borderrightcolor="red">
            <v:imagedata r:id="rId46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2" DrawAspect="Content" ObjectID="_1526566039" r:id="rId46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73" type="#_x0000_t75" style="width:97.5pt;height:73.5pt" o:ole="" o:bordertopcolor="red" o:borderleftcolor="red" o:borderbottomcolor="red" o:borderrightcolor="red">
            <v:imagedata r:id="rId46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3" DrawAspect="Content" ObjectID="_1526566040" r:id="rId464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74" type="#_x0000_t75" style="width:97.5pt;height:73.5pt" o:ole="" o:bordertopcolor="red" o:borderleftcolor="red" o:borderbottomcolor="red" o:borderrightcolor="red">
            <v:imagedata r:id="rId46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4" DrawAspect="Content" ObjectID="_1526566041" r:id="rId466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75" type="#_x0000_t75" style="width:97.5pt;height:73.5pt" o:ole="" o:bordertopcolor="red" o:borderleftcolor="red" o:borderbottomcolor="red" o:borderrightcolor="red">
            <v:imagedata r:id="rId46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5" DrawAspect="Content" ObjectID="_1526566042" r:id="rId468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76" type="#_x0000_t75" style="width:97.5pt;height:73.5pt" o:ole="" o:bordertopcolor="red" o:borderleftcolor="red" o:borderbottomcolor="red" o:borderrightcolor="red">
            <v:imagedata r:id="rId46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6" DrawAspect="Content" ObjectID="_1526566043" r:id="rId470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77" type="#_x0000_t75" style="width:97.5pt;height:73.5pt" o:ole="" o:bordertopcolor="red" o:borderleftcolor="red" o:borderbottomcolor="red" o:borderrightcolor="red">
            <v:imagedata r:id="rId47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7" DrawAspect="Content" ObjectID="_1526566044" r:id="rId472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78" type="#_x0000_t75" style="width:97.5pt;height:73.5pt" o:ole="" o:bordertopcolor="red" o:borderleftcolor="red" o:borderbottomcolor="red" o:borderrightcolor="red">
            <v:imagedata r:id="rId47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8" DrawAspect="Content" ObjectID="_1526566045" r:id="rId474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79" type="#_x0000_t75" style="width:97.5pt;height:73.5pt" o:ole="" o:bordertopcolor="red" o:borderleftcolor="red" o:borderbottomcolor="red" o:borderrightcolor="red">
            <v:imagedata r:id="rId47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79" DrawAspect="Content" ObjectID="_1526566046" r:id="rId476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80" type="#_x0000_t75" style="width:97.5pt;height:73.5pt" o:ole="" o:bordertopcolor="red" o:borderleftcolor="red" o:borderbottomcolor="red" o:borderrightcolor="red">
            <v:imagedata r:id="rId47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0" DrawAspect="Content" ObjectID="_1526566047" r:id="rId478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81" type="#_x0000_t75" style="width:97.5pt;height:73.5pt" o:ole="" o:bordertopcolor="red" o:borderleftcolor="red" o:borderbottomcolor="red" o:borderrightcolor="red">
            <v:imagedata r:id="rId47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1" DrawAspect="Content" ObjectID="_1526566048" r:id="rId480"/>
        </w:object>
      </w:r>
    </w:p>
    <w:p w:rsidR="002D037A" w:rsidRDefault="002D037A" w:rsidP="002D037A">
      <w:pPr>
        <w:pStyle w:val="AralkYok"/>
        <w:jc w:val="center"/>
        <w:rPr>
          <w:rFonts w:ascii="Cambria Math" w:hAnsi="Cambria Math"/>
          <w:sz w:val="28"/>
        </w:rPr>
      </w:pPr>
    </w:p>
    <w:p w:rsidR="002D037A" w:rsidRDefault="002D037A" w:rsidP="002D037A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2133" w:dyaOrig="1469">
          <v:shape id="_x0000_i1482" type="#_x0000_t75" style="width:97.5pt;height:73.5pt" o:ole="" o:bordertopcolor="red" o:borderleftcolor="red" o:borderbottomcolor="red" o:borderrightcolor="red">
            <v:imagedata r:id="rId48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2" DrawAspect="Content" ObjectID="_1526566049" r:id="rId482"/>
        </w:object>
      </w:r>
      <w:r>
        <w:rPr>
          <w:rFonts w:ascii="Cambria Math" w:hAnsi="Cambria Math"/>
          <w:sz w:val="28"/>
        </w:rPr>
        <w:tab/>
      </w:r>
      <w:r>
        <w:rPr>
          <w:rFonts w:ascii="Cambria Math" w:hAnsi="Cambria Math"/>
          <w:sz w:val="28"/>
        </w:rPr>
        <w:tab/>
      </w:r>
      <w:r w:rsidRPr="00235C6D">
        <w:rPr>
          <w:rFonts w:ascii="Cambria Math" w:hAnsi="Cambria Math"/>
          <w:sz w:val="28"/>
        </w:rPr>
        <w:object w:dxaOrig="2133" w:dyaOrig="1469">
          <v:shape id="_x0000_i1483" type="#_x0000_t75" style="width:97.5pt;height:73.5pt" o:ole="" o:bordertopcolor="red" o:borderleftcolor="red" o:borderbottomcolor="red" o:borderrightcolor="red">
            <v:imagedata r:id="rId48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3" DrawAspect="Content" ObjectID="_1526566050" r:id="rId484"/>
        </w:object>
      </w:r>
    </w:p>
    <w:p w:rsidR="00FE33A2" w:rsidRDefault="00FE33A2" w:rsidP="002D037A">
      <w:pPr>
        <w:pStyle w:val="AralkYok"/>
        <w:rPr>
          <w:rFonts w:ascii="Cambria Math" w:hAnsi="Cambria Math"/>
          <w:sz w:val="28"/>
        </w:rPr>
      </w:pPr>
    </w:p>
    <w:p w:rsidR="00FE33A2" w:rsidRDefault="00FE33A2" w:rsidP="002D037A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numPr>
          <w:ilvl w:val="0"/>
          <w:numId w:val="9"/>
        </w:numPr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 xml:space="preserve">Aşağıdaki </w:t>
      </w:r>
      <w:r w:rsidRPr="002D037A">
        <w:rPr>
          <w:rFonts w:ascii="Cambria Math" w:hAnsi="Cambria Math"/>
          <w:b/>
          <w:sz w:val="28"/>
          <w:u w:val="single"/>
        </w:rPr>
        <w:t>eldeli</w:t>
      </w:r>
      <w:r>
        <w:rPr>
          <w:rFonts w:ascii="Cambria Math" w:hAnsi="Cambria Math"/>
          <w:b/>
          <w:sz w:val="28"/>
          <w:u w:val="single"/>
        </w:rPr>
        <w:t>-eldesiz</w:t>
      </w:r>
      <w:r w:rsidRPr="002D037A">
        <w:rPr>
          <w:rFonts w:ascii="Cambria Math" w:hAnsi="Cambria Math"/>
          <w:b/>
          <w:sz w:val="28"/>
          <w:u w:val="single"/>
        </w:rPr>
        <w:t xml:space="preserve"> </w:t>
      </w:r>
      <w:r w:rsidRPr="00AA72D1">
        <w:rPr>
          <w:rFonts w:ascii="Cambria Math" w:hAnsi="Cambria Math"/>
          <w:b/>
          <w:sz w:val="28"/>
        </w:rPr>
        <w:t>toplama</w:t>
      </w:r>
      <w:r>
        <w:rPr>
          <w:rFonts w:ascii="Cambria Math" w:hAnsi="Cambria Math"/>
          <w:sz w:val="28"/>
        </w:rPr>
        <w:t xml:space="preserve"> işlemlerini örneğe uygun olarak yapalım.</w: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484" type="#_x0000_t75" style="width:75.75pt;height:66pt" o:ole="" o:bordertopcolor="red" o:borderleftcolor="red" o:borderbottomcolor="red" o:borderrightcolor="red">
            <v:imagedata r:id="rId48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4" DrawAspect="Content" ObjectID="_1526566051" r:id="rId486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485" type="#_x0000_t75" style="width:60.75pt;height:55.5pt" o:ole="" o:bordertopcolor="red" o:borderleftcolor="red" o:borderbottomcolor="red" o:borderrightcolor="red">
            <v:imagedata r:id="rId48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5" DrawAspect="Content" ObjectID="_1526566052" r:id="rId488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486" type="#_x0000_t75" style="width:75.75pt;height:66pt" o:ole="" o:bordertopcolor="red" o:borderleftcolor="red" o:borderbottomcolor="red" o:borderrightcolor="red">
            <v:imagedata r:id="rId48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6" DrawAspect="Content" ObjectID="_1526566053" r:id="rId490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487" type="#_x0000_t75" style="width:75.75pt;height:66pt" o:ole="" o:bordertopcolor="red" o:borderleftcolor="red" o:borderbottomcolor="red" o:borderrightcolor="red">
            <v:imagedata r:id="rId49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7" DrawAspect="Content" ObjectID="_1526566054" r:id="rId492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488" type="#_x0000_t75" style="width:60.75pt;height:55.5pt" o:ole="" o:bordertopcolor="red" o:borderleftcolor="red" o:borderbottomcolor="red" o:borderrightcolor="red">
            <v:imagedata r:id="rId49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8" DrawAspect="Content" ObjectID="_1526566055" r:id="rId494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489" type="#_x0000_t75" style="width:75.75pt;height:66pt" o:ole="" o:bordertopcolor="red" o:borderleftcolor="red" o:borderbottomcolor="red" o:borderrightcolor="red">
            <v:imagedata r:id="rId49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89" DrawAspect="Content" ObjectID="_1526566056" r:id="rId496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490" type="#_x0000_t75" style="width:75.75pt;height:66pt" o:ole="" o:bordertopcolor="red" o:borderleftcolor="red" o:borderbottomcolor="red" o:borderrightcolor="red">
            <v:imagedata r:id="rId49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0" DrawAspect="Content" ObjectID="_1526566057" r:id="rId498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491" type="#_x0000_t75" style="width:60.75pt;height:55.5pt" o:ole="" o:bordertopcolor="red" o:borderleftcolor="red" o:borderbottomcolor="red" o:borderrightcolor="red">
            <v:imagedata r:id="rId49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1" DrawAspect="Content" ObjectID="_1526566058" r:id="rId500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492" type="#_x0000_t75" style="width:75.75pt;height:66pt" o:ole="" o:bordertopcolor="red" o:borderleftcolor="red" o:borderbottomcolor="red" o:borderrightcolor="red">
            <v:imagedata r:id="rId50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2" DrawAspect="Content" ObjectID="_1526566059" r:id="rId502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493" type="#_x0000_t75" style="width:75.75pt;height:66pt" o:ole="" o:bordertopcolor="red" o:borderleftcolor="red" o:borderbottomcolor="red" o:borderrightcolor="red">
            <v:imagedata r:id="rId50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3" DrawAspect="Content" ObjectID="_1526566060" r:id="rId504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494" type="#_x0000_t75" style="width:60.75pt;height:55.5pt" o:ole="" o:bordertopcolor="red" o:borderleftcolor="red" o:borderbottomcolor="red" o:borderrightcolor="red">
            <v:imagedata r:id="rId38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4" DrawAspect="Content" ObjectID="_1526566061" r:id="rId505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495" type="#_x0000_t75" style="width:75.75pt;height:66pt" o:ole="" o:bordertopcolor="red" o:borderleftcolor="red" o:borderbottomcolor="red" o:borderrightcolor="red">
            <v:imagedata r:id="rId50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5" DrawAspect="Content" ObjectID="_1526566062" r:id="rId507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496" type="#_x0000_t75" style="width:75.75pt;height:66pt" o:ole="" o:bordertopcolor="red" o:borderleftcolor="red" o:borderbottomcolor="red" o:borderrightcolor="red">
            <v:imagedata r:id="rId50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6" DrawAspect="Content" ObjectID="_1526566063" r:id="rId508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497" type="#_x0000_t75" style="width:60.75pt;height:55.5pt" o:ole="" o:bordertopcolor="red" o:borderleftcolor="red" o:borderbottomcolor="red" o:borderrightcolor="red">
            <v:imagedata r:id="rId50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7" DrawAspect="Content" ObjectID="_1526566064" r:id="rId510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498" type="#_x0000_t75" style="width:75.75pt;height:66pt" o:ole="" o:bordertopcolor="red" o:borderleftcolor="red" o:borderbottomcolor="red" o:borderrightcolor="red">
            <v:imagedata r:id="rId51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8" DrawAspect="Content" ObjectID="_1526566065" r:id="rId512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499" type="#_x0000_t75" style="width:75.75pt;height:66pt" o:ole="" o:bordertopcolor="red" o:borderleftcolor="red" o:borderbottomcolor="red" o:borderrightcolor="red">
            <v:imagedata r:id="rId51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499" DrawAspect="Content" ObjectID="_1526566066" r:id="rId514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00" type="#_x0000_t75" style="width:60.75pt;height:55.5pt" o:ole="" o:bordertopcolor="red" o:borderleftcolor="red" o:borderbottomcolor="red" o:borderrightcolor="red">
            <v:imagedata r:id="rId51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0" DrawAspect="Content" ObjectID="_1526566067" r:id="rId516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01" type="#_x0000_t75" style="width:75.75pt;height:66pt" o:ole="" o:bordertopcolor="red" o:borderleftcolor="red" o:borderbottomcolor="red" o:borderrightcolor="red">
            <v:imagedata r:id="rId51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1" DrawAspect="Content" ObjectID="_1526566068" r:id="rId518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02" type="#_x0000_t75" style="width:75.75pt;height:66pt" o:ole="" o:bordertopcolor="red" o:borderleftcolor="red" o:borderbottomcolor="red" o:borderrightcolor="red">
            <v:imagedata r:id="rId51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2" DrawAspect="Content" ObjectID="_1526566069" r:id="rId520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03" type="#_x0000_t75" style="width:60.75pt;height:55.5pt" o:ole="" o:bordertopcolor="red" o:borderleftcolor="red" o:borderbottomcolor="red" o:borderrightcolor="red">
            <v:imagedata r:id="rId52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3" DrawAspect="Content" ObjectID="_1526566070" r:id="rId522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04" type="#_x0000_t75" style="width:75.75pt;height:66pt" o:ole="" o:bordertopcolor="red" o:borderleftcolor="red" o:borderbottomcolor="red" o:borderrightcolor="red">
            <v:imagedata r:id="rId52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4" DrawAspect="Content" ObjectID="_1526566071" r:id="rId524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05" type="#_x0000_t75" style="width:75.75pt;height:66pt" o:ole="" o:bordertopcolor="red" o:borderleftcolor="red" o:borderbottomcolor="red" o:borderrightcolor="red">
            <v:imagedata r:id="rId52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5" DrawAspect="Content" ObjectID="_1526566072" r:id="rId526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06" type="#_x0000_t75" style="width:60.75pt;height:55.5pt" o:ole="" o:bordertopcolor="red" o:borderleftcolor="red" o:borderbottomcolor="red" o:borderrightcolor="red">
            <v:imagedata r:id="rId52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6" DrawAspect="Content" ObjectID="_1526566073" r:id="rId528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07" type="#_x0000_t75" style="width:75.75pt;height:66pt" o:ole="" o:bordertopcolor="red" o:borderleftcolor="red" o:borderbottomcolor="red" o:borderrightcolor="red">
            <v:imagedata r:id="rId52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7" DrawAspect="Content" ObjectID="_1526566074" r:id="rId530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08" type="#_x0000_t75" style="width:75.75pt;height:66pt" o:ole="" o:bordertopcolor="red" o:borderleftcolor="red" o:borderbottomcolor="red" o:borderrightcolor="red">
            <v:imagedata r:id="rId53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8" DrawAspect="Content" ObjectID="_1526566075" r:id="rId532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09" type="#_x0000_t75" style="width:60.75pt;height:55.5pt" o:ole="" o:bordertopcolor="red" o:borderleftcolor="red" o:borderbottomcolor="red" o:borderrightcolor="red">
            <v:imagedata r:id="rId53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09" DrawAspect="Content" ObjectID="_1526566076" r:id="rId534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10" type="#_x0000_t75" style="width:75.75pt;height:66pt" o:ole="" o:bordertopcolor="red" o:borderleftcolor="red" o:borderbottomcolor="red" o:borderrightcolor="red">
            <v:imagedata r:id="rId53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0" DrawAspect="Content" ObjectID="_1526566077" r:id="rId536"/>
        </w:object>
      </w:r>
    </w:p>
    <w:p w:rsidR="00B301B4" w:rsidRDefault="00B301B4" w:rsidP="00FE33A2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.</w: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11" type="#_x0000_t75" style="width:75.75pt;height:66pt" o:ole="" o:bordertopcolor="red" o:borderleftcolor="red" o:borderbottomcolor="red" o:borderrightcolor="red">
            <v:imagedata r:id="rId53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1" DrawAspect="Content" ObjectID="_1526566078" r:id="rId538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12" type="#_x0000_t75" style="width:60.75pt;height:55.5pt" o:ole="" o:bordertopcolor="red" o:borderleftcolor="red" o:borderbottomcolor="red" o:borderrightcolor="red">
            <v:imagedata r:id="rId53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2" DrawAspect="Content" ObjectID="_1526566079" r:id="rId540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13" type="#_x0000_t75" style="width:75.75pt;height:66pt" o:ole="" o:bordertopcolor="red" o:borderleftcolor="red" o:borderbottomcolor="red" o:borderrightcolor="red">
            <v:imagedata r:id="rId54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3" DrawAspect="Content" ObjectID="_1526566080" r:id="rId542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14" type="#_x0000_t75" style="width:75.75pt;height:66pt" o:ole="" o:bordertopcolor="red" o:borderleftcolor="red" o:borderbottomcolor="red" o:borderrightcolor="red">
            <v:imagedata r:id="rId54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4" DrawAspect="Content" ObjectID="_1526566081" r:id="rId544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15" type="#_x0000_t75" style="width:60.75pt;height:55.5pt" o:ole="" o:bordertopcolor="red" o:borderleftcolor="red" o:borderbottomcolor="red" o:borderrightcolor="red">
            <v:imagedata r:id="rId54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5" DrawAspect="Content" ObjectID="_1526566082" r:id="rId546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16" type="#_x0000_t75" style="width:75.75pt;height:66pt" o:ole="" o:bordertopcolor="red" o:borderleftcolor="red" o:borderbottomcolor="red" o:borderrightcolor="red">
            <v:imagedata r:id="rId54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6" DrawAspect="Content" ObjectID="_1526566083" r:id="rId548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17" type="#_x0000_t75" style="width:75.75pt;height:66pt" o:ole="" o:bordertopcolor="red" o:borderleftcolor="red" o:borderbottomcolor="red" o:borderrightcolor="red">
            <v:imagedata r:id="rId54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7" DrawAspect="Content" ObjectID="_1526566084" r:id="rId550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18" type="#_x0000_t75" style="width:60.75pt;height:55.5pt" o:ole="" o:bordertopcolor="red" o:borderleftcolor="red" o:borderbottomcolor="red" o:borderrightcolor="red">
            <v:imagedata r:id="rId55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8" DrawAspect="Content" ObjectID="_1526566085" r:id="rId552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19" type="#_x0000_t75" style="width:75.75pt;height:66pt" o:ole="" o:bordertopcolor="red" o:borderleftcolor="red" o:borderbottomcolor="red" o:borderrightcolor="red">
            <v:imagedata r:id="rId55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19" DrawAspect="Content" ObjectID="_1526566086" r:id="rId554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20" type="#_x0000_t75" style="width:75.75pt;height:66pt" o:ole="" o:bordertopcolor="red" o:borderleftcolor="red" o:borderbottomcolor="red" o:borderrightcolor="red">
            <v:imagedata r:id="rId55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0" DrawAspect="Content" ObjectID="_1526566087" r:id="rId556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21" type="#_x0000_t75" style="width:60.75pt;height:55.5pt" o:ole="" o:bordertopcolor="red" o:borderleftcolor="red" o:borderbottomcolor="red" o:borderrightcolor="red">
            <v:imagedata r:id="rId55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1" DrawAspect="Content" ObjectID="_1526566088" r:id="rId558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22" type="#_x0000_t75" style="width:75.75pt;height:66pt" o:ole="" o:bordertopcolor="red" o:borderleftcolor="red" o:borderbottomcolor="red" o:borderrightcolor="red">
            <v:imagedata r:id="rId55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2" DrawAspect="Content" ObjectID="_1526566089" r:id="rId560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23" type="#_x0000_t75" style="width:75.75pt;height:66pt" o:ole="" o:bordertopcolor="red" o:borderleftcolor="red" o:borderbottomcolor="red" o:borderrightcolor="red">
            <v:imagedata r:id="rId56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3" DrawAspect="Content" ObjectID="_1526566090" r:id="rId562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24" type="#_x0000_t75" style="width:60.75pt;height:55.5pt" o:ole="" o:bordertopcolor="red" o:borderleftcolor="red" o:borderbottomcolor="red" o:borderrightcolor="red">
            <v:imagedata r:id="rId56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4" DrawAspect="Content" ObjectID="_1526566091" r:id="rId564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25" type="#_x0000_t75" style="width:75.75pt;height:66pt" o:ole="" o:bordertopcolor="red" o:borderleftcolor="red" o:borderbottomcolor="red" o:borderrightcolor="red">
            <v:imagedata r:id="rId56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5" DrawAspect="Content" ObjectID="_1526566092" r:id="rId566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26" type="#_x0000_t75" style="width:75.75pt;height:66pt" o:ole="" o:bordertopcolor="red" o:borderleftcolor="red" o:borderbottomcolor="red" o:borderrightcolor="red">
            <v:imagedata r:id="rId56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6" DrawAspect="Content" ObjectID="_1526566093" r:id="rId568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27" type="#_x0000_t75" style="width:60.75pt;height:55.5pt" o:ole="" o:bordertopcolor="red" o:borderleftcolor="red" o:borderbottomcolor="red" o:borderrightcolor="red">
            <v:imagedata r:id="rId56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7" DrawAspect="Content" ObjectID="_1526566094" r:id="rId570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28" type="#_x0000_t75" style="width:75.75pt;height:66pt" o:ole="" o:bordertopcolor="red" o:borderleftcolor="red" o:borderbottomcolor="red" o:borderrightcolor="red">
            <v:imagedata r:id="rId57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8" DrawAspect="Content" ObjectID="_1526566095" r:id="rId572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29" type="#_x0000_t75" style="width:75.75pt;height:66pt" o:ole="" o:bordertopcolor="red" o:borderleftcolor="red" o:borderbottomcolor="red" o:borderrightcolor="red">
            <v:imagedata r:id="rId57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29" DrawAspect="Content" ObjectID="_1526566096" r:id="rId574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30" type="#_x0000_t75" style="width:60.75pt;height:55.5pt" o:ole="" o:bordertopcolor="red" o:borderleftcolor="red" o:borderbottomcolor="red" o:borderrightcolor="red">
            <v:imagedata r:id="rId57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0" DrawAspect="Content" ObjectID="_1526566097" r:id="rId576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31" type="#_x0000_t75" style="width:75.75pt;height:66pt" o:ole="" o:bordertopcolor="red" o:borderleftcolor="red" o:borderbottomcolor="red" o:borderrightcolor="red">
            <v:imagedata r:id="rId57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1" DrawAspect="Content" ObjectID="_1526566098" r:id="rId578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B301B4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32" type="#_x0000_t75" style="width:75.75pt;height:66pt" o:ole="" o:bordertopcolor="red" o:borderleftcolor="red" o:borderbottomcolor="red" o:borderrightcolor="red">
            <v:imagedata r:id="rId57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2" DrawAspect="Content" ObjectID="_1526566099" r:id="rId580"/>
        </w:object>
      </w:r>
      <w:r w:rsidR="00FE33A2"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33" type="#_x0000_t75" style="width:60.75pt;height:55.5pt" o:ole="" o:bordertopcolor="red" o:borderleftcolor="red" o:borderbottomcolor="red" o:borderrightcolor="red">
            <v:imagedata r:id="rId58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3" DrawAspect="Content" ObjectID="_1526566100" r:id="rId582"/>
        </w:object>
      </w:r>
      <w:r w:rsidR="00FE33A2"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34" type="#_x0000_t75" style="width:75.75pt;height:66pt" o:ole="" o:bordertopcolor="red" o:borderleftcolor="red" o:borderbottomcolor="red" o:borderrightcolor="red">
            <v:imagedata r:id="rId58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4" DrawAspect="Content" ObjectID="_1526566101" r:id="rId584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FE33A2" w:rsidRDefault="00B301B4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35" type="#_x0000_t75" style="width:75.75pt;height:66pt" o:ole="" o:bordertopcolor="red" o:borderleftcolor="red" o:borderbottomcolor="red" o:borderrightcolor="red">
            <v:imagedata r:id="rId58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5" DrawAspect="Content" ObjectID="_1526566102" r:id="rId586"/>
        </w:object>
      </w:r>
      <w:r w:rsidR="00FE33A2"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36" type="#_x0000_t75" style="width:60.75pt;height:55.5pt" o:ole="" o:bordertopcolor="red" o:borderleftcolor="red" o:borderbottomcolor="red" o:borderrightcolor="red">
            <v:imagedata r:id="rId58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6" DrawAspect="Content" ObjectID="_1526566103" r:id="rId588"/>
        </w:object>
      </w:r>
      <w:r w:rsidR="00FE33A2"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37" type="#_x0000_t75" style="width:75.75pt;height:66pt" o:ole="" o:bordertopcolor="red" o:borderleftcolor="red" o:borderbottomcolor="red" o:borderrightcolor="red">
            <v:imagedata r:id="rId58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7" DrawAspect="Content" ObjectID="_1526566104" r:id="rId590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B301B4" w:rsidRDefault="00B301B4" w:rsidP="00FE33A2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lastRenderedPageBreak/>
        <w:t>.</w:t>
      </w:r>
    </w:p>
    <w:p w:rsidR="00FE33A2" w:rsidRDefault="00B301B4" w:rsidP="00FE33A2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38" type="#_x0000_t75" style="width:75.75pt;height:66pt" o:ole="" o:bordertopcolor="red" o:borderleftcolor="red" o:borderbottomcolor="red" o:borderrightcolor="red">
            <v:imagedata r:id="rId59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8" DrawAspect="Content" ObjectID="_1526566105" r:id="rId592"/>
        </w:object>
      </w:r>
      <w:r w:rsidR="00FE33A2"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39" type="#_x0000_t75" style="width:60.75pt;height:55.5pt" o:ole="" o:bordertopcolor="red" o:borderleftcolor="red" o:borderbottomcolor="red" o:borderrightcolor="red">
            <v:imagedata r:id="rId59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39" DrawAspect="Content" ObjectID="_1526566106" r:id="rId594"/>
        </w:object>
      </w:r>
      <w:r w:rsidR="00FE33A2"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40" type="#_x0000_t75" style="width:75.75pt;height:66pt" o:ole="" o:bordertopcolor="red" o:borderleftcolor="red" o:borderbottomcolor="red" o:borderrightcolor="red">
            <v:imagedata r:id="rId59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0" DrawAspect="Content" ObjectID="_1526566107" r:id="rId596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41" type="#_x0000_t75" style="width:75.75pt;height:66pt" o:ole="" o:bordertopcolor="red" o:borderleftcolor="red" o:borderbottomcolor="red" o:borderrightcolor="red">
            <v:imagedata r:id="rId59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1" DrawAspect="Content" ObjectID="_1526566108" r:id="rId598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42" type="#_x0000_t75" style="width:60.75pt;height:55.5pt" o:ole="" o:bordertopcolor="red" o:borderleftcolor="red" o:borderbottomcolor="red" o:borderrightcolor="red">
            <v:imagedata r:id="rId59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2" DrawAspect="Content" ObjectID="_1526566109" r:id="rId600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43" type="#_x0000_t75" style="width:75.75pt;height:66pt" o:ole="" o:bordertopcolor="red" o:borderleftcolor="red" o:borderbottomcolor="red" o:borderrightcolor="red">
            <v:imagedata r:id="rId60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3" DrawAspect="Content" ObjectID="_1526566110" r:id="rId602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44" type="#_x0000_t75" style="width:75.75pt;height:66pt" o:ole="" o:bordertopcolor="red" o:borderleftcolor="red" o:borderbottomcolor="red" o:borderrightcolor="red">
            <v:imagedata r:id="rId60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4" DrawAspect="Content" ObjectID="_1526566111" r:id="rId604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45" type="#_x0000_t75" style="width:60.75pt;height:55.5pt" o:ole="" o:bordertopcolor="red" o:borderleftcolor="red" o:borderbottomcolor="red" o:borderrightcolor="red">
            <v:imagedata r:id="rId60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5" DrawAspect="Content" ObjectID="_1526566112" r:id="rId606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46" type="#_x0000_t75" style="width:75.75pt;height:66pt" o:ole="" o:bordertopcolor="red" o:borderleftcolor="red" o:borderbottomcolor="red" o:borderrightcolor="red">
            <v:imagedata r:id="rId60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6" DrawAspect="Content" ObjectID="_1526566113" r:id="rId608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47" type="#_x0000_t75" style="width:75.75pt;height:66pt" o:ole="" o:bordertopcolor="red" o:borderleftcolor="red" o:borderbottomcolor="red" o:borderrightcolor="red">
            <v:imagedata r:id="rId60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7" DrawAspect="Content" ObjectID="_1526566114" r:id="rId610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48" type="#_x0000_t75" style="width:60.75pt;height:55.5pt" o:ole="" o:bordertopcolor="red" o:borderleftcolor="red" o:borderbottomcolor="red" o:borderrightcolor="red">
            <v:imagedata r:id="rId61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8" DrawAspect="Content" ObjectID="_1526566115" r:id="rId612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49" type="#_x0000_t75" style="width:75.75pt;height:66pt" o:ole="" o:bordertopcolor="red" o:borderleftcolor="red" o:borderbottomcolor="red" o:borderrightcolor="red">
            <v:imagedata r:id="rId61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49" DrawAspect="Content" ObjectID="_1526566116" r:id="rId614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50" type="#_x0000_t75" style="width:75.75pt;height:66pt" o:ole="" o:bordertopcolor="red" o:borderleftcolor="red" o:borderbottomcolor="red" o:borderrightcolor="red">
            <v:imagedata r:id="rId55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0" DrawAspect="Content" ObjectID="_1526566117" r:id="rId615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51" type="#_x0000_t75" style="width:60.75pt;height:55.5pt" o:ole="" o:bordertopcolor="red" o:borderleftcolor="red" o:borderbottomcolor="red" o:borderrightcolor="red">
            <v:imagedata r:id="rId55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1" DrawAspect="Content" ObjectID="_1526566118" r:id="rId616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52" type="#_x0000_t75" style="width:75.75pt;height:66pt" o:ole="" o:bordertopcolor="red" o:borderleftcolor="red" o:borderbottomcolor="red" o:borderrightcolor="red">
            <v:imagedata r:id="rId55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2" DrawAspect="Content" ObjectID="_1526566119" r:id="rId617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53" type="#_x0000_t75" style="width:75.75pt;height:66pt" o:ole="" o:bordertopcolor="red" o:borderleftcolor="red" o:borderbottomcolor="red" o:borderrightcolor="red">
            <v:imagedata r:id="rId61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3" DrawAspect="Content" ObjectID="_1526566120" r:id="rId619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54" type="#_x0000_t75" style="width:60.75pt;height:55.5pt" o:ole="" o:bordertopcolor="red" o:borderleftcolor="red" o:borderbottomcolor="red" o:borderrightcolor="red">
            <v:imagedata r:id="rId62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4" DrawAspect="Content" ObjectID="_1526566121" r:id="rId621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55" type="#_x0000_t75" style="width:75.75pt;height:66pt" o:ole="" o:bordertopcolor="red" o:borderleftcolor="red" o:borderbottomcolor="red" o:borderrightcolor="red">
            <v:imagedata r:id="rId62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5" DrawAspect="Content" ObjectID="_1526566122" r:id="rId623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56" type="#_x0000_t75" style="width:75.75pt;height:66pt" o:ole="" o:bordertopcolor="red" o:borderleftcolor="red" o:borderbottomcolor="red" o:borderrightcolor="red">
            <v:imagedata r:id="rId62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6" DrawAspect="Content" ObjectID="_1526566123" r:id="rId625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57" type="#_x0000_t75" style="width:60.75pt;height:55.5pt" o:ole="" o:bordertopcolor="red" o:borderleftcolor="red" o:borderbottomcolor="red" o:borderrightcolor="red">
            <v:imagedata r:id="rId62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7" DrawAspect="Content" ObjectID="_1526566124" r:id="rId627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58" type="#_x0000_t75" style="width:75.75pt;height:66pt" o:ole="" o:bordertopcolor="red" o:borderleftcolor="red" o:borderbottomcolor="red" o:borderrightcolor="red">
            <v:imagedata r:id="rId57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8" DrawAspect="Content" ObjectID="_1526566125" r:id="rId628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59" type="#_x0000_t75" style="width:75.75pt;height:66pt" o:ole="" o:bordertopcolor="red" o:borderleftcolor="red" o:borderbottomcolor="red" o:borderrightcolor="red">
            <v:imagedata r:id="rId62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59" DrawAspect="Content" ObjectID="_1526566126" r:id="rId630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60" type="#_x0000_t75" style="width:60.75pt;height:55.5pt" o:ole="" o:bordertopcolor="red" o:borderleftcolor="red" o:borderbottomcolor="red" o:borderrightcolor="red">
            <v:imagedata r:id="rId63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0" DrawAspect="Content" ObjectID="_1526566127" r:id="rId632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61" type="#_x0000_t75" style="width:75.75pt;height:66pt" o:ole="" o:bordertopcolor="red" o:borderleftcolor="red" o:borderbottomcolor="red" o:borderrightcolor="red">
            <v:imagedata r:id="rId63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1" DrawAspect="Content" ObjectID="_1526566128" r:id="rId634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62" type="#_x0000_t75" style="width:75.75pt;height:66pt" o:ole="" o:bordertopcolor="red" o:borderleftcolor="red" o:borderbottomcolor="red" o:borderrightcolor="red">
            <v:imagedata r:id="rId63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2" DrawAspect="Content" ObjectID="_1526566129" r:id="rId636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63" type="#_x0000_t75" style="width:60.75pt;height:55.5pt" o:ole="" o:bordertopcolor="red" o:borderleftcolor="red" o:borderbottomcolor="red" o:borderrightcolor="red">
            <v:imagedata r:id="rId63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3" DrawAspect="Content" ObjectID="_1526566130" r:id="rId638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64" type="#_x0000_t75" style="width:75.75pt;height:66pt" o:ole="" o:bordertopcolor="red" o:borderleftcolor="red" o:borderbottomcolor="red" o:borderrightcolor="red">
            <v:imagedata r:id="rId63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4" DrawAspect="Content" ObjectID="_1526566131" r:id="rId640"/>
        </w:object>
      </w:r>
    </w:p>
    <w:p w:rsidR="00B301B4" w:rsidRDefault="00D9446D" w:rsidP="00B301B4">
      <w:pPr>
        <w:pStyle w:val="AralkYok"/>
        <w:rPr>
          <w:rFonts w:ascii="Cambria Math" w:hAnsi="Cambria Math"/>
          <w:sz w:val="28"/>
        </w:rPr>
      </w:pPr>
      <w:hyperlink r:id="rId641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  <w:r w:rsidR="008D15BB">
        <w:rPr>
          <w:rFonts w:ascii="Cambria Math" w:hAnsi="Cambria Math"/>
          <w:sz w:val="28"/>
        </w:rPr>
        <w:t xml:space="preserve"> </w: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>
        <w:rPr>
          <w:rFonts w:ascii="Cambria Math" w:hAnsi="Cambria Math"/>
          <w:sz w:val="28"/>
        </w:rPr>
        <w:t>.</w: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65" type="#_x0000_t75" style="width:75.75pt;height:66pt" o:ole="" o:bordertopcolor="red" o:borderleftcolor="red" o:borderbottomcolor="red" o:borderrightcolor="red">
            <v:imagedata r:id="rId64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5" DrawAspect="Content" ObjectID="_1526566132" r:id="rId643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66" type="#_x0000_t75" style="width:60.75pt;height:55.5pt" o:ole="" o:bordertopcolor="red" o:borderleftcolor="red" o:borderbottomcolor="red" o:borderrightcolor="red">
            <v:imagedata r:id="rId64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6" DrawAspect="Content" ObjectID="_1526566133" r:id="rId645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67" type="#_x0000_t75" style="width:75.75pt;height:66pt" o:ole="" o:bordertopcolor="red" o:borderleftcolor="red" o:borderbottomcolor="red" o:borderrightcolor="red">
            <v:imagedata r:id="rId64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7" DrawAspect="Content" ObjectID="_1526566134" r:id="rId647"/>
        </w:object>
      </w:r>
    </w:p>
    <w:p w:rsidR="00FE33A2" w:rsidRDefault="00FE33A2" w:rsidP="00FE33A2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68" type="#_x0000_t75" style="width:75.75pt;height:66pt" o:ole="" o:bordertopcolor="red" o:borderleftcolor="red" o:borderbottomcolor="red" o:borderrightcolor="red">
            <v:imagedata r:id="rId64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8" DrawAspect="Content" ObjectID="_1526566135" r:id="rId649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69" type="#_x0000_t75" style="width:60.75pt;height:55.5pt" o:ole="" o:bordertopcolor="red" o:borderleftcolor="red" o:borderbottomcolor="red" o:borderrightcolor="red">
            <v:imagedata r:id="rId65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69" DrawAspect="Content" ObjectID="_1526566136" r:id="rId651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70" type="#_x0000_t75" style="width:75.75pt;height:66pt" o:ole="" o:bordertopcolor="red" o:borderleftcolor="red" o:borderbottomcolor="red" o:borderrightcolor="red">
            <v:imagedata r:id="rId65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0" DrawAspect="Content" ObjectID="_1526566137" r:id="rId653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71" type="#_x0000_t75" style="width:75.75pt;height:66pt" o:ole="" o:bordertopcolor="red" o:borderleftcolor="red" o:borderbottomcolor="red" o:borderrightcolor="red">
            <v:imagedata r:id="rId65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1" DrawAspect="Content" ObjectID="_1526566138" r:id="rId655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72" type="#_x0000_t75" style="width:60.75pt;height:55.5pt" o:ole="" o:bordertopcolor="red" o:borderleftcolor="red" o:borderbottomcolor="red" o:borderrightcolor="red">
            <v:imagedata r:id="rId65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2" DrawAspect="Content" ObjectID="_1526566139" r:id="rId657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73" type="#_x0000_t75" style="width:75.75pt;height:66pt" o:ole="" o:bordertopcolor="red" o:borderleftcolor="red" o:borderbottomcolor="red" o:borderrightcolor="red">
            <v:imagedata r:id="rId65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3" DrawAspect="Content" ObjectID="_1526566140" r:id="rId659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74" type="#_x0000_t75" style="width:75.75pt;height:66pt" o:ole="" o:bordertopcolor="red" o:borderleftcolor="red" o:borderbottomcolor="red" o:borderrightcolor="red">
            <v:imagedata r:id="rId66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4" DrawAspect="Content" ObjectID="_1526566141" r:id="rId661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75" type="#_x0000_t75" style="width:60.75pt;height:55.5pt" o:ole="" o:bordertopcolor="red" o:borderleftcolor="red" o:borderbottomcolor="red" o:borderrightcolor="red">
            <v:imagedata r:id="rId66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5" DrawAspect="Content" ObjectID="_1526566142" r:id="rId663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76" type="#_x0000_t75" style="width:75.75pt;height:66pt" o:ole="" o:bordertopcolor="red" o:borderleftcolor="red" o:borderbottomcolor="red" o:borderrightcolor="red">
            <v:imagedata r:id="rId66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6" DrawAspect="Content" ObjectID="_1526566143" r:id="rId665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77" type="#_x0000_t75" style="width:75.75pt;height:66pt" o:ole="" o:bordertopcolor="red" o:borderleftcolor="red" o:borderbottomcolor="red" o:borderrightcolor="red">
            <v:imagedata r:id="rId55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7" DrawAspect="Content" ObjectID="_1526566144" r:id="rId666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78" type="#_x0000_t75" style="width:60.75pt;height:55.5pt" o:ole="" o:bordertopcolor="red" o:borderleftcolor="red" o:borderbottomcolor="red" o:borderrightcolor="red">
            <v:imagedata r:id="rId557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8" DrawAspect="Content" ObjectID="_1526566145" r:id="rId667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79" type="#_x0000_t75" style="width:75.75pt;height:66pt" o:ole="" o:bordertopcolor="red" o:borderleftcolor="red" o:borderbottomcolor="red" o:borderrightcolor="red">
            <v:imagedata r:id="rId559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79" DrawAspect="Content" ObjectID="_1526566146" r:id="rId668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80" type="#_x0000_t75" style="width:75.75pt;height:66pt" o:ole="" o:bordertopcolor="red" o:borderleftcolor="red" o:borderbottomcolor="red" o:borderrightcolor="red">
            <v:imagedata r:id="rId561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0" DrawAspect="Content" ObjectID="_1526566147" r:id="rId669"/>
        </w:object>
      </w:r>
      <w:r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81" type="#_x0000_t75" style="width:60.75pt;height:55.5pt" o:ole="" o:bordertopcolor="red" o:borderleftcolor="red" o:borderbottomcolor="red" o:borderrightcolor="red">
            <v:imagedata r:id="rId563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1" DrawAspect="Content" ObjectID="_1526566148" r:id="rId670"/>
        </w:object>
      </w:r>
      <w:r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82" type="#_x0000_t75" style="width:75.75pt;height:66pt" o:ole="" o:bordertopcolor="red" o:borderleftcolor="red" o:borderbottomcolor="red" o:borderrightcolor="red">
            <v:imagedata r:id="rId565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2" DrawAspect="Content" ObjectID="_1526566149" r:id="rId671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D44347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83" type="#_x0000_t75" style="width:75.75pt;height:66pt" o:ole="" o:bordertopcolor="red" o:borderleftcolor="red" o:borderbottomcolor="red" o:borderrightcolor="red">
            <v:imagedata r:id="rId67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3" DrawAspect="Content" ObjectID="_1526566150" r:id="rId673"/>
        </w:object>
      </w:r>
      <w:r w:rsidR="00B301B4"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84" type="#_x0000_t75" style="width:60.75pt;height:55.5pt" o:ole="" o:bordertopcolor="red" o:borderleftcolor="red" o:borderbottomcolor="red" o:borderrightcolor="red">
            <v:imagedata r:id="rId67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4" DrawAspect="Content" ObjectID="_1526566151" r:id="rId675"/>
        </w:object>
      </w:r>
      <w:r w:rsidR="00B301B4"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85" type="#_x0000_t75" style="width:75.75pt;height:66pt" o:ole="" o:bordertopcolor="red" o:borderleftcolor="red" o:borderbottomcolor="red" o:borderrightcolor="red">
            <v:imagedata r:id="rId67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5" DrawAspect="Content" ObjectID="_1526566152" r:id="rId677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D44347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86" type="#_x0000_t75" style="width:75.75pt;height:66pt" o:ole="" o:bordertopcolor="red" o:borderleftcolor="red" o:borderbottomcolor="red" o:borderrightcolor="red">
            <v:imagedata r:id="rId67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6" DrawAspect="Content" ObjectID="_1526566153" r:id="rId679"/>
        </w:object>
      </w:r>
      <w:r w:rsidR="00B301B4"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87" type="#_x0000_t75" style="width:60.75pt;height:55.5pt" o:ole="" o:bordertopcolor="red" o:borderleftcolor="red" o:borderbottomcolor="red" o:borderrightcolor="red">
            <v:imagedata r:id="rId680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7" DrawAspect="Content" ObjectID="_1526566154" r:id="rId681"/>
        </w:object>
      </w:r>
      <w:r w:rsidR="00B301B4"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88" type="#_x0000_t75" style="width:75.75pt;height:66pt" o:ole="" o:bordertopcolor="red" o:borderleftcolor="red" o:borderbottomcolor="red" o:borderrightcolor="red">
            <v:imagedata r:id="rId682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8" DrawAspect="Content" ObjectID="_1526566155" r:id="rId683"/>
        </w:object>
      </w:r>
    </w:p>
    <w:p w:rsidR="00B301B4" w:rsidRDefault="00B301B4" w:rsidP="00B301B4">
      <w:pPr>
        <w:pStyle w:val="AralkYok"/>
        <w:rPr>
          <w:rFonts w:ascii="Cambria Math" w:hAnsi="Cambria Math"/>
          <w:sz w:val="28"/>
        </w:rPr>
      </w:pPr>
    </w:p>
    <w:p w:rsidR="00B301B4" w:rsidRDefault="00D44347" w:rsidP="00B301B4">
      <w:pPr>
        <w:pStyle w:val="AralkYok"/>
        <w:rPr>
          <w:rFonts w:ascii="Cambria Math" w:hAnsi="Cambria Math"/>
          <w:sz w:val="28"/>
        </w:rPr>
      </w:pPr>
      <w:r w:rsidRPr="00235C6D">
        <w:rPr>
          <w:rFonts w:ascii="Cambria Math" w:hAnsi="Cambria Math"/>
          <w:sz w:val="28"/>
        </w:rPr>
        <w:object w:dxaOrig="1895" w:dyaOrig="1469">
          <v:shape id="_x0000_i1589" type="#_x0000_t75" style="width:75.75pt;height:66pt" o:ole="" o:bordertopcolor="red" o:borderleftcolor="red" o:borderbottomcolor="red" o:borderrightcolor="red">
            <v:imagedata r:id="rId684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89" DrawAspect="Content" ObjectID="_1526566156" r:id="rId685"/>
        </w:object>
      </w:r>
      <w:r w:rsidR="00B301B4">
        <w:rPr>
          <w:rFonts w:ascii="Cambria Math" w:hAnsi="Cambria Math"/>
          <w:sz w:val="28"/>
        </w:rPr>
        <w:t xml:space="preserve">      </w:t>
      </w:r>
      <w:r w:rsidRPr="00235C6D">
        <w:rPr>
          <w:rFonts w:ascii="Cambria Math" w:hAnsi="Cambria Math"/>
          <w:sz w:val="28"/>
        </w:rPr>
        <w:object w:dxaOrig="1318" w:dyaOrig="1107">
          <v:shape id="_x0000_i1590" type="#_x0000_t75" style="width:60.75pt;height:55.5pt" o:ole="" o:bordertopcolor="red" o:borderleftcolor="red" o:borderbottomcolor="red" o:borderrightcolor="red">
            <v:imagedata r:id="rId686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90" DrawAspect="Content" ObjectID="_1526566157" r:id="rId687"/>
        </w:object>
      </w:r>
      <w:r w:rsidR="00B301B4">
        <w:rPr>
          <w:rFonts w:ascii="Cambria Math" w:hAnsi="Cambria Math"/>
          <w:sz w:val="28"/>
        </w:rPr>
        <w:t xml:space="preserve">     </w:t>
      </w:r>
      <w:r w:rsidRPr="00235C6D">
        <w:rPr>
          <w:rFonts w:ascii="Cambria Math" w:hAnsi="Cambria Math"/>
          <w:sz w:val="28"/>
        </w:rPr>
        <w:object w:dxaOrig="1895" w:dyaOrig="1469">
          <v:shape id="_x0000_i1591" type="#_x0000_t75" style="width:75.75pt;height:66pt" o:ole="" o:bordertopcolor="red" o:borderleftcolor="red" o:borderbottomcolor="red" o:borderrightcolor="red">
            <v:imagedata r:id="rId688" o:title=""/>
            <w10:bordertop type="single" width="12"/>
            <w10:borderleft type="single" width="12"/>
            <w10:borderbottom type="single" width="12"/>
            <w10:borderright type="single" width="12"/>
          </v:shape>
          <o:OLEObject Type="Embed" ProgID="Excel.Sheet.12" ShapeID="_x0000_i1591" DrawAspect="Content" ObjectID="_1526566158" r:id="rId689"/>
        </w:object>
      </w:r>
    </w:p>
    <w:sectPr w:rsidR="00B301B4" w:rsidSect="006A1596">
      <w:headerReference w:type="default" r:id="rId690"/>
      <w:footerReference w:type="default" r:id="rId691"/>
      <w:type w:val="continuous"/>
      <w:pgSz w:w="11906" w:h="16838"/>
      <w:pgMar w:top="539" w:right="680" w:bottom="426" w:left="720" w:header="283" w:footer="283" w:gutter="0"/>
      <w:cols w:num="2" w:space="28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7470" w:rsidRDefault="00DF7470" w:rsidP="001A3CA1">
      <w:r>
        <w:separator/>
      </w:r>
    </w:p>
  </w:endnote>
  <w:endnote w:type="continuationSeparator" w:id="0">
    <w:p w:rsidR="00DF7470" w:rsidRDefault="00DF7470" w:rsidP="001A3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A2" w:rsidRPr="00173EE7" w:rsidRDefault="00DF7470" w:rsidP="000C600E">
    <w:pPr>
      <w:pStyle w:val="AralkYok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noProof/>
        <w:color w:val="0000FF"/>
        <w:sz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5" o:spid="_x0000_s2049" type="#_x0000_t32" style="position:absolute;margin-left:-5.85pt;margin-top:-.15pt;width:542.55pt;height:0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00,-1,-1200" strokecolor="blue" strokeweight="1pt"/>
      </w:pict>
    </w:r>
    <w:r w:rsidR="00FE33A2" w:rsidRPr="000C600E">
      <w:rPr>
        <w:rFonts w:ascii="Segoe UI Symbol" w:hAnsi="Segoe UI Symbol"/>
        <w:b/>
        <w:color w:val="C00000"/>
        <w:sz w:val="16"/>
        <w:szCs w:val="16"/>
      </w:rPr>
      <w:t xml:space="preserve">📖 </w:t>
    </w:r>
    <w:r w:rsidR="00FE33A2" w:rsidRPr="000C600E">
      <w:rPr>
        <w:rFonts w:ascii="Cambria Math" w:hAnsi="Cambria Math"/>
        <w:b/>
        <w:color w:val="C00000"/>
        <w:sz w:val="16"/>
        <w:szCs w:val="16"/>
      </w:rPr>
      <w:t>⇨</w:t>
    </w:r>
    <w:r w:rsidR="00FE33A2" w:rsidRPr="000C600E">
      <w:rPr>
        <w:rFonts w:asciiTheme="majorHAnsi" w:hAnsiTheme="majorHAnsi"/>
        <w:b/>
        <w:color w:val="C00000"/>
        <w:sz w:val="16"/>
        <w:szCs w:val="16"/>
      </w:rPr>
      <w:t xml:space="preserve">Oku </w:t>
    </w:r>
    <w:r w:rsidR="00FE33A2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FE33A2" w:rsidRPr="000C600E">
      <w:rPr>
        <w:rFonts w:ascii="Segoe UI Symbol" w:hAnsi="Segoe UI Symbol"/>
        <w:b/>
        <w:color w:val="C00000"/>
        <w:sz w:val="16"/>
        <w:szCs w:val="16"/>
      </w:rPr>
      <w:tab/>
    </w:r>
    <w:r w:rsidR="00FE33A2">
      <w:rPr>
        <w:rFonts w:ascii="Segoe UI Symbol" w:hAnsi="Segoe UI Symbol"/>
        <w:b/>
        <w:color w:val="C00000"/>
        <w:sz w:val="16"/>
        <w:szCs w:val="16"/>
      </w:rPr>
      <w:t></w:t>
    </w:r>
    <w:r w:rsidR="00FE33A2" w:rsidRPr="000C600E">
      <w:rPr>
        <w:rFonts w:ascii="Cambria Math" w:hAnsi="Cambria Math"/>
        <w:b/>
        <w:color w:val="C00000"/>
        <w:sz w:val="16"/>
        <w:szCs w:val="16"/>
      </w:rPr>
      <w:t>⇨</w:t>
    </w:r>
    <w:r w:rsidR="00FE33A2" w:rsidRPr="000C600E">
      <w:rPr>
        <w:rFonts w:asciiTheme="majorHAnsi" w:hAnsiTheme="majorHAnsi"/>
        <w:b/>
        <w:color w:val="C00000"/>
        <w:sz w:val="16"/>
        <w:szCs w:val="16"/>
      </w:rPr>
      <w:t>Yaz</w:t>
    </w:r>
    <w:r w:rsidR="00FE33A2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FE33A2" w:rsidRPr="000C600E">
      <w:rPr>
        <w:rFonts w:ascii="Segoe UI Symbol" w:hAnsi="Segoe UI Symbol"/>
        <w:b/>
        <w:color w:val="C00000"/>
        <w:sz w:val="16"/>
        <w:szCs w:val="16"/>
      </w:rPr>
      <w:tab/>
    </w:r>
    <w:r w:rsidR="00FE33A2" w:rsidRPr="000C600E">
      <w:rPr>
        <w:rFonts w:ascii="Segoe UI Symbol" w:hAnsi="Segoe UI Symbol"/>
        <w:b/>
        <w:color w:val="C00000"/>
        <w:sz w:val="16"/>
        <w:szCs w:val="16"/>
      </w:rPr>
      <w:tab/>
    </w:r>
    <w:r w:rsidR="00FE33A2" w:rsidRPr="006A1596">
      <w:rPr>
        <w:rFonts w:ascii="Segoe UI Symbol" w:hAnsi="Segoe UI Symbol"/>
        <w:b/>
        <w:color w:val="C00000"/>
        <w:szCs w:val="16"/>
      </w:rPr>
      <w:sym w:font="Wingdings 2" w:char="F023"/>
    </w:r>
    <w:r w:rsidR="00FE33A2" w:rsidRPr="000C600E">
      <w:rPr>
        <w:rFonts w:ascii="Segoe UI Symbol" w:hAnsi="Segoe UI Symbol"/>
        <w:b/>
        <w:color w:val="C00000"/>
        <w:sz w:val="16"/>
        <w:szCs w:val="16"/>
      </w:rPr>
      <w:t xml:space="preserve"> </w:t>
    </w:r>
    <w:r w:rsidR="00FE33A2" w:rsidRPr="000C600E">
      <w:rPr>
        <w:rFonts w:ascii="Cambria Math" w:hAnsi="Cambria Math"/>
        <w:b/>
        <w:color w:val="C00000"/>
        <w:sz w:val="16"/>
        <w:szCs w:val="16"/>
      </w:rPr>
      <w:t>⇨</w:t>
    </w:r>
    <w:r w:rsidR="00FE33A2" w:rsidRPr="000C600E">
      <w:rPr>
        <w:rFonts w:asciiTheme="majorHAnsi" w:hAnsiTheme="majorHAnsi"/>
        <w:b/>
        <w:color w:val="C00000"/>
        <w:sz w:val="16"/>
        <w:szCs w:val="16"/>
      </w:rPr>
      <w:t>Boya</w:t>
    </w:r>
    <w:r w:rsidR="00FE33A2">
      <w:rPr>
        <w:rFonts w:ascii="Segoe UI Symbol" w:hAnsi="Segoe UI Symbol"/>
        <w:sz w:val="36"/>
      </w:rPr>
      <w:t xml:space="preserve"> </w:t>
    </w:r>
    <w:r w:rsidR="00FE33A2">
      <w:rPr>
        <w:rFonts w:ascii="Segoe UI Symbol" w:hAnsi="Segoe UI Symbol"/>
        <w:sz w:val="36"/>
      </w:rPr>
      <w:tab/>
    </w:r>
    <w:r w:rsidR="00FE33A2" w:rsidRPr="00173EE7">
      <w:rPr>
        <w:rFonts w:ascii="Segoe UI Symbol" w:hAnsi="Segoe UI Symbol"/>
        <w:noProof/>
        <w:color w:val="0000FF"/>
        <w:sz w:val="12"/>
      </w:rPr>
      <w:t></w:t>
    </w:r>
    <w:r>
      <w:rPr>
        <w:rFonts w:asciiTheme="majorHAnsi" w:hAnsiTheme="majorHAnsi"/>
        <w:noProof/>
        <w:color w:val="0000FF"/>
        <w:sz w:val="20"/>
      </w:rPr>
      <w:pict>
        <v:shape id="AutoShape 7" o:spid="_x0000_s2109" type="#_x0000_t32" style="position:absolute;margin-left:535.35pt;margin-top:-365.15pt;width:.05pt;height:356.25pt;z-index:-251512320;visibility:visible;mso-position-horizontal-relative:text;mso-position-vertical-relative:text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TiHMMAAADbAAAADwAAAGRycy9kb3ducmV2LnhtbESPQWsCMRSE7wX/Q3iCt5pVpMhqFFGX&#10;FkpBrd6fm+fuYvKybFJN/30jCD0OM/MNM19Ga8SNOt84VjAaZiCIS6cbrhQcv4vXKQgfkDUax6Tg&#10;lzwsF72XOeba3XlPt0OoRIKwz1FBHUKbS+nLmiz6oWuJk3dxncWQZFdJ3eE9wa2R4yx7kxYbTgs1&#10;trSuqbwefqyCU/H+eTzHrxiN2ZzO2/1u3RYrpQb9uJqBCBTDf/jZ/tAKxhN4fEk/QC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/k4hzDAAAA2wAAAA8AAAAAAAAAAAAA&#10;AAAAoQIAAGRycy9kb3ducmV2LnhtbFBLBQYAAAAABAAEAPkAAACRAwAAAAA=&#10;" strokecolor="blue" strokeweight="1.5pt"/>
      </w:pict>
    </w:r>
    <w:r w:rsidR="00FE33A2" w:rsidRPr="00173EE7">
      <w:rPr>
        <w:rFonts w:ascii="Segoe UI Symbol" w:hAnsi="Segoe UI Symbol"/>
        <w:noProof/>
        <w:color w:val="0000FF"/>
        <w:sz w:val="12"/>
      </w:rPr>
      <w:t></w:t>
    </w:r>
    <w:r w:rsidR="00FE33A2">
      <w:rPr>
        <w:rFonts w:ascii="Segoe UI Symbol" w:hAnsi="Segoe UI Symbol"/>
        <w:noProof/>
        <w:color w:val="0000FF"/>
        <w:sz w:val="12"/>
      </w:rPr>
      <w:t xml:space="preserve"> </w:t>
    </w:r>
    <w:r w:rsidR="00FE33A2" w:rsidRPr="00173EE7">
      <w:rPr>
        <w:rFonts w:asciiTheme="majorHAnsi" w:hAnsiTheme="majorHAnsi"/>
        <w:b/>
        <w:color w:val="0000FF"/>
        <w:sz w:val="14"/>
      </w:rPr>
      <w:t xml:space="preserve">Kontrol edilmiştir. </w:t>
    </w:r>
    <w:r w:rsidR="00FE33A2">
      <w:rPr>
        <w:rFonts w:asciiTheme="majorHAnsi" w:hAnsiTheme="majorHAnsi"/>
        <w:b/>
        <w:color w:val="0000FF"/>
        <w:sz w:val="14"/>
      </w:rPr>
      <w:tab/>
    </w:r>
    <w:r w:rsidR="00FE33A2" w:rsidRPr="00173EE7">
      <w:rPr>
        <w:rFonts w:asciiTheme="majorHAnsi" w:hAnsiTheme="majorHAnsi"/>
        <w:b/>
        <w:color w:val="0000FF"/>
        <w:sz w:val="14"/>
      </w:rPr>
      <w:t xml:space="preserve">Veli Adı Soyadı: </w:t>
    </w:r>
    <w:r w:rsidR="00FE33A2" w:rsidRPr="00173EE7">
      <w:rPr>
        <w:rFonts w:asciiTheme="majorHAnsi" w:hAnsiTheme="majorHAnsi"/>
        <w:b/>
        <w:color w:val="0000FF"/>
        <w:sz w:val="8"/>
      </w:rPr>
      <w:t>................................................................</w:t>
    </w:r>
    <w:r w:rsidR="00FE33A2">
      <w:rPr>
        <w:rFonts w:asciiTheme="majorHAnsi" w:hAnsiTheme="majorHAnsi"/>
        <w:b/>
        <w:color w:val="0000FF"/>
        <w:sz w:val="14"/>
      </w:rPr>
      <w:tab/>
    </w:r>
    <w:r w:rsidR="00FE33A2" w:rsidRPr="00173EE7">
      <w:rPr>
        <w:rFonts w:asciiTheme="majorHAnsi" w:hAnsiTheme="majorHAnsi"/>
        <w:b/>
        <w:color w:val="0000FF"/>
        <w:sz w:val="14"/>
      </w:rPr>
      <w:t xml:space="preserve">İmza: </w:t>
    </w:r>
    <w:r w:rsidR="00FE33A2" w:rsidRPr="00173EE7">
      <w:rPr>
        <w:rFonts w:asciiTheme="majorHAnsi" w:hAnsiTheme="majorHAnsi"/>
        <w:b/>
        <w:color w:val="0000FF"/>
        <w:sz w:val="8"/>
      </w:rPr>
      <w:t>.................................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7470" w:rsidRDefault="00DF7470" w:rsidP="001A3CA1">
      <w:r>
        <w:separator/>
      </w:r>
    </w:p>
  </w:footnote>
  <w:footnote w:type="continuationSeparator" w:id="0">
    <w:p w:rsidR="00DF7470" w:rsidRDefault="00DF7470" w:rsidP="001A3C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A2" w:rsidRPr="00173EE7" w:rsidRDefault="00DF7470" w:rsidP="00E95283">
    <w:pPr>
      <w:pStyle w:val="AralkYok"/>
      <w:jc w:val="center"/>
      <w:rPr>
        <w:rFonts w:asciiTheme="majorHAnsi" w:hAnsiTheme="majorHAnsi"/>
        <w:b/>
        <w:color w:val="0000FF"/>
        <w:sz w:val="14"/>
      </w:rPr>
    </w:pPr>
    <w:r>
      <w:rPr>
        <w:rFonts w:asciiTheme="majorHAnsi" w:hAnsiTheme="majorHAnsi"/>
        <w:b/>
        <w:color w:val="0000FF"/>
        <w:sz w:val="14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391" type="#_x0000_t32" style="position:absolute;left:0;text-align:left;margin-left:-5.7pt;margin-top:12.85pt;width:540.15pt;height:0;z-index:251791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" adj="-1212,-1,-1212" strokecolor="blue" strokeweight="1pt"/>
      </w:pict>
    </w:r>
    <w:r>
      <w:rPr>
        <w:rFonts w:asciiTheme="majorHAnsi" w:hAnsiTheme="majorHAnsi"/>
        <w:b/>
        <w:color w:val="0000FF"/>
        <w:sz w:val="14"/>
      </w:rPr>
      <w:pict>
        <v:shape id="_x0000_s2101" type="#_x0000_t32" style="position:absolute;left:0;text-align:left;margin-left:262.55pt;margin-top:20.1pt;width:2.8pt;height:769.75pt;z-index:-2515184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shape id="AutoShape 3" o:spid="_x0000_s2113" type="#_x0000_t32" style="position:absolute;left:0;text-align:left;margin-left:-5.85pt;margin-top:20.2pt;width:.15pt;height:772.35pt;flip:x;z-index:-2515225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>
      <w:rPr>
        <w:rFonts w:asciiTheme="majorHAnsi" w:hAnsiTheme="majorHAnsi"/>
        <w:b/>
        <w:color w:val="0000FF"/>
        <w:sz w:val="14"/>
      </w:rPr>
      <w:pict>
        <v:group id="_x0000_s2095" style="position:absolute;left:0;text-align:left;margin-left:523.25pt;margin-top:390.85pt;width:26.15pt;height:20.5pt;z-index:251784704" coordorigin="9353,8030" coordsize="587,480">
          <v:roundrect id="_x0000_s2096" style="position:absolute;left:9353;top:8030;width:587;height:480" arcsize="10923f" filled="f" fillcolor="yellow" stroked="f" strokecolor="red">
            <v:fill opacity=".5" color2="fill darken(118)" rotate="t" method="linear sigma" focus="100%" type="gradient"/>
            <v:stroke dashstyle="1 1"/>
            <v:imagedata embosscolor="shadow add(51)"/>
            <v:shadow on="t" type="emboss" color="lineOrFill darken(153)" color2="shadow add(102)" offset="1pt,1pt"/>
          </v:roundrect>
          <v:rect id="_x0000_s2097" style="position:absolute;left:9353;top:8030;width:523;height:480;mso-position-horizontal-relative:right-margin-area;mso-position-vertical-relative:margin;mso-width-relative:right-margin-area;v-text-anchor:middle" o:allowincell="f" filled="f" fillcolor="yellow" stroked="f">
            <v:fill opacity=".5"/>
            <v:textbox style="mso-next-textbox:#_x0000_s2097" inset="0,0,0,0">
              <w:txbxContent>
                <w:p w:rsidR="00FE33A2" w:rsidRPr="00F63236" w:rsidRDefault="00FE33A2" w:rsidP="00C16332">
                  <w:pPr>
                    <w:pStyle w:val="AralkYok"/>
                    <w:jc w:val="center"/>
                    <w:rPr>
                      <w:rFonts w:ascii="Cambria Math" w:hAnsi="Cambria Math"/>
                      <w:b/>
                    </w:rPr>
                  </w:pPr>
                  <w:r w:rsidRPr="00F63236">
                    <w:rPr>
                      <w:rFonts w:ascii="Cambria Math" w:hAnsi="Cambria Math"/>
                      <w:b/>
                    </w:rPr>
                    <w:fldChar w:fldCharType="begin"/>
                  </w:r>
                  <w:r w:rsidRPr="00F63236">
                    <w:rPr>
                      <w:rFonts w:ascii="Cambria Math" w:hAnsi="Cambria Math"/>
                      <w:b/>
                    </w:rPr>
                    <w:instrText xml:space="preserve"> PAGE   \* MERGEFORMAT </w:instrTex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separate"/>
                  </w:r>
                  <w:r w:rsidR="00D9446D">
                    <w:rPr>
                      <w:rFonts w:ascii="Cambria Math" w:hAnsi="Cambria Math"/>
                      <w:b/>
                      <w:noProof/>
                    </w:rPr>
                    <w:t>12</w:t>
                  </w:r>
                  <w:r w:rsidRPr="00F63236">
                    <w:rPr>
                      <w:rFonts w:ascii="Cambria Math" w:hAnsi="Cambria Math"/>
                      <w:b/>
                    </w:rPr>
                    <w:fldChar w:fldCharType="end"/>
                  </w:r>
                  <w:r w:rsidRPr="00F63236">
                    <w:rPr>
                      <w:rFonts w:ascii="Cambria Math" w:hAnsi="Cambria Math"/>
                      <w:b/>
                    </w:rPr>
                    <w:t xml:space="preserve">        </w:t>
                  </w:r>
                </w:p>
              </w:txbxContent>
            </v:textbox>
          </v:rect>
        </v:group>
      </w:pict>
    </w:r>
    <w:r>
      <w:rPr>
        <w:rFonts w:asciiTheme="majorHAnsi" w:hAnsiTheme="majorHAnsi"/>
        <w:b/>
        <w:color w:val="0000FF"/>
        <w:sz w:val="14"/>
      </w:rPr>
      <w:pict>
        <v:shape id="_x0000_s2107" type="#_x0000_t32" style="position:absolute;left:0;text-align:left;margin-left:534.45pt;margin-top:20.2pt;width:.05pt;height:366.1pt;z-index:-251514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/kH8EAAADbAAAADwAAAGRycy9kb3ducmV2LnhtbERPz2vCMBS+D/Y/hDfwNlN7kNEZRdSi&#10;MAar0/uzeWvLkpfSxDb775fDYMeP7/dqE60RIw2+c6xgMc9AENdOd9wouHyWzy8gfEDWaByTgh/y&#10;sFk/Pqyw0G7iisZzaEQKYV+ggjaEvpDS1y1Z9HPXEyfuyw0WQ4JDI/WAUwq3RuZZtpQWO04NLfa0&#10;a6n+Pt+tgmt5fLvc4nuMxuyvt0P1sevLrVKzp7h9BREohn/xn/ukFeRpffqSfoB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3+QfwQAAANsAAAAPAAAAAAAAAAAAAAAA&#10;AKECAABkcnMvZG93bnJldi54bWxQSwUGAAAAAAQABAD5AAAAjwMAAAAA&#10;" strokecolor="blue" strokeweight="1.5pt"/>
      </w:pict>
    </w:r>
    <w:r w:rsidR="00FE33A2" w:rsidRPr="00173EE7">
      <w:rPr>
        <w:rFonts w:asciiTheme="majorHAnsi" w:hAnsiTheme="majorHAnsi"/>
        <w:b/>
        <w:color w:val="0000FF"/>
        <w:sz w:val="14"/>
      </w:rPr>
      <w:t>SAKARYA / ADAPAZARI  - ATATÜRK İLKOKULU</w:t>
    </w:r>
    <w:r>
      <w:rPr>
        <w:rFonts w:asciiTheme="majorHAnsi" w:hAnsiTheme="majorHAnsi"/>
        <w:b/>
        <w:color w:val="0000FF"/>
        <w:sz w:val="14"/>
      </w:rPr>
      <w:pict>
        <v:group id="Group 46" o:spid="_x0000_s2050" style="position:absolute;left:0;text-align:left;margin-left:788.45pt;margin-top:10.75pt;width:8.5pt;height:555.6pt;z-index:-251649024;mso-position-horizontal-relative:text;mso-position-vertical-relative:text" coordorigin="4020,1368" coordsize="170,133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47" o:spid="_x0000_s2057" type="#_x0000_t202" style="position:absolute;left:4020;top:6840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Ow8cEA&#10;AADaAAAADwAAAGRycy9kb3ducmV2LnhtbESPwWrDMBBE74H+g9hCb4mcHOzUjRJMoSTH1skHbK2t&#10;ZWKtjCQ7zt9XhUKOw8y8YXaH2fZiIh86xwrWqwwEceN0x62Cy/ljuQURIrLG3jEpuFOAw/5pscNS&#10;uxt/0VTHViQIhxIVmBiHUsrQGLIYVm4gTt6P8xZjkr6V2uMtwW0vN1mWS4sdpwWDA70baq71aBXM&#10;mYnjN/qpqAdtT/nrsdp+HpV6eZ6rNxCR5vgI/7dPWkEBf1fSDZ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DsPHBAAAA2g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47" inset="0,0,0,0">
              <w:txbxContent>
                <w:p w:rsidR="00FE33A2" w:rsidRPr="00A84362" w:rsidRDefault="00FE33A2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  <v:shape id="AutoShape 48" o:spid="_x0000_s2056" type="#_x0000_t32" style="position:absolute;left:40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QH58AAAADaAAAADwAAAGRycy9kb3ducmV2LnhtbERPz2vCMBS+C/sfwhvsZtPtMEY1iujK&#10;BkOYVe/P5tkWk5fSZG3235vDYMeP7/dyHa0RIw2+c6zgOctBENdOd9woOB3L+RsIH5A1Gsek4Jc8&#10;rFcPsyUW2k18oLEKjUgh7AtU0IbQF1L6uiWLPnM9ceKubrAYEhwaqQecUrg18iXPX6XFjlNDiz1t&#10;W6pv1Y9VcC4/vk6XuI/RmN358n743vblRqmnx7hZgAgUw7/4z/2pFaSt6Uq6AX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S0B+fAAAAA2gAAAA8AAAAAAAAAAAAAAAAA&#10;oQIAAGRycy9kb3ducmV2LnhtbFBLBQYAAAAABAAEAPkAAACOAwAAAAA=&#10;" strokecolor="blue" strokeweight="1pt"/>
          <v:shape id="AutoShape 49" o:spid="_x0000_s2055" type="#_x0000_t32" style="position:absolute;left:4160;top:3835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iifMIAAADaAAAADwAAAGRycy9kb3ducmV2LnhtbESPT2sCMRTE7wW/Q3hCbzVrD8WuRhHt&#10;UkGE+u/+3Dx3F5OXZZNq/PamUPA4zMxvmMksWiOu1PnGsYLhIANBXDrdcKXgsC/eRiB8QNZoHJOC&#10;O3mYTXsvE8y1u/GWrrtQiQRhn6OCOoQ2l9KXNVn0A9cSJ+/sOoshya6SusNbglsj37PsQ1psOC3U&#10;2NKipvKy+7UKjsX3+nCKmxiNWR5PX9ufRVvMlXrtx/kYRKAYnuH/9kor+IS/K+kG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/iifMIAAADaAAAADwAAAAAAAAAAAAAA&#10;AAChAgAAZHJzL2Rvd25yZXYueG1sUEsFBgAAAAAEAAQA+QAAAJADAAAAAA==&#10;" strokecolor="blue" strokeweight="1pt"/>
          <v:shape id="Text Box 50" o:spid="_x0000_s2054" type="#_x0000_t202" style="position:absolute;left:4020;top:1368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liMEA&#10;AADbAAAADwAAAGRycy9kb3ducmV2LnhtbESPQW/CMAyF70j7D5EncRspOwDrCAhNmuAIHT/Aa7ym&#10;onGqJJTu3+MDEjdb7/m9z+vt6Ds1UExtYAPzWQGKuA625cbA+ef7bQUqZWSLXWAy8E8JtpuXyRpL&#10;G258oqHKjZIQTiUacDn3pdapduQxzUJPLNpfiB6zrLHRNuJNwn2n34tioT22LA0Oe/pyVF+qqzcw&#10;Fi5ffzEOy6q3/rD42O9Wx70x09dx9wkq05if5sf1wQq+0MsvMoDe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7JYjBAAAA2wAAAA8AAAAAAAAAAAAAAAAAmAIAAGRycy9kb3du&#10;cmV2LnhtbFBLBQYAAAAABAAEAPUAAACG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0" inset="0,0,0,0">
              <w:txbxContent>
                <w:p w:rsidR="00FE33A2" w:rsidRPr="008071E3" w:rsidRDefault="00FE33A2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8071E3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8071E3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 xml:space="preserve">IK </w:t>
                  </w:r>
                </w:p>
              </w:txbxContent>
            </v:textbox>
          </v:shape>
          <v:shape id="AutoShape 51" o:spid="_x0000_s2053" type="#_x0000_t32" style="position:absolute;left:4155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+LOcAAAADbAAAADwAAAGRycy9kb3ducmV2LnhtbERPS2sCMRC+F/wPYYTealYPIqtRRF0U&#10;ilBf93Ez7i4mk2UTNf33TaHQ23x8z5ktojXiSZ1vHCsYDjIQxKXTDVcKzqfiYwLCB2SNxjEp+CYP&#10;i3nvbYa5di8+0PMYKpFC2OeooA6hzaX0ZU0W/cC1xIm7uc5iSLCrpO7wlcKtkaMsG0uLDaeGGlta&#10;1VTejw+r4FJsP8/XuI/RmPXlujl8rdpiqdR7Py6nIALF8C/+c+90mj+E31/SAX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H/iznAAAAA2wAAAA8AAAAAAAAAAAAAAAAA&#10;oQIAAGRycy9kb3ducmV2LnhtbFBLBQYAAAAABAAEAPkAAACOAwAAAAA=&#10;" strokecolor="blue" strokeweight="1pt"/>
          <v:shape id="AutoShape 52" o:spid="_x0000_s2052" type="#_x0000_t32" style="position:absolute;left:4056;top:9300;width:0;height:3005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Gw1cEAAADbAAAADwAAAGRycy9kb3ducmV2LnhtbERP32vCMBB+H/g/hBN8m6kTxugaRXTF&#10;wRhMZ9/P5myLyaU0UbP/fhkMfLuP7+cVy2iNuNLgO8cKZtMMBHHtdMeNgsN3+fgCwgdkjcYxKfgh&#10;D8vF6KHAXLsb7+i6D41IIexzVNCG0OdS+roli37qeuLEndxgMSQ4NFIPeEvh1sinLHuWFjtODS32&#10;tG6pPu8vVkFVbj8Ox/gZozGb6vi2+1r35UqpyTiuXkEEiuEu/ne/6zR/Dn+/pAPk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YbDVwQAAANsAAAAPAAAAAAAAAAAAAAAA&#10;AKECAABkcnMvZG93bnJldi54bWxQSwUGAAAAAAQABAD5AAAAjwMAAAAA&#10;" strokecolor="blue" strokeweight="1pt"/>
          <v:shape id="Text Box 53" o:spid="_x0000_s2051" type="#_x0000_t202" style="position:absolute;left:4020;top:12305;width:170;height:24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Aji74A&#10;AADbAAAADwAAAGRycy9kb3ducmV2LnhtbERP24rCMBB9F/yHMIJvmiripWsUEUQf1+oHjM3YlG0m&#10;JYm1+/ebhYV9m8O5znbf20Z05EPtWMFsmoEgLp2uuVJwv50maxAhImtsHJOCbwqw3w0HW8y1e/OV&#10;uiJWIoVwyFGBibHNpQylIYth6lrixD2dtxgT9JXUHt8p3DZynmVLabHm1GCwpaOh8qt4WQV9ZuLr&#10;gb5bFa22l+XmfFh/npUaj/rDB4hIffwX/7kvOs1fwO8v6QC5+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2AI4u+AAAA2wAAAA8AAAAAAAAAAAAAAAAAmAIAAGRycy9kb3ducmV2&#10;LnhtbFBLBQYAAAAABAAEAPUAAACDAwAAAAA=&#10;" fillcolor="white [3201]" strokecolor="#4bacc6 [3208]" strokeweight=".25pt">
            <v:stroke dashstyle="1 1"/>
            <v:shadow color="#868686"/>
            <v:textbox style="layout-flow:vertical;mso-layout-flow-alt:bottom-to-top;mso-next-textbox:#Text Box 53" inset="0,0,0,0">
              <w:txbxContent>
                <w:p w:rsidR="00FE33A2" w:rsidRPr="00A84362" w:rsidRDefault="00FE33A2" w:rsidP="00D13FB1">
                  <w:pPr>
                    <w:pStyle w:val="AralkYok"/>
                    <w:jc w:val="center"/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</w:pP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Ziya I</w:t>
                  </w:r>
                  <w:r w:rsidRPr="00A84362">
                    <w:rPr>
                      <w:b/>
                      <w:i/>
                      <w:color w:val="0000FF"/>
                      <w:sz w:val="18"/>
                    </w:rPr>
                    <w:t>Ş</w:t>
                  </w:r>
                  <w:r w:rsidRPr="00A84362">
                    <w:rPr>
                      <w:rFonts w:ascii="Brush Script MT" w:hAnsi="Brush Script MT"/>
                      <w:b/>
                      <w:i/>
                      <w:color w:val="0000FF"/>
                      <w:sz w:val="18"/>
                    </w:rPr>
                    <w:t>IK</w:t>
                  </w:r>
                </w:p>
              </w:txbxContent>
            </v:textbox>
          </v:shape>
        </v:group>
      </w:pict>
    </w:r>
    <w:r w:rsidR="00FE33A2" w:rsidRPr="00173EE7">
      <w:rPr>
        <w:rFonts w:asciiTheme="majorHAnsi" w:hAnsiTheme="majorHAnsi"/>
        <w:b/>
        <w:color w:val="0000FF"/>
        <w:sz w:val="14"/>
      </w:rPr>
      <w:t xml:space="preserve"> - 1. SINIFLAR / ÇALIŞMA KAĞIDI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0006811"/>
    <w:multiLevelType w:val="hybridMultilevel"/>
    <w:tmpl w:val="4A062A3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E42E05"/>
    <w:multiLevelType w:val="hybridMultilevel"/>
    <w:tmpl w:val="5FB4D962"/>
    <w:lvl w:ilvl="0" w:tplc="F07C6F52">
      <w:start w:val="1"/>
      <w:numFmt w:val="decimal"/>
      <w:suff w:val="space"/>
      <w:lvlText w:val="%1."/>
      <w:lvlJc w:val="left"/>
      <w:pPr>
        <w:ind w:left="0" w:firstLine="0"/>
      </w:pPr>
      <w:rPr>
        <w:rFonts w:ascii="Cambria Math" w:hAnsi="Cambria Math" w:hint="default"/>
        <w:b/>
        <w:color w:val="0000FF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FC5A3B"/>
    <w:multiLevelType w:val="hybridMultilevel"/>
    <w:tmpl w:val="9F2A941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801201"/>
    <w:multiLevelType w:val="hybridMultilevel"/>
    <w:tmpl w:val="24147584"/>
    <w:lvl w:ilvl="0" w:tplc="D3F60E6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E30AF0"/>
    <w:multiLevelType w:val="hybridMultilevel"/>
    <w:tmpl w:val="ABC29EA2"/>
    <w:lvl w:ilvl="0" w:tplc="D3F60E6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4F3B16"/>
    <w:multiLevelType w:val="hybridMultilevel"/>
    <w:tmpl w:val="82C08D2E"/>
    <w:lvl w:ilvl="0" w:tplc="D3F60E6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F03901"/>
    <w:multiLevelType w:val="hybridMultilevel"/>
    <w:tmpl w:val="24147584"/>
    <w:lvl w:ilvl="0" w:tplc="D3F60E6A">
      <w:start w:val="1"/>
      <w:numFmt w:val="decimal"/>
      <w:suff w:val="space"/>
      <w:lvlText w:val="%1)"/>
      <w:lvlJc w:val="left"/>
      <w:pPr>
        <w:ind w:left="0" w:firstLine="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63D45B5"/>
    <w:multiLevelType w:val="hybridMultilevel"/>
    <w:tmpl w:val="5652F5A8"/>
    <w:lvl w:ilvl="0" w:tplc="84B473A2">
      <w:start w:val="1"/>
      <w:numFmt w:val="decimal"/>
      <w:suff w:val="space"/>
      <w:lvlText w:val="%1)"/>
      <w:lvlJc w:val="left"/>
      <w:pPr>
        <w:ind w:left="0" w:firstLine="57"/>
      </w:pPr>
      <w:rPr>
        <w:rFonts w:hint="default"/>
        <w:b/>
        <w:color w:val="FF0000"/>
        <w:sz w:val="28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8" w15:restartNumberingAfterBreak="0">
    <w:nsid w:val="774C75E8"/>
    <w:multiLevelType w:val="hybridMultilevel"/>
    <w:tmpl w:val="572EF004"/>
    <w:lvl w:ilvl="0" w:tplc="2F08940C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  <w:color w:val="0033CC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7"/>
  </w:num>
  <w:num w:numId="5">
    <w:abstractNumId w:val="8"/>
  </w:num>
  <w:num w:numId="6">
    <w:abstractNumId w:val="1"/>
  </w:num>
  <w:num w:numId="7">
    <w:abstractNumId w:val="2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599"/>
    <o:shapelayout v:ext="edit">
      <o:idmap v:ext="edit" data="2"/>
      <o:rules v:ext="edit">
        <o:r id="V:Rule1" type="connector" idref="#_x0000_s2101"/>
        <o:r id="V:Rule2" type="connector" idref="#_x0000_s2391"/>
        <o:r id="V:Rule3" type="connector" idref="#AutoShape 3"/>
        <o:r id="V:Rule4" type="connector" idref="#AutoShape 35"/>
        <o:r id="V:Rule5" type="connector" idref="#AutoShape 7"/>
        <o:r id="V:Rule6" type="connector" idref="#AutoShape 51"/>
        <o:r id="V:Rule7" type="connector" idref="#AutoShape 49"/>
        <o:r id="V:Rule8" type="connector" idref="#AutoShape 48"/>
        <o:r id="V:Rule9" type="connector" idref="#_x0000_s2107"/>
        <o:r id="V:Rule10" type="connector" idref="#AutoShape 52"/>
      </o:rules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470556"/>
    <w:rsid w:val="000111BB"/>
    <w:rsid w:val="00011226"/>
    <w:rsid w:val="00012895"/>
    <w:rsid w:val="00014A4D"/>
    <w:rsid w:val="000168C5"/>
    <w:rsid w:val="00021AB7"/>
    <w:rsid w:val="000221B9"/>
    <w:rsid w:val="0002301E"/>
    <w:rsid w:val="00024AC7"/>
    <w:rsid w:val="00027162"/>
    <w:rsid w:val="000422CD"/>
    <w:rsid w:val="000451E4"/>
    <w:rsid w:val="00046668"/>
    <w:rsid w:val="0004725A"/>
    <w:rsid w:val="000542A9"/>
    <w:rsid w:val="00056636"/>
    <w:rsid w:val="000578C4"/>
    <w:rsid w:val="00061430"/>
    <w:rsid w:val="00066674"/>
    <w:rsid w:val="000823F3"/>
    <w:rsid w:val="0008558F"/>
    <w:rsid w:val="00091DDF"/>
    <w:rsid w:val="000A103E"/>
    <w:rsid w:val="000A3AF1"/>
    <w:rsid w:val="000A730B"/>
    <w:rsid w:val="000B2DFB"/>
    <w:rsid w:val="000B7040"/>
    <w:rsid w:val="000C1615"/>
    <w:rsid w:val="000C4742"/>
    <w:rsid w:val="000C5E82"/>
    <w:rsid w:val="000C600E"/>
    <w:rsid w:val="000C6F6E"/>
    <w:rsid w:val="000D0324"/>
    <w:rsid w:val="000D3660"/>
    <w:rsid w:val="000E1F03"/>
    <w:rsid w:val="000E5D6E"/>
    <w:rsid w:val="000F3126"/>
    <w:rsid w:val="00103560"/>
    <w:rsid w:val="00114663"/>
    <w:rsid w:val="00123635"/>
    <w:rsid w:val="00124227"/>
    <w:rsid w:val="0012588D"/>
    <w:rsid w:val="00126A8D"/>
    <w:rsid w:val="00126BEE"/>
    <w:rsid w:val="001335A8"/>
    <w:rsid w:val="0013625E"/>
    <w:rsid w:val="001411C1"/>
    <w:rsid w:val="001439B8"/>
    <w:rsid w:val="00145296"/>
    <w:rsid w:val="00146368"/>
    <w:rsid w:val="001516AB"/>
    <w:rsid w:val="00155DD9"/>
    <w:rsid w:val="00156F17"/>
    <w:rsid w:val="0015793B"/>
    <w:rsid w:val="00157BA5"/>
    <w:rsid w:val="001604E8"/>
    <w:rsid w:val="00173EE7"/>
    <w:rsid w:val="00194F6A"/>
    <w:rsid w:val="001959CC"/>
    <w:rsid w:val="001A1B49"/>
    <w:rsid w:val="001A1EFB"/>
    <w:rsid w:val="001A3CA1"/>
    <w:rsid w:val="001A5239"/>
    <w:rsid w:val="001B1019"/>
    <w:rsid w:val="001B1A8F"/>
    <w:rsid w:val="001C3EA3"/>
    <w:rsid w:val="001C55D1"/>
    <w:rsid w:val="001E1A82"/>
    <w:rsid w:val="001E616B"/>
    <w:rsid w:val="001E644D"/>
    <w:rsid w:val="001F15D1"/>
    <w:rsid w:val="00202578"/>
    <w:rsid w:val="00203975"/>
    <w:rsid w:val="00213A1E"/>
    <w:rsid w:val="00216A7A"/>
    <w:rsid w:val="0022215A"/>
    <w:rsid w:val="0022289E"/>
    <w:rsid w:val="00223F80"/>
    <w:rsid w:val="002266A0"/>
    <w:rsid w:val="00226D6E"/>
    <w:rsid w:val="00227AE2"/>
    <w:rsid w:val="002306BC"/>
    <w:rsid w:val="00235306"/>
    <w:rsid w:val="00235C6D"/>
    <w:rsid w:val="00236827"/>
    <w:rsid w:val="002555C9"/>
    <w:rsid w:val="00257458"/>
    <w:rsid w:val="00261774"/>
    <w:rsid w:val="00264559"/>
    <w:rsid w:val="00270E77"/>
    <w:rsid w:val="002713A9"/>
    <w:rsid w:val="002824B0"/>
    <w:rsid w:val="00282902"/>
    <w:rsid w:val="00287084"/>
    <w:rsid w:val="00296DCB"/>
    <w:rsid w:val="002A0BED"/>
    <w:rsid w:val="002A1D20"/>
    <w:rsid w:val="002A50C7"/>
    <w:rsid w:val="002B5646"/>
    <w:rsid w:val="002C0F77"/>
    <w:rsid w:val="002C1172"/>
    <w:rsid w:val="002C2ABA"/>
    <w:rsid w:val="002D037A"/>
    <w:rsid w:val="002D47FF"/>
    <w:rsid w:val="002D60C4"/>
    <w:rsid w:val="002D6CA8"/>
    <w:rsid w:val="002E28DB"/>
    <w:rsid w:val="002E2998"/>
    <w:rsid w:val="002E2B94"/>
    <w:rsid w:val="002E33CD"/>
    <w:rsid w:val="002E6F44"/>
    <w:rsid w:val="002F5A69"/>
    <w:rsid w:val="00307001"/>
    <w:rsid w:val="00321BCF"/>
    <w:rsid w:val="00321EC5"/>
    <w:rsid w:val="00321EDF"/>
    <w:rsid w:val="00326A88"/>
    <w:rsid w:val="00330024"/>
    <w:rsid w:val="0034735E"/>
    <w:rsid w:val="00347439"/>
    <w:rsid w:val="00347A4C"/>
    <w:rsid w:val="00356CAA"/>
    <w:rsid w:val="00361F8D"/>
    <w:rsid w:val="00363D6D"/>
    <w:rsid w:val="00367813"/>
    <w:rsid w:val="00370BFE"/>
    <w:rsid w:val="0037397E"/>
    <w:rsid w:val="003758A6"/>
    <w:rsid w:val="0037770F"/>
    <w:rsid w:val="003777BE"/>
    <w:rsid w:val="00384DA1"/>
    <w:rsid w:val="00393EF7"/>
    <w:rsid w:val="00396444"/>
    <w:rsid w:val="003A5086"/>
    <w:rsid w:val="003B0ACB"/>
    <w:rsid w:val="003C7050"/>
    <w:rsid w:val="003C7FF6"/>
    <w:rsid w:val="003D736B"/>
    <w:rsid w:val="003F0375"/>
    <w:rsid w:val="00405CB5"/>
    <w:rsid w:val="0041026D"/>
    <w:rsid w:val="00416930"/>
    <w:rsid w:val="00425E21"/>
    <w:rsid w:val="004320C5"/>
    <w:rsid w:val="0044722A"/>
    <w:rsid w:val="004536EC"/>
    <w:rsid w:val="00455B5A"/>
    <w:rsid w:val="0045754C"/>
    <w:rsid w:val="00470556"/>
    <w:rsid w:val="004734C7"/>
    <w:rsid w:val="00477CE5"/>
    <w:rsid w:val="00497CAF"/>
    <w:rsid w:val="004A038E"/>
    <w:rsid w:val="004A27DA"/>
    <w:rsid w:val="004A44BA"/>
    <w:rsid w:val="004A5F30"/>
    <w:rsid w:val="004A797B"/>
    <w:rsid w:val="004B0749"/>
    <w:rsid w:val="004B2261"/>
    <w:rsid w:val="004B23F8"/>
    <w:rsid w:val="004B620E"/>
    <w:rsid w:val="004D1E03"/>
    <w:rsid w:val="004D6979"/>
    <w:rsid w:val="004D6A2A"/>
    <w:rsid w:val="004F43B3"/>
    <w:rsid w:val="005035B6"/>
    <w:rsid w:val="00507D00"/>
    <w:rsid w:val="0051020C"/>
    <w:rsid w:val="00513380"/>
    <w:rsid w:val="00514516"/>
    <w:rsid w:val="00526044"/>
    <w:rsid w:val="005273CC"/>
    <w:rsid w:val="00527F0B"/>
    <w:rsid w:val="00535429"/>
    <w:rsid w:val="0054071A"/>
    <w:rsid w:val="00547E05"/>
    <w:rsid w:val="00552D72"/>
    <w:rsid w:val="0055393C"/>
    <w:rsid w:val="005625F3"/>
    <w:rsid w:val="005653E7"/>
    <w:rsid w:val="0056615C"/>
    <w:rsid w:val="00573DB4"/>
    <w:rsid w:val="0058048F"/>
    <w:rsid w:val="00584C8C"/>
    <w:rsid w:val="00586CD4"/>
    <w:rsid w:val="005921A5"/>
    <w:rsid w:val="005923A3"/>
    <w:rsid w:val="00593449"/>
    <w:rsid w:val="005A13B9"/>
    <w:rsid w:val="005A3E50"/>
    <w:rsid w:val="005A4144"/>
    <w:rsid w:val="005C11D7"/>
    <w:rsid w:val="005C6FB9"/>
    <w:rsid w:val="005D203C"/>
    <w:rsid w:val="005D2E2F"/>
    <w:rsid w:val="005D2FE4"/>
    <w:rsid w:val="005E6021"/>
    <w:rsid w:val="005F0BDA"/>
    <w:rsid w:val="005F3F5F"/>
    <w:rsid w:val="00601EF9"/>
    <w:rsid w:val="00603631"/>
    <w:rsid w:val="006078C2"/>
    <w:rsid w:val="00615930"/>
    <w:rsid w:val="00620FB4"/>
    <w:rsid w:val="0062115F"/>
    <w:rsid w:val="0062403B"/>
    <w:rsid w:val="00624C0D"/>
    <w:rsid w:val="0063157C"/>
    <w:rsid w:val="0063426A"/>
    <w:rsid w:val="0063432C"/>
    <w:rsid w:val="006361D6"/>
    <w:rsid w:val="00637EA3"/>
    <w:rsid w:val="00643505"/>
    <w:rsid w:val="00644969"/>
    <w:rsid w:val="0064739F"/>
    <w:rsid w:val="00651A77"/>
    <w:rsid w:val="006562B6"/>
    <w:rsid w:val="006568E9"/>
    <w:rsid w:val="00661B26"/>
    <w:rsid w:val="0066417D"/>
    <w:rsid w:val="00664EF2"/>
    <w:rsid w:val="0066575A"/>
    <w:rsid w:val="00666F82"/>
    <w:rsid w:val="006670C2"/>
    <w:rsid w:val="00680A23"/>
    <w:rsid w:val="0068129C"/>
    <w:rsid w:val="00682D70"/>
    <w:rsid w:val="006833B2"/>
    <w:rsid w:val="0068687C"/>
    <w:rsid w:val="00686A7D"/>
    <w:rsid w:val="00692247"/>
    <w:rsid w:val="00694BDA"/>
    <w:rsid w:val="00695834"/>
    <w:rsid w:val="006A1021"/>
    <w:rsid w:val="006A1596"/>
    <w:rsid w:val="006A1EC5"/>
    <w:rsid w:val="006A201B"/>
    <w:rsid w:val="006A5178"/>
    <w:rsid w:val="006A79B5"/>
    <w:rsid w:val="006B1835"/>
    <w:rsid w:val="006B4479"/>
    <w:rsid w:val="006B4FD9"/>
    <w:rsid w:val="006B5E06"/>
    <w:rsid w:val="006C35C8"/>
    <w:rsid w:val="006C4C48"/>
    <w:rsid w:val="006C627C"/>
    <w:rsid w:val="006C77C4"/>
    <w:rsid w:val="006D0378"/>
    <w:rsid w:val="006D6EEF"/>
    <w:rsid w:val="006F0676"/>
    <w:rsid w:val="006F24D4"/>
    <w:rsid w:val="006F3159"/>
    <w:rsid w:val="006F338F"/>
    <w:rsid w:val="00701DF5"/>
    <w:rsid w:val="00717DF5"/>
    <w:rsid w:val="007236E7"/>
    <w:rsid w:val="00733FF6"/>
    <w:rsid w:val="00742FB6"/>
    <w:rsid w:val="0074604B"/>
    <w:rsid w:val="007530E0"/>
    <w:rsid w:val="0075476E"/>
    <w:rsid w:val="007579A3"/>
    <w:rsid w:val="00766FB8"/>
    <w:rsid w:val="0077494F"/>
    <w:rsid w:val="00784A32"/>
    <w:rsid w:val="00784FCF"/>
    <w:rsid w:val="00790E1D"/>
    <w:rsid w:val="007924C6"/>
    <w:rsid w:val="007B2580"/>
    <w:rsid w:val="007B362B"/>
    <w:rsid w:val="007B5115"/>
    <w:rsid w:val="007B5D20"/>
    <w:rsid w:val="007D1A6D"/>
    <w:rsid w:val="007D66E1"/>
    <w:rsid w:val="007F4FE7"/>
    <w:rsid w:val="007F59C6"/>
    <w:rsid w:val="007F5AE6"/>
    <w:rsid w:val="007F6ECC"/>
    <w:rsid w:val="008019B4"/>
    <w:rsid w:val="008057EC"/>
    <w:rsid w:val="00805EFF"/>
    <w:rsid w:val="00805F51"/>
    <w:rsid w:val="008071E3"/>
    <w:rsid w:val="0080741D"/>
    <w:rsid w:val="0081254E"/>
    <w:rsid w:val="00812D33"/>
    <w:rsid w:val="008141A6"/>
    <w:rsid w:val="00822CBA"/>
    <w:rsid w:val="00826679"/>
    <w:rsid w:val="008268DB"/>
    <w:rsid w:val="008422E9"/>
    <w:rsid w:val="00846BBA"/>
    <w:rsid w:val="00847205"/>
    <w:rsid w:val="008473F9"/>
    <w:rsid w:val="00851B91"/>
    <w:rsid w:val="00865794"/>
    <w:rsid w:val="00874917"/>
    <w:rsid w:val="00877CB4"/>
    <w:rsid w:val="00880AD3"/>
    <w:rsid w:val="00881F52"/>
    <w:rsid w:val="00882F4D"/>
    <w:rsid w:val="008853BD"/>
    <w:rsid w:val="0088606E"/>
    <w:rsid w:val="00886BD4"/>
    <w:rsid w:val="008A1140"/>
    <w:rsid w:val="008A1568"/>
    <w:rsid w:val="008A5986"/>
    <w:rsid w:val="008B72A9"/>
    <w:rsid w:val="008C4169"/>
    <w:rsid w:val="008D12CC"/>
    <w:rsid w:val="008D15BB"/>
    <w:rsid w:val="008D3DCC"/>
    <w:rsid w:val="008D7CEC"/>
    <w:rsid w:val="008E28F3"/>
    <w:rsid w:val="008E2CA3"/>
    <w:rsid w:val="008E31A8"/>
    <w:rsid w:val="008E3232"/>
    <w:rsid w:val="008E5F54"/>
    <w:rsid w:val="00906392"/>
    <w:rsid w:val="00913882"/>
    <w:rsid w:val="00914115"/>
    <w:rsid w:val="00917177"/>
    <w:rsid w:val="00926345"/>
    <w:rsid w:val="00927C07"/>
    <w:rsid w:val="00930866"/>
    <w:rsid w:val="00934BD0"/>
    <w:rsid w:val="009369F2"/>
    <w:rsid w:val="00942A13"/>
    <w:rsid w:val="009465D6"/>
    <w:rsid w:val="00950FB6"/>
    <w:rsid w:val="00955DFB"/>
    <w:rsid w:val="0095793B"/>
    <w:rsid w:val="009618BF"/>
    <w:rsid w:val="00963016"/>
    <w:rsid w:val="0096552E"/>
    <w:rsid w:val="00966232"/>
    <w:rsid w:val="00971FD3"/>
    <w:rsid w:val="00972BB9"/>
    <w:rsid w:val="00974E60"/>
    <w:rsid w:val="009769D0"/>
    <w:rsid w:val="009809D6"/>
    <w:rsid w:val="009A004C"/>
    <w:rsid w:val="009A1975"/>
    <w:rsid w:val="009A508F"/>
    <w:rsid w:val="009B1296"/>
    <w:rsid w:val="009B1C60"/>
    <w:rsid w:val="009B4349"/>
    <w:rsid w:val="009C0C5B"/>
    <w:rsid w:val="009C4768"/>
    <w:rsid w:val="009D0AB2"/>
    <w:rsid w:val="009D6E00"/>
    <w:rsid w:val="009D78A2"/>
    <w:rsid w:val="009D7F85"/>
    <w:rsid w:val="009E6544"/>
    <w:rsid w:val="009F38B9"/>
    <w:rsid w:val="009F48DB"/>
    <w:rsid w:val="00A0113D"/>
    <w:rsid w:val="00A0532F"/>
    <w:rsid w:val="00A05731"/>
    <w:rsid w:val="00A05B4D"/>
    <w:rsid w:val="00A05F1E"/>
    <w:rsid w:val="00A10E52"/>
    <w:rsid w:val="00A2331F"/>
    <w:rsid w:val="00A25ACE"/>
    <w:rsid w:val="00A31FEB"/>
    <w:rsid w:val="00A4088F"/>
    <w:rsid w:val="00A40A31"/>
    <w:rsid w:val="00A5229E"/>
    <w:rsid w:val="00A60CB3"/>
    <w:rsid w:val="00A60F87"/>
    <w:rsid w:val="00A61F20"/>
    <w:rsid w:val="00A62B2F"/>
    <w:rsid w:val="00A7079A"/>
    <w:rsid w:val="00A71D11"/>
    <w:rsid w:val="00A72027"/>
    <w:rsid w:val="00A722D5"/>
    <w:rsid w:val="00A73CA0"/>
    <w:rsid w:val="00A740D0"/>
    <w:rsid w:val="00A74EAE"/>
    <w:rsid w:val="00A826B0"/>
    <w:rsid w:val="00A84362"/>
    <w:rsid w:val="00A90541"/>
    <w:rsid w:val="00A91B34"/>
    <w:rsid w:val="00AA412E"/>
    <w:rsid w:val="00AA597D"/>
    <w:rsid w:val="00AA5D79"/>
    <w:rsid w:val="00AA72D1"/>
    <w:rsid w:val="00AC74E2"/>
    <w:rsid w:val="00AD0483"/>
    <w:rsid w:val="00AD12C6"/>
    <w:rsid w:val="00AD14CF"/>
    <w:rsid w:val="00AD2010"/>
    <w:rsid w:val="00AD2A78"/>
    <w:rsid w:val="00AD3FB5"/>
    <w:rsid w:val="00AD434A"/>
    <w:rsid w:val="00AD51C2"/>
    <w:rsid w:val="00AD64D3"/>
    <w:rsid w:val="00AD6CF6"/>
    <w:rsid w:val="00AE387A"/>
    <w:rsid w:val="00AF08D7"/>
    <w:rsid w:val="00AF4D4C"/>
    <w:rsid w:val="00AF5DE1"/>
    <w:rsid w:val="00AF6F8D"/>
    <w:rsid w:val="00AF7545"/>
    <w:rsid w:val="00B03925"/>
    <w:rsid w:val="00B04D5A"/>
    <w:rsid w:val="00B06253"/>
    <w:rsid w:val="00B1000D"/>
    <w:rsid w:val="00B12A1D"/>
    <w:rsid w:val="00B16892"/>
    <w:rsid w:val="00B16CF7"/>
    <w:rsid w:val="00B265AF"/>
    <w:rsid w:val="00B301B4"/>
    <w:rsid w:val="00B50BFF"/>
    <w:rsid w:val="00B528F0"/>
    <w:rsid w:val="00B53AAF"/>
    <w:rsid w:val="00B561F3"/>
    <w:rsid w:val="00B64DD7"/>
    <w:rsid w:val="00B66460"/>
    <w:rsid w:val="00B73189"/>
    <w:rsid w:val="00B739FB"/>
    <w:rsid w:val="00B8252F"/>
    <w:rsid w:val="00B83D58"/>
    <w:rsid w:val="00B9011C"/>
    <w:rsid w:val="00B92FC2"/>
    <w:rsid w:val="00B94E03"/>
    <w:rsid w:val="00B96F95"/>
    <w:rsid w:val="00BA6D48"/>
    <w:rsid w:val="00BA757C"/>
    <w:rsid w:val="00BB74F3"/>
    <w:rsid w:val="00BB7A67"/>
    <w:rsid w:val="00BD140F"/>
    <w:rsid w:val="00BD352F"/>
    <w:rsid w:val="00BD5E9A"/>
    <w:rsid w:val="00BD5FAA"/>
    <w:rsid w:val="00BE10C9"/>
    <w:rsid w:val="00BE1EBF"/>
    <w:rsid w:val="00C074C9"/>
    <w:rsid w:val="00C11BA8"/>
    <w:rsid w:val="00C16332"/>
    <w:rsid w:val="00C1734E"/>
    <w:rsid w:val="00C2256A"/>
    <w:rsid w:val="00C3128C"/>
    <w:rsid w:val="00C433F2"/>
    <w:rsid w:val="00C52704"/>
    <w:rsid w:val="00C60E7E"/>
    <w:rsid w:val="00C713BF"/>
    <w:rsid w:val="00C82D9F"/>
    <w:rsid w:val="00C91DCF"/>
    <w:rsid w:val="00C93724"/>
    <w:rsid w:val="00C95B91"/>
    <w:rsid w:val="00CA04FA"/>
    <w:rsid w:val="00CA79BE"/>
    <w:rsid w:val="00CB59A5"/>
    <w:rsid w:val="00CB5CE5"/>
    <w:rsid w:val="00CD1884"/>
    <w:rsid w:val="00CD235C"/>
    <w:rsid w:val="00CD2916"/>
    <w:rsid w:val="00CD3F6D"/>
    <w:rsid w:val="00CE295F"/>
    <w:rsid w:val="00CE4D86"/>
    <w:rsid w:val="00CF7180"/>
    <w:rsid w:val="00D01CD6"/>
    <w:rsid w:val="00D02CC1"/>
    <w:rsid w:val="00D03A01"/>
    <w:rsid w:val="00D05B22"/>
    <w:rsid w:val="00D104C2"/>
    <w:rsid w:val="00D13FB1"/>
    <w:rsid w:val="00D2466A"/>
    <w:rsid w:val="00D30E4E"/>
    <w:rsid w:val="00D337F0"/>
    <w:rsid w:val="00D343BF"/>
    <w:rsid w:val="00D44347"/>
    <w:rsid w:val="00D501D2"/>
    <w:rsid w:val="00D533D4"/>
    <w:rsid w:val="00D65322"/>
    <w:rsid w:val="00D7550E"/>
    <w:rsid w:val="00D7593A"/>
    <w:rsid w:val="00D82C01"/>
    <w:rsid w:val="00D87762"/>
    <w:rsid w:val="00D9253C"/>
    <w:rsid w:val="00D940B9"/>
    <w:rsid w:val="00D9446D"/>
    <w:rsid w:val="00DA0796"/>
    <w:rsid w:val="00DB6C1D"/>
    <w:rsid w:val="00DC3616"/>
    <w:rsid w:val="00DD6B79"/>
    <w:rsid w:val="00DE0B99"/>
    <w:rsid w:val="00DE0F3A"/>
    <w:rsid w:val="00DF6384"/>
    <w:rsid w:val="00DF7470"/>
    <w:rsid w:val="00E01833"/>
    <w:rsid w:val="00E01B60"/>
    <w:rsid w:val="00E1110D"/>
    <w:rsid w:val="00E11FC6"/>
    <w:rsid w:val="00E1628F"/>
    <w:rsid w:val="00E25655"/>
    <w:rsid w:val="00E30E1F"/>
    <w:rsid w:val="00E32BE1"/>
    <w:rsid w:val="00E3516D"/>
    <w:rsid w:val="00E373C1"/>
    <w:rsid w:val="00E378FB"/>
    <w:rsid w:val="00E401E5"/>
    <w:rsid w:val="00E43D95"/>
    <w:rsid w:val="00E45D82"/>
    <w:rsid w:val="00E45E0E"/>
    <w:rsid w:val="00E62B37"/>
    <w:rsid w:val="00E655EC"/>
    <w:rsid w:val="00E671CC"/>
    <w:rsid w:val="00E675B7"/>
    <w:rsid w:val="00E76BCB"/>
    <w:rsid w:val="00E95283"/>
    <w:rsid w:val="00EA0B45"/>
    <w:rsid w:val="00EA2A29"/>
    <w:rsid w:val="00EA40A1"/>
    <w:rsid w:val="00EA4700"/>
    <w:rsid w:val="00EB1C49"/>
    <w:rsid w:val="00EB2555"/>
    <w:rsid w:val="00EB3CBC"/>
    <w:rsid w:val="00EB5401"/>
    <w:rsid w:val="00EB61C2"/>
    <w:rsid w:val="00EB7B0D"/>
    <w:rsid w:val="00EC211F"/>
    <w:rsid w:val="00EC4C2F"/>
    <w:rsid w:val="00EC58A5"/>
    <w:rsid w:val="00ED4145"/>
    <w:rsid w:val="00ED4F04"/>
    <w:rsid w:val="00ED6081"/>
    <w:rsid w:val="00EE027B"/>
    <w:rsid w:val="00EF1BBD"/>
    <w:rsid w:val="00EF27AD"/>
    <w:rsid w:val="00EF2A5A"/>
    <w:rsid w:val="00EF3119"/>
    <w:rsid w:val="00EF7FB1"/>
    <w:rsid w:val="00F06185"/>
    <w:rsid w:val="00F1640D"/>
    <w:rsid w:val="00F16A15"/>
    <w:rsid w:val="00F24889"/>
    <w:rsid w:val="00F255E3"/>
    <w:rsid w:val="00F36349"/>
    <w:rsid w:val="00F36ECC"/>
    <w:rsid w:val="00F40FE8"/>
    <w:rsid w:val="00F44B9B"/>
    <w:rsid w:val="00F50EEA"/>
    <w:rsid w:val="00F56C87"/>
    <w:rsid w:val="00F6014F"/>
    <w:rsid w:val="00F60554"/>
    <w:rsid w:val="00F60E4B"/>
    <w:rsid w:val="00F64E5F"/>
    <w:rsid w:val="00F6574B"/>
    <w:rsid w:val="00F80FA4"/>
    <w:rsid w:val="00F81ABB"/>
    <w:rsid w:val="00F85F5B"/>
    <w:rsid w:val="00F948CB"/>
    <w:rsid w:val="00F95FC9"/>
    <w:rsid w:val="00FA1E90"/>
    <w:rsid w:val="00FA72D2"/>
    <w:rsid w:val="00FA7A9F"/>
    <w:rsid w:val="00FB17F4"/>
    <w:rsid w:val="00FB1D50"/>
    <w:rsid w:val="00FB5D35"/>
    <w:rsid w:val="00FC0A56"/>
    <w:rsid w:val="00FE09BA"/>
    <w:rsid w:val="00FE0BE3"/>
    <w:rsid w:val="00FE33A2"/>
    <w:rsid w:val="00FE5AB0"/>
    <w:rsid w:val="00FE74CA"/>
    <w:rsid w:val="00FF6AFA"/>
    <w:rsid w:val="00FF76E9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99"/>
    <o:shapelayout v:ext="edit">
      <o:idmap v:ext="edit" data="1,3,4"/>
      <o:rules v:ext="edit">
        <o:r id="V:Rule1" type="connector" idref="#_x0000_s1225"/>
        <o:r id="V:Rule2" type="connector" idref="#_x0000_s1293"/>
        <o:r id="V:Rule3" type="connector" idref="#_x0000_s1194"/>
        <o:r id="V:Rule4" type="connector" idref="#_x0000_s3813"/>
        <o:r id="V:Rule5" type="connector" idref="#_x0000_s1525"/>
        <o:r id="V:Rule6" type="connector" idref="#_x0000_s1265"/>
        <o:r id="V:Rule7" type="connector" idref="#_x0000_s1686"/>
        <o:r id="V:Rule8" type="connector" idref="#_x0000_s1235"/>
        <o:r id="V:Rule9" type="connector" idref="#_x0000_s1174"/>
        <o:r id="V:Rule10" type="connector" idref="#_x0000_s1222"/>
        <o:r id="V:Rule11" type="connector" idref="#_x0000_s4202"/>
        <o:r id="V:Rule12" type="connector" idref="#_x0000_s1397"/>
        <o:r id="V:Rule13" type="connector" idref="#_x0000_s1163"/>
        <o:r id="V:Rule14" type="connector" idref="#_x0000_s1484"/>
        <o:r id="V:Rule15" type="connector" idref="#_x0000_s1684"/>
        <o:r id="V:Rule16" type="connector" idref="#_x0000_s1426"/>
        <o:r id="V:Rule17" type="connector" idref="#_x0000_s4055"/>
        <o:r id="V:Rule18" type="connector" idref="#_x0000_s1206"/>
        <o:r id="V:Rule19" type="connector" idref="#_x0000_s4244"/>
        <o:r id="V:Rule20" type="connector" idref="#_x0000_s4231"/>
        <o:r id="V:Rule21" type="connector" idref="#_x0000_s1254"/>
        <o:r id="V:Rule22" type="connector" idref="#_x0000_s1611"/>
        <o:r id="V:Rule23" type="connector" idref="#_x0000_s1680"/>
        <o:r id="V:Rule24" type="connector" idref="#_x0000_s3802"/>
        <o:r id="V:Rule25" type="connector" idref="#_x0000_s1136"/>
        <o:r id="V:Rule26" type="connector" idref="#_x0000_s3789"/>
        <o:r id="V:Rule27" type="connector" idref="#_x0000_s1682"/>
        <o:r id="V:Rule28" type="connector" idref="#_x0000_s1416"/>
        <o:r id="V:Rule29" type="connector" idref="#_x0000_s1162"/>
        <o:r id="V:Rule30" type="connector" idref="#_x0000_s1362"/>
        <o:r id="V:Rule31" type="connector" idref="#_x0000_s1653"/>
        <o:r id="V:Rule32" type="connector" idref="#_x0000_s1236"/>
        <o:r id="V:Rule33" type="connector" idref="#_x0000_s1585"/>
        <o:r id="V:Rule34" type="connector" idref="#_x0000_s1253"/>
        <o:r id="V:Rule35" type="connector" idref="#_x0000_s1396"/>
        <o:r id="V:Rule36" type="connector" idref="#_x0000_s4251"/>
        <o:r id="V:Rule37" type="connector" idref="#_x0000_s1672"/>
        <o:r id="V:Rule38" type="connector" idref="#_x0000_s1448"/>
        <o:r id="V:Rule39" type="connector" idref="#_x0000_s1322"/>
        <o:r id="V:Rule40" type="connector" idref="#_x0000_s3811"/>
        <o:r id="V:Rule41" type="connector" idref="#_x0000_s3785"/>
        <o:r id="V:Rule42" type="connector" idref="#_x0000_s4111"/>
        <o:r id="V:Rule43" type="connector" idref="#_x0000_s1683"/>
        <o:r id="V:Rule44" type="connector" idref="#_x0000_s4125"/>
        <o:r id="V:Rule45" type="connector" idref="#_x0000_s1478"/>
        <o:r id="V:Rule46" type="connector" idref="#_x0000_s3830"/>
        <o:r id="V:Rule47" type="connector" idref="#_x0000_s4216"/>
        <o:r id="V:Rule48" type="connector" idref="#_x0000_s1610"/>
        <o:r id="V:Rule49" type="connector" idref="#_x0000_s1618"/>
        <o:r id="V:Rule50" type="connector" idref="#_x0000_s1651"/>
        <o:r id="V:Rule51" type="connector" idref="#_x0000_s1386"/>
        <o:r id="V:Rule52" type="connector" idref="#_x0000_s4161"/>
        <o:r id="V:Rule53" type="connector" idref="#_x0000_s1654"/>
        <o:r id="V:Rule54" type="connector" idref="#_x0000_s1330"/>
        <o:r id="V:Rule55" type="connector" idref="#_x0000_s1130"/>
        <o:r id="V:Rule56" type="connector" idref="#_x0000_s1521"/>
        <o:r id="V:Rule57" type="connector" idref="#_x0000_s1547"/>
        <o:r id="V:Rule58" type="connector" idref="#_x0000_s1424"/>
        <o:r id="V:Rule59" type="connector" idref="#_x0000_s3764"/>
        <o:r id="V:Rule60" type="connector" idref="#_x0000_s4098"/>
        <o:r id="V:Rule61" type="connector" idref="#_x0000_s1488"/>
        <o:r id="V:Rule62" type="connector" idref="#_x0000_s1360"/>
        <o:r id="V:Rule63" type="connector" idref="#_x0000_s1393"/>
        <o:r id="V:Rule64" type="connector" idref="#_x0000_s3792"/>
        <o:r id="V:Rule65" type="connector" idref="#_x0000_s4181"/>
        <o:r id="V:Rule66" type="connector" idref="#_x0000_s1355"/>
        <o:r id="V:Rule67" type="connector" idref="#_x0000_s1297"/>
        <o:r id="V:Rule68" type="connector" idref="#_x0000_s3817"/>
        <o:r id="V:Rule69" type="connector" idref="#_x0000_s1296"/>
        <o:r id="V:Rule70" type="connector" idref="#_x0000_s1558"/>
        <o:r id="V:Rule71" type="connector" idref="#_x0000_s1491"/>
        <o:r id="V:Rule72" type="connector" idref="#_x0000_s1256"/>
        <o:r id="V:Rule73" type="connector" idref="#_x0000_s1557"/>
        <o:r id="V:Rule74" type="connector" idref="#_x0000_s1284"/>
        <o:r id="V:Rule75" type="connector" idref="#_x0000_s1205"/>
        <o:r id="V:Rule76" type="connector" idref="#_x0000_s4104"/>
        <o:r id="V:Rule77" type="connector" idref="#_x0000_s1584"/>
        <o:r id="V:Rule78" type="connector" idref="#_x0000_s1414"/>
        <o:r id="V:Rule79" type="connector" idref="#_x0000_s3839"/>
        <o:r id="V:Rule80" type="connector" idref="#_x0000_s4174"/>
        <o:r id="V:Rule81" type="connector" idref="#_x0000_s1673"/>
        <o:r id="V:Rule82" type="connector" idref="#_x0000_s4133"/>
        <o:r id="V:Rule83" type="connector" idref="#_x0000_s1587"/>
        <o:r id="V:Rule84" type="connector" idref="#_x0000_s1329"/>
        <o:r id="V:Rule85" type="connector" idref="#_x0000_s3768"/>
        <o:r id="V:Rule86" type="connector" idref="#_x0000_s1652"/>
        <o:r id="V:Rule87" type="connector" idref="#_x0000_s1294"/>
        <o:r id="V:Rule88" type="connector" idref="#_x0000_s1224"/>
        <o:r id="V:Rule89" type="connector" idref="#_x0000_s1364"/>
        <o:r id="V:Rule90" type="connector" idref="#_x0000_s1128"/>
        <o:r id="V:Rule91" type="connector" idref="#_x0000_s1671"/>
        <o:r id="V:Rule92" type="connector" idref="#_x0000_s4126"/>
        <o:r id="V:Rule93" type="connector" idref="#_x0000_s4140"/>
        <o:r id="V:Rule94" type="connector" idref="#_x0000_s1262"/>
        <o:r id="V:Rule95" type="connector" idref="#_x0000_s1234"/>
        <o:r id="V:Rule96" type="connector" idref="#_x0000_s1353"/>
        <o:r id="V:Rule97" type="connector" idref="#_x0000_s4160"/>
        <o:r id="V:Rule98" type="connector" idref="#_x0000_s1455"/>
        <o:r id="V:Rule99" type="connector" idref="#_x0000_s1576"/>
        <o:r id="V:Rule100" type="connector" idref="#_x0000_s4063"/>
        <o:r id="V:Rule101" type="connector" idref="#_x0000_s1559"/>
        <o:r id="V:Rule102" type="connector" idref="#_x0000_s1617"/>
        <o:r id="V:Rule103" type="connector" idref="#_x0000_s4139"/>
        <o:r id="V:Rule104" type="connector" idref="#_x0000_s1394"/>
        <o:r id="V:Rule105" type="connector" idref="#_x0000_s1685"/>
        <o:r id="V:Rule106" type="connector" idref="#_x0000_s4056"/>
        <o:r id="V:Rule107" type="connector" idref="#_x0000_s1230"/>
        <o:r id="V:Rule108" type="connector" idref="#_x0000_s1169"/>
        <o:r id="V:Rule109" type="connector" idref="#_x0000_s4196"/>
        <o:r id="V:Rule110" type="connector" idref="#_x0000_s1299"/>
        <o:r id="V:Rule111" type="connector" idref="#_x0000_s4245"/>
        <o:r id="V:Rule112" type="connector" idref="#_x0000_s1202"/>
        <o:r id="V:Rule113" type="connector" idref="#_x0000_s1367"/>
        <o:r id="V:Rule114" type="connector" idref="#_x0000_s4230"/>
        <o:r id="V:Rule115" type="connector" idref="#_x0000_s1231"/>
        <o:r id="V:Rule116" type="connector" idref="#_x0000_s1516"/>
        <o:r id="V:Rule117" type="connector" idref="#_x0000_s4237"/>
        <o:r id="V:Rule118" type="connector" idref="#_x0000_s1588"/>
        <o:r id="V:Rule119" type="connector" idref="#_x0000_s4217"/>
        <o:r id="V:Rule120" type="connector" idref="#_x0000_s1556"/>
        <o:r id="V:Rule121" type="connector" idref="#_x0000_s4154"/>
        <o:r id="V:Rule122" type="connector" idref="#_x0000_s4182"/>
        <o:r id="V:Rule123" type="connector" idref="#_x0000_s4168"/>
        <o:r id="V:Rule124" type="connector" idref="#_x0000_s1415"/>
        <o:r id="V:Rule125" type="connector" idref="#_x0000_s1429"/>
        <o:r id="V:Rule126" type="connector" idref="#_x0000_s4195"/>
        <o:r id="V:Rule127" type="connector" idref="#_x0000_s1267"/>
        <o:r id="V:Rule128" type="connector" idref="#_x0000_s1479"/>
        <o:r id="V:Rule129" type="connector" idref="#_x0000_s1476"/>
        <o:r id="V:Rule130" type="connector" idref="#_x0000_s1586"/>
        <o:r id="V:Rule131" type="connector" idref="#_x0000_s1142"/>
        <o:r id="V:Rule132" type="connector" idref="#_x0000_s1140"/>
        <o:r id="V:Rule133" type="connector" idref="#_x0000_s1333"/>
        <o:r id="V:Rule134" type="connector" idref="#_x0000_s4258"/>
        <o:r id="V:Rule135" type="connector" idref="#_x0000_s1459"/>
        <o:r id="V:Rule136" type="connector" idref="#_x0000_s4153"/>
        <o:r id="V:Rule137" type="connector" idref="#_x0000_s4223"/>
        <o:r id="V:Rule138" type="connector" idref="#_x0000_s1173"/>
        <o:r id="V:Rule139" type="connector" idref="#_x0000_s1160"/>
        <o:r id="V:Rule140" type="connector" idref="#_x0000_s1427"/>
        <o:r id="V:Rule141" type="connector" idref="#_x0000_s1285"/>
        <o:r id="V:Rule142" type="connector" idref="#_x0000_s3780"/>
        <o:r id="V:Rule143" type="connector" idref="#_x0000_s1391"/>
        <o:r id="V:Rule144" type="connector" idref="#_x0000_s4091"/>
        <o:r id="V:Rule145" type="connector" idref="#_x0000_s1523"/>
        <o:r id="V:Rule146" type="connector" idref="#_x0000_s1385"/>
        <o:r id="V:Rule147" type="connector" idref="#_x0000_s1237"/>
        <o:r id="V:Rule148" type="connector" idref="#_x0000_s1623"/>
        <o:r id="V:Rule149" type="connector" idref="#_x0000_s4259"/>
        <o:r id="V:Rule150" type="connector" idref="#_x0000_s1192"/>
        <o:r id="V:Rule151" type="connector" idref="#_x0000_s4118"/>
        <o:r id="V:Rule152" type="connector" idref="#_x0000_s1643"/>
        <o:r id="V:Rule153" type="connector" idref="#_x0000_s1552"/>
        <o:r id="V:Rule154" type="connector" idref="#_x0000_s1620"/>
        <o:r id="V:Rule155" type="connector" idref="#_x0000_s1621"/>
        <o:r id="V:Rule156" type="connector" idref="#_x0000_s1298"/>
        <o:r id="V:Rule157" type="connector" idref="#_x0000_s1141"/>
        <o:r id="V:Rule158" type="connector" idref="#_x0000_s1172"/>
        <o:r id="V:Rule159" type="connector" idref="#_x0000_s1334"/>
        <o:r id="V:Rule160" type="connector" idref="#_x0000_s1578"/>
        <o:r id="V:Rule161" type="connector" idref="#_x0000_s1453"/>
        <o:r id="V:Rule162" type="connector" idref="#_x0000_s4105"/>
        <o:r id="V:Rule163" type="connector" idref="#_x0000_s1487"/>
        <o:r id="V:Rule164" type="connector" idref="#_x0000_s1513"/>
        <o:r id="V:Rule165" type="connector" idref="#_x0000_s1526"/>
        <o:r id="V:Rule166" type="connector" idref="#_x0000_s3774"/>
        <o:r id="V:Rule167" type="connector" idref="#_x0000_s4097"/>
        <o:r id="V:Rule168" type="connector" idref="#_x0000_s1612"/>
        <o:r id="V:Rule169" type="connector" idref="#_x0000_s1515"/>
        <o:r id="V:Rule170" type="connector" idref="#_x0000_s1458"/>
        <o:r id="V:Rule171" type="connector" idref="#_x0000_s1445"/>
        <o:r id="V:Rule172" type="connector" idref="#_x0000_s1544"/>
        <o:r id="V:Rule173" type="connector" idref="#_x0000_s1446"/>
        <o:r id="V:Rule174" type="connector" idref="#_x0000_s1546"/>
        <o:r id="V:Rule175" type="connector" idref="#_x0000_s1223"/>
        <o:r id="V:Rule176" type="connector" idref="#_x0000_s1193"/>
        <o:r id="V:Rule177" type="connector" idref="#_x0000_s3820"/>
        <o:r id="V:Rule178" type="connector" idref="#_x0000_s1641"/>
        <o:r id="V:Rule179" type="connector" idref="#_x0000_s3808"/>
        <o:r id="V:Rule180" type="connector" idref="#_x0000_s1457"/>
        <o:r id="V:Rule181" type="connector" idref="#_x0000_s1200"/>
        <o:r id="V:Rule182" type="connector" idref="#_x0000_s1324"/>
        <o:r id="V:Rule183" type="connector" idref="#_x0000_s1168"/>
        <o:r id="V:Rule184" type="connector" idref="#_x0000_s1575"/>
        <o:r id="V:Rule185" type="connector" idref="#_x0000_s1255"/>
        <o:r id="V:Rule186" type="connector" idref="#_x0000_s4077"/>
        <o:r id="V:Rule187" type="connector" idref="#_x0000_s1321"/>
        <o:r id="V:Rule188" type="connector" idref="#_x0000_s4062"/>
        <o:r id="V:Rule189" type="connector" idref="#_x0000_s1395"/>
        <o:r id="V:Rule190" type="connector" idref="#_x0000_s1143"/>
        <o:r id="V:Rule191" type="connector" idref="#_x0000_s4203"/>
        <o:r id="V:Rule192" type="connector" idref="#_x0000_s1201"/>
        <o:r id="V:Rule193" type="connector" idref="#_x0000_s1129"/>
        <o:r id="V:Rule194" type="connector" idref="#_x0000_s1203"/>
        <o:r id="V:Rule195" type="connector" idref="#_x0000_s4167"/>
        <o:r id="V:Rule196" type="connector" idref="#_x0000_s1363"/>
        <o:r id="V:Rule197" type="connector" idref="#_x0000_s1268"/>
        <o:r id="V:Rule198" type="connector" idref="#_x0000_s1456"/>
        <o:r id="V:Rule199" type="connector" idref="#_x0000_s1554"/>
        <o:r id="V:Rule200" type="connector" idref="#_x0000_s1622"/>
        <o:r id="V:Rule201" type="connector" idref="#_x0000_s1524"/>
        <o:r id="V:Rule202" type="connector" idref="#_x0000_s1422"/>
        <o:r id="V:Rule203" type="connector" idref="#_x0000_s1640"/>
        <o:r id="V:Rule204" type="connector" idref="#_x0000_s1642"/>
        <o:r id="V:Rule205" type="connector" idref="#_x0000_s4119"/>
        <o:r id="V:Rule206" type="connector" idref="#_x0000_s1354"/>
        <o:r id="V:Rule207" type="connector" idref="#_x0000_s4175"/>
        <o:r id="V:Rule208" type="connector" idref="#_x0000_s1528"/>
        <o:r id="V:Rule209" type="connector" idref="#_x0000_s1171"/>
        <o:r id="V:Rule210" type="connector" idref="#_x0000_s1553"/>
        <o:r id="V:Rule211" type="connector" idref="#_x0000_s1292"/>
        <o:r id="V:Rule212" type="connector" idref="#_x0000_s1648"/>
        <o:r id="V:Rule213" type="connector" idref="#_x0000_s1170"/>
        <o:r id="V:Rule214" type="connector" idref="#_x0000_s1335"/>
        <o:r id="V:Rule215" type="connector" idref="#_x0000_s4132"/>
        <o:r id="V:Rule216" type="connector" idref="#_x0000_s1577"/>
        <o:r id="V:Rule217" type="connector" idref="#_x0000_s1655"/>
        <o:r id="V:Rule218" type="connector" idref="#_x0000_s1447"/>
        <o:r id="V:Rule219" type="connector" idref="#_x0000_s1417"/>
        <o:r id="V:Rule220" type="connector" idref="#_x0000_s1175"/>
        <o:r id="V:Rule221" type="connector" idref="#_x0000_s1674"/>
        <o:r id="V:Rule222" type="connector" idref="#_x0000_s4210"/>
        <o:r id="V:Rule223" type="connector" idref="#_x0000_s4238"/>
        <o:r id="V:Rule224" type="connector" idref="#_x0000_s1477"/>
        <o:r id="V:Rule225" type="connector" idref="#_x0000_s1454"/>
        <o:r id="V:Rule226" type="connector" idref="#_x0000_s1331"/>
        <o:r id="V:Rule227" type="connector" idref="#_x0000_s1486"/>
        <o:r id="V:Rule228" type="connector" idref="#_x0000_s4147"/>
        <o:r id="V:Rule229" type="connector" idref="#_x0000_s1490"/>
        <o:r id="V:Rule230" type="connector" idref="#_x0000_s4069"/>
        <o:r id="V:Rule231" type="connector" idref="#_x0000_s1485"/>
        <o:r id="V:Rule232" type="connector" idref="#_x0000_s1489"/>
        <o:r id="V:Rule233" type="connector" idref="#_x0000_s1527"/>
        <o:r id="V:Rule234" type="connector" idref="#_x0000_s3757"/>
        <o:r id="V:Rule235" type="connector" idref="#_x0000_s1545"/>
        <o:r id="V:Rule236" type="connector" idref="#_x0000_s3796"/>
        <o:r id="V:Rule237" type="connector" idref="#_x0000_s1609"/>
        <o:r id="V:Rule238" type="connector" idref="#_x0000_s1233"/>
        <o:r id="V:Rule239" type="connector" idref="#_x0000_s1398"/>
        <o:r id="V:Rule240" type="connector" idref="#_x0000_s1679"/>
        <o:r id="V:Rule241" type="connector" idref="#_x0000_s4070"/>
        <o:r id="V:Rule242" type="connector" idref="#_x0000_s1583"/>
        <o:r id="V:Rule243" type="connector" idref="#_x0000_s1522"/>
        <o:r id="V:Rule244" type="connector" idref="#_x0000_s1336"/>
        <o:r id="V:Rule245" type="connector" idref="#_x0000_s3783"/>
        <o:r id="V:Rule246" type="connector" idref="#_x0000_s1514"/>
        <o:r id="V:Rule247" type="connector" idref="#_x0000_s1266"/>
        <o:r id="V:Rule248" type="connector" idref="#_x0000_s4084"/>
        <o:r id="V:Rule249" type="connector" idref="#_x0000_s1204"/>
        <o:r id="V:Rule250" type="connector" idref="#_x0000_s1365"/>
        <o:r id="V:Rule251" type="connector" idref="#_x0000_s1261"/>
        <o:r id="V:Rule252" type="connector" idref="#_x0000_s1392"/>
        <o:r id="V:Rule253" type="connector" idref="#_x0000_s1681"/>
        <o:r id="V:Rule254" type="connector" idref="#_x0000_s4083"/>
        <o:r id="V:Rule255" type="connector" idref="#_x0000_s3836"/>
        <o:r id="V:Rule256" type="connector" idref="#_x0000_s1199"/>
        <o:r id="V:Rule257" type="connector" idref="#_x0000_s1191"/>
        <o:r id="V:Rule258" type="connector" idref="#_x0000_s1232"/>
        <o:r id="V:Rule259" type="connector" idref="#_x0000_s1384"/>
        <o:r id="V:Rule260" type="connector" idref="#_x0000_s3761"/>
        <o:r id="V:Rule261" type="connector" idref="#_x0000_s1589"/>
        <o:r id="V:Rule262" type="connector" idref="#_x0000_s1428"/>
        <o:r id="V:Rule263" type="connector" idref="#_x0000_s1352"/>
        <o:r id="V:Rule264" type="connector" idref="#_x0000_s1263"/>
        <o:r id="V:Rule265" type="connector" idref="#_x0000_s4146"/>
        <o:r id="V:Rule266" type="connector" idref="#_x0000_s1332"/>
        <o:r id="V:Rule267" type="connector" idref="#_x0000_s1460"/>
        <o:r id="V:Rule268" type="connector" idref="#_x0000_s1361"/>
        <o:r id="V:Rule269" type="connector" idref="#_x0000_s4209"/>
        <o:r id="V:Rule270" type="connector" idref="#_x0000_s1650"/>
        <o:r id="V:Rule271" type="connector" idref="#_x0000_s1264"/>
        <o:r id="V:Rule272" type="connector" idref="#_x0000_s4076"/>
        <o:r id="V:Rule273" type="connector" idref="#_x0000_s4189"/>
        <o:r id="V:Rule274" type="connector" idref="#_x0000_s1555"/>
        <o:r id="V:Rule275" type="connector" idref="#_x0000_s4188"/>
        <o:r id="V:Rule276" type="connector" idref="#_x0000_s4112"/>
        <o:r id="V:Rule277" type="connector" idref="#_x0000_s1366"/>
        <o:r id="V:Rule278" type="connector" idref="#_x0000_s1590"/>
        <o:r id="V:Rule279" type="connector" idref="#_x0000_s1383"/>
        <o:r id="V:Rule280" type="connector" idref="#_x0000_s4224"/>
        <o:r id="V:Rule281" type="connector" idref="#_x0000_s4252"/>
        <o:r id="V:Rule282" type="connector" idref="#_x0000_s1287"/>
        <o:r id="V:Rule283" type="connector" idref="#_x0000_s1137"/>
        <o:r id="V:Rule284" type="connector" idref="#_x0000_s3824"/>
        <o:r id="V:Rule285" type="connector" idref="#_x0000_s1295"/>
        <o:r id="V:Rule286" type="connector" idref="#_x0000_s1161"/>
        <o:r id="V:Rule287" type="connector" idref="#_x0000_s1286"/>
        <o:r id="V:Rule288" type="connector" idref="#_x0000_s4090"/>
        <o:r id="V:Rule289" type="connector" idref="#_x0000_s1138"/>
        <o:r id="V:Rule290" type="connector" idref="#_x0000_s1323"/>
        <o:r id="V:Rule291" type="connector" idref="#_x0000_s1619"/>
        <o:r id="V:Rule292" type="connector" idref="#_x0000_s1649"/>
        <o:r id="V:Rule293" type="connector" idref="#_x0000_s1624"/>
        <o:r id="V:Rule294" type="connector" idref="#_x0000_s1425"/>
        <o:r id="V:Rule295" type="connector" idref="#_x0000_s1139"/>
        <o:r id="V:Rule296" type="connector" idref="#_x0000_s1423"/>
        <o:r id="V:Rule297" type="connector" idref="#_x0000_s1131"/>
      </o:rules>
    </o:shapelayout>
  </w:shapeDefaults>
  <w:decimalSymbol w:val=","/>
  <w:listSeparator w:val=";"/>
  <w15:docId w15:val="{BF94D358-CEB8-4E96-82A7-440F4C683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2D70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F56C87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1A3CA1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color w:val="auto"/>
      <w:sz w:val="22"/>
      <w:szCs w:val="22"/>
    </w:rPr>
  </w:style>
  <w:style w:type="character" w:customStyle="1" w:styleId="stbilgiChar">
    <w:name w:val="Üstbilgi Char"/>
    <w:basedOn w:val="VarsaylanParagrafYazTipi"/>
    <w:link w:val="stbilgi"/>
    <w:uiPriority w:val="99"/>
    <w:rsid w:val="001A3CA1"/>
  </w:style>
  <w:style w:type="paragraph" w:styleId="Altbilgi">
    <w:name w:val="footer"/>
    <w:basedOn w:val="Normal"/>
    <w:link w:val="AltbilgiChar"/>
    <w:uiPriority w:val="99"/>
    <w:unhideWhenUsed/>
    <w:rsid w:val="001A3CA1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color w:val="auto"/>
      <w:sz w:val="22"/>
      <w:szCs w:val="22"/>
    </w:rPr>
  </w:style>
  <w:style w:type="character" w:customStyle="1" w:styleId="AltbilgiChar">
    <w:name w:val="Altbilgi Char"/>
    <w:basedOn w:val="VarsaylanParagrafYazTipi"/>
    <w:link w:val="Altbilgi"/>
    <w:uiPriority w:val="99"/>
    <w:rsid w:val="001A3CA1"/>
  </w:style>
  <w:style w:type="paragraph" w:styleId="BalonMetni">
    <w:name w:val="Balloon Text"/>
    <w:basedOn w:val="Normal"/>
    <w:link w:val="BalonMetniChar"/>
    <w:uiPriority w:val="99"/>
    <w:semiHidden/>
    <w:unhideWhenUsed/>
    <w:rsid w:val="00934BD0"/>
    <w:rPr>
      <w:rFonts w:ascii="Tahoma" w:eastAsiaTheme="minorEastAsia" w:hAnsi="Tahoma" w:cs="Tahoma"/>
      <w:color w:val="auto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4BD0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rsid w:val="00C16332"/>
  </w:style>
  <w:style w:type="table" w:styleId="TabloKlavuzu">
    <w:name w:val="Table Grid"/>
    <w:basedOn w:val="NormalTablo"/>
    <w:uiPriority w:val="59"/>
    <w:rsid w:val="007B258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8D15B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_al__ma_Sayfas_58.xlsx"/><Relationship Id="rId671" Type="http://schemas.openxmlformats.org/officeDocument/2006/relationships/package" Target="embeddings/Microsoft_Excel__al__ma_Sayfas_341.xlsx"/><Relationship Id="rId21" Type="http://schemas.openxmlformats.org/officeDocument/2006/relationships/package" Target="embeddings/Microsoft_Excel__al__ma_Sayfas_7.xlsx"/><Relationship Id="rId324" Type="http://schemas.openxmlformats.org/officeDocument/2006/relationships/package" Target="embeddings/Microsoft_Excel__al__ma_Sayfas_160.xlsx"/><Relationship Id="rId531" Type="http://schemas.openxmlformats.org/officeDocument/2006/relationships/image" Target="media/image258.emf"/><Relationship Id="rId629" Type="http://schemas.openxmlformats.org/officeDocument/2006/relationships/image" Target="media/image305.emf"/><Relationship Id="rId170" Type="http://schemas.openxmlformats.org/officeDocument/2006/relationships/image" Target="media/image79.emf"/><Relationship Id="rId268" Type="http://schemas.openxmlformats.org/officeDocument/2006/relationships/image" Target="media/image130.emf"/><Relationship Id="rId475" Type="http://schemas.openxmlformats.org/officeDocument/2006/relationships/image" Target="media/image231.emf"/><Relationship Id="rId682" Type="http://schemas.openxmlformats.org/officeDocument/2006/relationships/image" Target="media/image328.emf"/><Relationship Id="rId32" Type="http://schemas.openxmlformats.org/officeDocument/2006/relationships/image" Target="media/image13.emf"/><Relationship Id="rId128" Type="http://schemas.openxmlformats.org/officeDocument/2006/relationships/image" Target="media/image58.emf"/><Relationship Id="rId335" Type="http://schemas.openxmlformats.org/officeDocument/2006/relationships/image" Target="media/image161.emf"/><Relationship Id="rId542" Type="http://schemas.openxmlformats.org/officeDocument/2006/relationships/package" Target="embeddings/Microsoft_Excel__al__ma_Sayfas_272.xlsx"/><Relationship Id="rId181" Type="http://schemas.openxmlformats.org/officeDocument/2006/relationships/package" Target="embeddings/Microsoft_Excel__al__ma_Sayfas_90.xlsx"/><Relationship Id="rId402" Type="http://schemas.openxmlformats.org/officeDocument/2006/relationships/package" Target="embeddings/Microsoft_Excel__al__ma_Sayfas_201.xlsx"/><Relationship Id="rId279" Type="http://schemas.openxmlformats.org/officeDocument/2006/relationships/package" Target="embeddings/Microsoft_Excel__al__ma_Sayfas_137.xlsx"/><Relationship Id="rId486" Type="http://schemas.openxmlformats.org/officeDocument/2006/relationships/package" Target="embeddings/Microsoft_Excel__al__ma_Sayfas_243.xlsx"/><Relationship Id="rId693" Type="http://schemas.openxmlformats.org/officeDocument/2006/relationships/theme" Target="theme/theme1.xml"/><Relationship Id="rId43" Type="http://schemas.openxmlformats.org/officeDocument/2006/relationships/package" Target="embeddings/Microsoft_Excel__al__ma_Sayfas_18.xlsx"/><Relationship Id="rId139" Type="http://schemas.openxmlformats.org/officeDocument/2006/relationships/package" Target="embeddings/Microsoft_Excel__al__ma_Sayfas_69.xlsx"/><Relationship Id="rId346" Type="http://schemas.openxmlformats.org/officeDocument/2006/relationships/package" Target="embeddings/Microsoft_Excel__al__ma_Sayfas_173.xlsx"/><Relationship Id="rId553" Type="http://schemas.openxmlformats.org/officeDocument/2006/relationships/image" Target="media/image269.emf"/><Relationship Id="rId192" Type="http://schemas.openxmlformats.org/officeDocument/2006/relationships/image" Target="media/image91.jpeg"/><Relationship Id="rId206" Type="http://schemas.openxmlformats.org/officeDocument/2006/relationships/package" Target="embeddings/Microsoft_Excel__al__ma_Sayfas_101.xlsx"/><Relationship Id="rId413" Type="http://schemas.openxmlformats.org/officeDocument/2006/relationships/image" Target="media/image200.emf"/><Relationship Id="rId497" Type="http://schemas.openxmlformats.org/officeDocument/2006/relationships/image" Target="media/image242.emf"/><Relationship Id="rId620" Type="http://schemas.openxmlformats.org/officeDocument/2006/relationships/image" Target="media/image301.emf"/><Relationship Id="rId357" Type="http://schemas.openxmlformats.org/officeDocument/2006/relationships/image" Target="media/image172.emf"/><Relationship Id="rId54" Type="http://schemas.openxmlformats.org/officeDocument/2006/relationships/image" Target="media/image24.emf"/><Relationship Id="rId217" Type="http://schemas.openxmlformats.org/officeDocument/2006/relationships/image" Target="media/image104.emf"/><Relationship Id="rId564" Type="http://schemas.openxmlformats.org/officeDocument/2006/relationships/package" Target="embeddings/Microsoft_Excel__al__ma_Sayfas_283.xlsx"/><Relationship Id="rId424" Type="http://schemas.openxmlformats.org/officeDocument/2006/relationships/package" Target="embeddings/Microsoft_Excel__al__ma_Sayfas_212.xlsx"/><Relationship Id="rId631" Type="http://schemas.openxmlformats.org/officeDocument/2006/relationships/image" Target="media/image306.emf"/><Relationship Id="rId270" Type="http://schemas.openxmlformats.org/officeDocument/2006/relationships/image" Target="media/image131.emf"/><Relationship Id="rId65" Type="http://schemas.openxmlformats.org/officeDocument/2006/relationships/package" Target="embeddings/Microsoft_Excel__al__ma_Sayfas_30.xlsx"/><Relationship Id="rId130" Type="http://schemas.openxmlformats.org/officeDocument/2006/relationships/image" Target="media/image59.emf"/><Relationship Id="rId368" Type="http://schemas.openxmlformats.org/officeDocument/2006/relationships/package" Target="embeddings/Microsoft_Excel__al__ma_Sayfas_184.xlsx"/><Relationship Id="rId575" Type="http://schemas.openxmlformats.org/officeDocument/2006/relationships/image" Target="media/image280.emf"/><Relationship Id="rId228" Type="http://schemas.openxmlformats.org/officeDocument/2006/relationships/package" Target="embeddings/Microsoft_Excel__al__ma_Sayfas_112.xlsx"/><Relationship Id="rId435" Type="http://schemas.openxmlformats.org/officeDocument/2006/relationships/image" Target="media/image211.emf"/><Relationship Id="rId642" Type="http://schemas.openxmlformats.org/officeDocument/2006/relationships/image" Target="media/image311.emf"/><Relationship Id="rId281" Type="http://schemas.openxmlformats.org/officeDocument/2006/relationships/package" Target="embeddings/Microsoft_Excel__al__ma_Sayfas_138.xlsx"/><Relationship Id="rId502" Type="http://schemas.openxmlformats.org/officeDocument/2006/relationships/package" Target="embeddings/Microsoft_Excel__al__ma_Sayfas_251.xlsx"/><Relationship Id="rId76" Type="http://schemas.openxmlformats.org/officeDocument/2006/relationships/image" Target="media/image32.emf"/><Relationship Id="rId141" Type="http://schemas.openxmlformats.org/officeDocument/2006/relationships/package" Target="embeddings/Microsoft_Excel__al__ma_Sayfas_70.xlsx"/><Relationship Id="rId379" Type="http://schemas.openxmlformats.org/officeDocument/2006/relationships/image" Target="media/image183.emf"/><Relationship Id="rId586" Type="http://schemas.openxmlformats.org/officeDocument/2006/relationships/package" Target="embeddings/Microsoft_Excel__al__ma_Sayfas_294.xlsx"/><Relationship Id="rId7" Type="http://schemas.openxmlformats.org/officeDocument/2006/relationships/endnotes" Target="endnotes.xml"/><Relationship Id="rId239" Type="http://schemas.openxmlformats.org/officeDocument/2006/relationships/image" Target="media/image115.emf"/><Relationship Id="rId446" Type="http://schemas.openxmlformats.org/officeDocument/2006/relationships/package" Target="embeddings/Microsoft_Excel__al__ma_Sayfas_223.xlsx"/><Relationship Id="rId653" Type="http://schemas.openxmlformats.org/officeDocument/2006/relationships/package" Target="embeddings/Microsoft_Excel__al__ma_Sayfas_329.xlsx"/><Relationship Id="rId292" Type="http://schemas.openxmlformats.org/officeDocument/2006/relationships/image" Target="media/image142.emf"/><Relationship Id="rId306" Type="http://schemas.openxmlformats.org/officeDocument/2006/relationships/image" Target="media/image149.emf"/><Relationship Id="rId87" Type="http://schemas.openxmlformats.org/officeDocument/2006/relationships/package" Target="embeddings/Microsoft_Excel__al__ma_Sayfas_43.xlsx"/><Relationship Id="rId513" Type="http://schemas.openxmlformats.org/officeDocument/2006/relationships/image" Target="media/image249.emf"/><Relationship Id="rId597" Type="http://schemas.openxmlformats.org/officeDocument/2006/relationships/image" Target="media/image291.emf"/><Relationship Id="rId152" Type="http://schemas.openxmlformats.org/officeDocument/2006/relationships/image" Target="media/image70.emf"/><Relationship Id="rId457" Type="http://schemas.openxmlformats.org/officeDocument/2006/relationships/image" Target="media/image222.emf"/><Relationship Id="rId664" Type="http://schemas.openxmlformats.org/officeDocument/2006/relationships/image" Target="media/image322.emf"/><Relationship Id="rId14" Type="http://schemas.openxmlformats.org/officeDocument/2006/relationships/image" Target="media/image4.emf"/><Relationship Id="rId317" Type="http://schemas.openxmlformats.org/officeDocument/2006/relationships/package" Target="embeddings/Microsoft_Excel__al__ma_Sayfas_156.xlsx"/><Relationship Id="rId524" Type="http://schemas.openxmlformats.org/officeDocument/2006/relationships/package" Target="embeddings/Microsoft_Excel__al__ma_Sayfas_263.xlsx"/><Relationship Id="rId98" Type="http://schemas.openxmlformats.org/officeDocument/2006/relationships/image" Target="media/image43.emf"/><Relationship Id="rId163" Type="http://schemas.openxmlformats.org/officeDocument/2006/relationships/package" Target="embeddings/Microsoft_Excel__al__ma_Sayfas_81.xlsx"/><Relationship Id="rId370" Type="http://schemas.openxmlformats.org/officeDocument/2006/relationships/package" Target="embeddings/Microsoft_Excel__al__ma_Sayfas_185.xlsx"/><Relationship Id="rId230" Type="http://schemas.openxmlformats.org/officeDocument/2006/relationships/package" Target="embeddings/Microsoft_Excel__al__ma_Sayfas_113.xlsx"/><Relationship Id="rId468" Type="http://schemas.openxmlformats.org/officeDocument/2006/relationships/package" Target="embeddings/Microsoft_Excel__al__ma_Sayfas_234.xlsx"/><Relationship Id="rId675" Type="http://schemas.openxmlformats.org/officeDocument/2006/relationships/package" Target="embeddings/Microsoft_Excel__al__ma_Sayfas_343.xlsx"/><Relationship Id="rId25" Type="http://schemas.openxmlformats.org/officeDocument/2006/relationships/package" Target="embeddings/Microsoft_Excel__al__ma_Sayfas_9.xlsx"/><Relationship Id="rId328" Type="http://schemas.openxmlformats.org/officeDocument/2006/relationships/package" Target="embeddings/Microsoft_Excel__al__ma_Sayfas_164.xlsx"/><Relationship Id="rId535" Type="http://schemas.openxmlformats.org/officeDocument/2006/relationships/image" Target="media/image260.emf"/><Relationship Id="rId174" Type="http://schemas.openxmlformats.org/officeDocument/2006/relationships/image" Target="media/image81.emf"/><Relationship Id="rId381" Type="http://schemas.openxmlformats.org/officeDocument/2006/relationships/image" Target="media/image184.emf"/><Relationship Id="rId602" Type="http://schemas.openxmlformats.org/officeDocument/2006/relationships/package" Target="embeddings/Microsoft_Excel__al__ma_Sayfas_302.xlsx"/><Relationship Id="rId241" Type="http://schemas.openxmlformats.org/officeDocument/2006/relationships/image" Target="media/image116.emf"/><Relationship Id="rId479" Type="http://schemas.openxmlformats.org/officeDocument/2006/relationships/image" Target="media/image233.emf"/><Relationship Id="rId686" Type="http://schemas.openxmlformats.org/officeDocument/2006/relationships/image" Target="media/image330.emf"/><Relationship Id="rId36" Type="http://schemas.openxmlformats.org/officeDocument/2006/relationships/image" Target="media/image15.emf"/><Relationship Id="rId339" Type="http://schemas.openxmlformats.org/officeDocument/2006/relationships/image" Target="media/image163.emf"/><Relationship Id="rId546" Type="http://schemas.openxmlformats.org/officeDocument/2006/relationships/package" Target="embeddings/Microsoft_Excel__al__ma_Sayfas_274.xlsx"/><Relationship Id="rId101" Type="http://schemas.openxmlformats.org/officeDocument/2006/relationships/package" Target="embeddings/Microsoft_Excel__al__ma_Sayfas_50.xlsx"/><Relationship Id="rId185" Type="http://schemas.openxmlformats.org/officeDocument/2006/relationships/package" Target="embeddings/Microsoft_Excel__al__ma_Sayfas_92.xlsx"/><Relationship Id="rId406" Type="http://schemas.openxmlformats.org/officeDocument/2006/relationships/package" Target="embeddings/Microsoft_Excel__al__ma_Sayfas_203.xlsx"/><Relationship Id="rId392" Type="http://schemas.openxmlformats.org/officeDocument/2006/relationships/package" Target="embeddings/Microsoft_Excel__al__ma_Sayfas_196.xlsx"/><Relationship Id="rId613" Type="http://schemas.openxmlformats.org/officeDocument/2006/relationships/image" Target="media/image299.emf"/><Relationship Id="rId252" Type="http://schemas.openxmlformats.org/officeDocument/2006/relationships/package" Target="embeddings/Microsoft_Excel__al__ma_Sayfas_124.xlsx"/><Relationship Id="rId47" Type="http://schemas.openxmlformats.org/officeDocument/2006/relationships/package" Target="embeddings/Microsoft_Excel__al__ma_Sayfas_20.xlsx"/><Relationship Id="rId112" Type="http://schemas.openxmlformats.org/officeDocument/2006/relationships/image" Target="media/image50.emf"/><Relationship Id="rId557" Type="http://schemas.openxmlformats.org/officeDocument/2006/relationships/image" Target="media/image271.emf"/><Relationship Id="rId196" Type="http://schemas.openxmlformats.org/officeDocument/2006/relationships/package" Target="embeddings/Microsoft_Excel__al__ma_Sayfas_96.xlsx"/><Relationship Id="rId417" Type="http://schemas.openxmlformats.org/officeDocument/2006/relationships/image" Target="media/image202.emf"/><Relationship Id="rId624" Type="http://schemas.openxmlformats.org/officeDocument/2006/relationships/image" Target="media/image303.emf"/><Relationship Id="rId263" Type="http://schemas.openxmlformats.org/officeDocument/2006/relationships/package" Target="embeddings/Microsoft_Excel__al__ma_Sayfas_129.xlsx"/><Relationship Id="rId470" Type="http://schemas.openxmlformats.org/officeDocument/2006/relationships/package" Target="embeddings/Microsoft_Excel__al__ma_Sayfas_235.xlsx"/><Relationship Id="rId58" Type="http://schemas.openxmlformats.org/officeDocument/2006/relationships/image" Target="media/image26.emf"/><Relationship Id="rId123" Type="http://schemas.openxmlformats.org/officeDocument/2006/relationships/package" Target="embeddings/Microsoft_Excel__al__ma_Sayfas_61.xlsx"/><Relationship Id="rId330" Type="http://schemas.openxmlformats.org/officeDocument/2006/relationships/package" Target="embeddings/Microsoft_Excel__al__ma_Sayfas_165.xlsx"/><Relationship Id="rId568" Type="http://schemas.openxmlformats.org/officeDocument/2006/relationships/package" Target="embeddings/Microsoft_Excel__al__ma_Sayfas_285.xlsx"/><Relationship Id="rId428" Type="http://schemas.openxmlformats.org/officeDocument/2006/relationships/package" Target="embeddings/Microsoft_Excel__al__ma_Sayfas_214.xlsx"/><Relationship Id="rId635" Type="http://schemas.openxmlformats.org/officeDocument/2006/relationships/image" Target="media/image308.emf"/><Relationship Id="rId274" Type="http://schemas.openxmlformats.org/officeDocument/2006/relationships/image" Target="media/image133.emf"/><Relationship Id="rId481" Type="http://schemas.openxmlformats.org/officeDocument/2006/relationships/image" Target="media/image234.emf"/><Relationship Id="rId69" Type="http://schemas.openxmlformats.org/officeDocument/2006/relationships/package" Target="embeddings/Microsoft_Excel__al__ma_Sayfas_34.xlsx"/><Relationship Id="rId134" Type="http://schemas.openxmlformats.org/officeDocument/2006/relationships/image" Target="media/image61.emf"/><Relationship Id="rId579" Type="http://schemas.openxmlformats.org/officeDocument/2006/relationships/image" Target="media/image282.emf"/><Relationship Id="rId341" Type="http://schemas.openxmlformats.org/officeDocument/2006/relationships/image" Target="media/image164.emf"/><Relationship Id="rId439" Type="http://schemas.openxmlformats.org/officeDocument/2006/relationships/image" Target="media/image213.emf"/><Relationship Id="rId646" Type="http://schemas.openxmlformats.org/officeDocument/2006/relationships/image" Target="media/image313.emf"/><Relationship Id="rId201" Type="http://schemas.openxmlformats.org/officeDocument/2006/relationships/image" Target="media/image96.emf"/><Relationship Id="rId285" Type="http://schemas.openxmlformats.org/officeDocument/2006/relationships/package" Target="embeddings/Microsoft_Excel__al__ma_Sayfas_140.xlsx"/><Relationship Id="rId506" Type="http://schemas.openxmlformats.org/officeDocument/2006/relationships/image" Target="media/image246.emf"/><Relationship Id="rId492" Type="http://schemas.openxmlformats.org/officeDocument/2006/relationships/package" Target="embeddings/Microsoft_Excel__al__ma_Sayfas_246.xlsx"/><Relationship Id="rId145" Type="http://schemas.openxmlformats.org/officeDocument/2006/relationships/package" Target="embeddings/Microsoft_Excel__al__ma_Sayfas_72.xlsx"/><Relationship Id="rId352" Type="http://schemas.openxmlformats.org/officeDocument/2006/relationships/package" Target="embeddings/Microsoft_Excel__al__ma_Sayfas_176.xlsx"/><Relationship Id="rId212" Type="http://schemas.openxmlformats.org/officeDocument/2006/relationships/package" Target="embeddings/Microsoft_Excel__al__ma_Sayfas_104.xlsx"/><Relationship Id="rId657" Type="http://schemas.openxmlformats.org/officeDocument/2006/relationships/package" Target="embeddings/Microsoft_Excel__al__ma_Sayfas_331.xlsx"/><Relationship Id="rId296" Type="http://schemas.openxmlformats.org/officeDocument/2006/relationships/image" Target="media/image144.emf"/><Relationship Id="rId517" Type="http://schemas.openxmlformats.org/officeDocument/2006/relationships/image" Target="media/image251.emf"/><Relationship Id="rId60" Type="http://schemas.openxmlformats.org/officeDocument/2006/relationships/image" Target="media/image27.emf"/><Relationship Id="rId156" Type="http://schemas.openxmlformats.org/officeDocument/2006/relationships/image" Target="media/image72.emf"/><Relationship Id="rId198" Type="http://schemas.openxmlformats.org/officeDocument/2006/relationships/package" Target="embeddings/Microsoft_Excel__al__ma_Sayfas_97.xlsx"/><Relationship Id="rId321" Type="http://schemas.openxmlformats.org/officeDocument/2006/relationships/package" Target="embeddings/Microsoft_Excel__al__ma_Sayfas_158.xlsx"/><Relationship Id="rId363" Type="http://schemas.openxmlformats.org/officeDocument/2006/relationships/image" Target="media/image175.emf"/><Relationship Id="rId419" Type="http://schemas.openxmlformats.org/officeDocument/2006/relationships/image" Target="media/image203.emf"/><Relationship Id="rId570" Type="http://schemas.openxmlformats.org/officeDocument/2006/relationships/package" Target="embeddings/Microsoft_Excel__al__ma_Sayfas_286.xlsx"/><Relationship Id="rId626" Type="http://schemas.openxmlformats.org/officeDocument/2006/relationships/image" Target="media/image304.emf"/><Relationship Id="rId223" Type="http://schemas.openxmlformats.org/officeDocument/2006/relationships/image" Target="media/image107.emf"/><Relationship Id="rId430" Type="http://schemas.openxmlformats.org/officeDocument/2006/relationships/package" Target="embeddings/Microsoft_Excel__al__ma_Sayfas_215.xlsx"/><Relationship Id="rId668" Type="http://schemas.openxmlformats.org/officeDocument/2006/relationships/package" Target="embeddings/Microsoft_Excel__al__ma_Sayfas_338.xlsx"/><Relationship Id="rId18" Type="http://schemas.openxmlformats.org/officeDocument/2006/relationships/image" Target="media/image6.emf"/><Relationship Id="rId265" Type="http://schemas.openxmlformats.org/officeDocument/2006/relationships/package" Target="embeddings/Microsoft_Excel__al__ma_Sayfas_130.xlsx"/><Relationship Id="rId472" Type="http://schemas.openxmlformats.org/officeDocument/2006/relationships/package" Target="embeddings/Microsoft_Excel__al__ma_Sayfas_236.xlsx"/><Relationship Id="rId528" Type="http://schemas.openxmlformats.org/officeDocument/2006/relationships/package" Target="embeddings/Microsoft_Excel__al__ma_Sayfas_265.xlsx"/><Relationship Id="rId125" Type="http://schemas.openxmlformats.org/officeDocument/2006/relationships/package" Target="embeddings/Microsoft_Excel__al__ma_Sayfas_62.xlsx"/><Relationship Id="rId167" Type="http://schemas.openxmlformats.org/officeDocument/2006/relationships/package" Target="embeddings/Microsoft_Excel__al__ma_Sayfas_83.xlsx"/><Relationship Id="rId332" Type="http://schemas.openxmlformats.org/officeDocument/2006/relationships/package" Target="embeddings/Microsoft_Excel__al__ma_Sayfas_166.xlsx"/><Relationship Id="rId374" Type="http://schemas.openxmlformats.org/officeDocument/2006/relationships/package" Target="embeddings/Microsoft_Excel__al__ma_Sayfas_187.xlsx"/><Relationship Id="rId581" Type="http://schemas.openxmlformats.org/officeDocument/2006/relationships/image" Target="media/image283.emf"/><Relationship Id="rId71" Type="http://schemas.openxmlformats.org/officeDocument/2006/relationships/package" Target="embeddings/Microsoft_Excel__al__ma_Sayfas_35.xlsx"/><Relationship Id="rId234" Type="http://schemas.openxmlformats.org/officeDocument/2006/relationships/package" Target="embeddings/Microsoft_Excel__al__ma_Sayfas_115.xlsx"/><Relationship Id="rId637" Type="http://schemas.openxmlformats.org/officeDocument/2006/relationships/image" Target="media/image309.emf"/><Relationship Id="rId679" Type="http://schemas.openxmlformats.org/officeDocument/2006/relationships/package" Target="embeddings/Microsoft_Excel__al__ma_Sayfas_345.xlsx"/><Relationship Id="rId2" Type="http://schemas.openxmlformats.org/officeDocument/2006/relationships/numbering" Target="numbering.xml"/><Relationship Id="rId29" Type="http://schemas.openxmlformats.org/officeDocument/2006/relationships/package" Target="embeddings/Microsoft_Excel__al__ma_Sayfas_11.xlsx"/><Relationship Id="rId276" Type="http://schemas.openxmlformats.org/officeDocument/2006/relationships/image" Target="media/image134.emf"/><Relationship Id="rId441" Type="http://schemas.openxmlformats.org/officeDocument/2006/relationships/image" Target="media/image214.emf"/><Relationship Id="rId483" Type="http://schemas.openxmlformats.org/officeDocument/2006/relationships/image" Target="media/image235.emf"/><Relationship Id="rId539" Type="http://schemas.openxmlformats.org/officeDocument/2006/relationships/image" Target="media/image262.emf"/><Relationship Id="rId690" Type="http://schemas.openxmlformats.org/officeDocument/2006/relationships/header" Target="header1.xml"/><Relationship Id="rId40" Type="http://schemas.openxmlformats.org/officeDocument/2006/relationships/image" Target="media/image17.emf"/><Relationship Id="rId136" Type="http://schemas.openxmlformats.org/officeDocument/2006/relationships/image" Target="media/image62.emf"/><Relationship Id="rId178" Type="http://schemas.openxmlformats.org/officeDocument/2006/relationships/image" Target="media/image83.emf"/><Relationship Id="rId301" Type="http://schemas.openxmlformats.org/officeDocument/2006/relationships/package" Target="embeddings/Microsoft_Excel__al__ma_Sayfas_148.xlsx"/><Relationship Id="rId343" Type="http://schemas.openxmlformats.org/officeDocument/2006/relationships/image" Target="media/image165.emf"/><Relationship Id="rId550" Type="http://schemas.openxmlformats.org/officeDocument/2006/relationships/package" Target="embeddings/Microsoft_Excel__al__ma_Sayfas_276.xlsx"/><Relationship Id="rId82" Type="http://schemas.openxmlformats.org/officeDocument/2006/relationships/image" Target="media/image35.emf"/><Relationship Id="rId203" Type="http://schemas.openxmlformats.org/officeDocument/2006/relationships/image" Target="media/image97.emf"/><Relationship Id="rId385" Type="http://schemas.openxmlformats.org/officeDocument/2006/relationships/image" Target="media/image186.emf"/><Relationship Id="rId592" Type="http://schemas.openxmlformats.org/officeDocument/2006/relationships/package" Target="embeddings/Microsoft_Excel__al__ma_Sayfas_297.xlsx"/><Relationship Id="rId606" Type="http://schemas.openxmlformats.org/officeDocument/2006/relationships/package" Target="embeddings/Microsoft_Excel__al__ma_Sayfas_304.xlsx"/><Relationship Id="rId648" Type="http://schemas.openxmlformats.org/officeDocument/2006/relationships/image" Target="media/image314.emf"/><Relationship Id="rId245" Type="http://schemas.openxmlformats.org/officeDocument/2006/relationships/image" Target="media/image118.emf"/><Relationship Id="rId287" Type="http://schemas.openxmlformats.org/officeDocument/2006/relationships/package" Target="embeddings/Microsoft_Excel__al__ma_Sayfas_141.xlsx"/><Relationship Id="rId410" Type="http://schemas.openxmlformats.org/officeDocument/2006/relationships/package" Target="embeddings/Microsoft_Excel__al__ma_Sayfas_205.xlsx"/><Relationship Id="rId452" Type="http://schemas.openxmlformats.org/officeDocument/2006/relationships/package" Target="embeddings/Microsoft_Excel__al__ma_Sayfas_226.xlsx"/><Relationship Id="rId494" Type="http://schemas.openxmlformats.org/officeDocument/2006/relationships/package" Target="embeddings/Microsoft_Excel__al__ma_Sayfas_247.xlsx"/><Relationship Id="rId508" Type="http://schemas.openxmlformats.org/officeDocument/2006/relationships/package" Target="embeddings/Microsoft_Excel__al__ma_Sayfas_255.xlsx"/><Relationship Id="rId105" Type="http://schemas.openxmlformats.org/officeDocument/2006/relationships/package" Target="embeddings/Microsoft_Excel__al__ma_Sayfas_52.xlsx"/><Relationship Id="rId147" Type="http://schemas.openxmlformats.org/officeDocument/2006/relationships/package" Target="embeddings/Microsoft_Excel__al__ma_Sayfas_73.xlsx"/><Relationship Id="rId312" Type="http://schemas.openxmlformats.org/officeDocument/2006/relationships/image" Target="media/image152.emf"/><Relationship Id="rId354" Type="http://schemas.openxmlformats.org/officeDocument/2006/relationships/package" Target="embeddings/Microsoft_Excel__al__ma_Sayfas_177.xlsx"/><Relationship Id="rId51" Type="http://schemas.openxmlformats.org/officeDocument/2006/relationships/package" Target="embeddings/Microsoft_Excel__al__ma_Sayfas_22.xlsx"/><Relationship Id="rId93" Type="http://schemas.openxmlformats.org/officeDocument/2006/relationships/package" Target="embeddings/Microsoft_Excel__al__ma_Sayfas_46.xlsx"/><Relationship Id="rId189" Type="http://schemas.openxmlformats.org/officeDocument/2006/relationships/package" Target="embeddings/Microsoft_Excel__al__ma_Sayfas_94.xlsx"/><Relationship Id="rId396" Type="http://schemas.openxmlformats.org/officeDocument/2006/relationships/package" Target="embeddings/Microsoft_Excel__al__ma_Sayfas_198.xlsx"/><Relationship Id="rId561" Type="http://schemas.openxmlformats.org/officeDocument/2006/relationships/image" Target="media/image273.emf"/><Relationship Id="rId617" Type="http://schemas.openxmlformats.org/officeDocument/2006/relationships/package" Target="embeddings/Microsoft_Excel__al__ma_Sayfas_311.xlsx"/><Relationship Id="rId659" Type="http://schemas.openxmlformats.org/officeDocument/2006/relationships/package" Target="embeddings/Microsoft_Excel__al__ma_Sayfas_332.xlsx"/><Relationship Id="rId214" Type="http://schemas.openxmlformats.org/officeDocument/2006/relationships/package" Target="embeddings/Microsoft_Excel__al__ma_Sayfas_105.xlsx"/><Relationship Id="rId256" Type="http://schemas.openxmlformats.org/officeDocument/2006/relationships/package" Target="embeddings/Microsoft_Excel__al__ma_Sayfas_126.xlsx"/><Relationship Id="rId298" Type="http://schemas.openxmlformats.org/officeDocument/2006/relationships/image" Target="media/image145.emf"/><Relationship Id="rId421" Type="http://schemas.openxmlformats.org/officeDocument/2006/relationships/image" Target="media/image204.emf"/><Relationship Id="rId463" Type="http://schemas.openxmlformats.org/officeDocument/2006/relationships/image" Target="media/image225.emf"/><Relationship Id="rId519" Type="http://schemas.openxmlformats.org/officeDocument/2006/relationships/image" Target="media/image252.emf"/><Relationship Id="rId670" Type="http://schemas.openxmlformats.org/officeDocument/2006/relationships/package" Target="embeddings/Microsoft_Excel__al__ma_Sayfas_340.xlsx"/><Relationship Id="rId116" Type="http://schemas.openxmlformats.org/officeDocument/2006/relationships/image" Target="media/image52.emf"/><Relationship Id="rId158" Type="http://schemas.openxmlformats.org/officeDocument/2006/relationships/image" Target="media/image73.emf"/><Relationship Id="rId323" Type="http://schemas.openxmlformats.org/officeDocument/2006/relationships/package" Target="embeddings/Microsoft_Excel__al__ma_Sayfas_159.xlsx"/><Relationship Id="rId530" Type="http://schemas.openxmlformats.org/officeDocument/2006/relationships/package" Target="embeddings/Microsoft_Excel__al__ma_Sayfas_266.xlsx"/><Relationship Id="rId20" Type="http://schemas.openxmlformats.org/officeDocument/2006/relationships/image" Target="media/image7.emf"/><Relationship Id="rId62" Type="http://schemas.openxmlformats.org/officeDocument/2006/relationships/image" Target="media/image28.emf"/><Relationship Id="rId365" Type="http://schemas.openxmlformats.org/officeDocument/2006/relationships/image" Target="media/image176.emf"/><Relationship Id="rId572" Type="http://schemas.openxmlformats.org/officeDocument/2006/relationships/package" Target="embeddings/Microsoft_Excel__al__ma_Sayfas_287.xlsx"/><Relationship Id="rId628" Type="http://schemas.openxmlformats.org/officeDocument/2006/relationships/package" Target="embeddings/Microsoft_Excel__al__ma_Sayfas_317.xlsx"/><Relationship Id="rId225" Type="http://schemas.openxmlformats.org/officeDocument/2006/relationships/image" Target="media/image108.emf"/><Relationship Id="rId267" Type="http://schemas.openxmlformats.org/officeDocument/2006/relationships/package" Target="embeddings/Microsoft_Excel__al__ma_Sayfas_131.xlsx"/><Relationship Id="rId432" Type="http://schemas.openxmlformats.org/officeDocument/2006/relationships/package" Target="embeddings/Microsoft_Excel__al__ma_Sayfas_216.xlsx"/><Relationship Id="rId474" Type="http://schemas.openxmlformats.org/officeDocument/2006/relationships/package" Target="embeddings/Microsoft_Excel__al__ma_Sayfas_237.xlsx"/><Relationship Id="rId127" Type="http://schemas.openxmlformats.org/officeDocument/2006/relationships/package" Target="embeddings/Microsoft_Excel__al__ma_Sayfas_63.xlsx"/><Relationship Id="rId681" Type="http://schemas.openxmlformats.org/officeDocument/2006/relationships/package" Target="embeddings/Microsoft_Excel__al__ma_Sayfas_346.xlsx"/><Relationship Id="rId31" Type="http://schemas.openxmlformats.org/officeDocument/2006/relationships/package" Target="embeddings/Microsoft_Excel__al__ma_Sayfas_12.xlsx"/><Relationship Id="rId73" Type="http://schemas.openxmlformats.org/officeDocument/2006/relationships/package" Target="embeddings/Microsoft_Excel__al__ma_Sayfas_36.xlsx"/><Relationship Id="rId169" Type="http://schemas.openxmlformats.org/officeDocument/2006/relationships/package" Target="embeddings/Microsoft_Excel__al__ma_Sayfas_84.xlsx"/><Relationship Id="rId334" Type="http://schemas.openxmlformats.org/officeDocument/2006/relationships/package" Target="embeddings/Microsoft_Excel__al__ma_Sayfas_167.xlsx"/><Relationship Id="rId376" Type="http://schemas.openxmlformats.org/officeDocument/2006/relationships/package" Target="embeddings/Microsoft_Excel__al__ma_Sayfas_188.xlsx"/><Relationship Id="rId541" Type="http://schemas.openxmlformats.org/officeDocument/2006/relationships/image" Target="media/image263.emf"/><Relationship Id="rId583" Type="http://schemas.openxmlformats.org/officeDocument/2006/relationships/image" Target="media/image284.emf"/><Relationship Id="rId639" Type="http://schemas.openxmlformats.org/officeDocument/2006/relationships/image" Target="media/image310.emf"/><Relationship Id="rId4" Type="http://schemas.openxmlformats.org/officeDocument/2006/relationships/settings" Target="settings.xml"/><Relationship Id="rId180" Type="http://schemas.openxmlformats.org/officeDocument/2006/relationships/image" Target="media/image84.emf"/><Relationship Id="rId236" Type="http://schemas.openxmlformats.org/officeDocument/2006/relationships/package" Target="embeddings/Microsoft_Excel__al__ma_Sayfas_116.xlsx"/><Relationship Id="rId278" Type="http://schemas.openxmlformats.org/officeDocument/2006/relationships/image" Target="media/image135.emf"/><Relationship Id="rId401" Type="http://schemas.openxmlformats.org/officeDocument/2006/relationships/image" Target="media/image194.emf"/><Relationship Id="rId443" Type="http://schemas.openxmlformats.org/officeDocument/2006/relationships/image" Target="media/image215.emf"/><Relationship Id="rId650" Type="http://schemas.openxmlformats.org/officeDocument/2006/relationships/image" Target="media/image315.emf"/><Relationship Id="rId303" Type="http://schemas.openxmlformats.org/officeDocument/2006/relationships/package" Target="embeddings/Microsoft_Excel__al__ma_Sayfas_149.xlsx"/><Relationship Id="rId485" Type="http://schemas.openxmlformats.org/officeDocument/2006/relationships/image" Target="media/image236.emf"/><Relationship Id="rId692" Type="http://schemas.openxmlformats.org/officeDocument/2006/relationships/fontTable" Target="fontTable.xml"/><Relationship Id="rId42" Type="http://schemas.openxmlformats.org/officeDocument/2006/relationships/image" Target="media/image18.emf"/><Relationship Id="rId84" Type="http://schemas.openxmlformats.org/officeDocument/2006/relationships/image" Target="media/image36.emf"/><Relationship Id="rId138" Type="http://schemas.openxmlformats.org/officeDocument/2006/relationships/image" Target="media/image63.emf"/><Relationship Id="rId345" Type="http://schemas.openxmlformats.org/officeDocument/2006/relationships/image" Target="media/image166.emf"/><Relationship Id="rId387" Type="http://schemas.openxmlformats.org/officeDocument/2006/relationships/image" Target="media/image187.emf"/><Relationship Id="rId510" Type="http://schemas.openxmlformats.org/officeDocument/2006/relationships/package" Target="embeddings/Microsoft_Excel__al__ma_Sayfas_256.xlsx"/><Relationship Id="rId552" Type="http://schemas.openxmlformats.org/officeDocument/2006/relationships/package" Target="embeddings/Microsoft_Excel__al__ma_Sayfas_277.xlsx"/><Relationship Id="rId594" Type="http://schemas.openxmlformats.org/officeDocument/2006/relationships/package" Target="embeddings/Microsoft_Excel__al__ma_Sayfas_298.xlsx"/><Relationship Id="rId608" Type="http://schemas.openxmlformats.org/officeDocument/2006/relationships/package" Target="embeddings/Microsoft_Excel__al__ma_Sayfas_305.xlsx"/><Relationship Id="rId191" Type="http://schemas.openxmlformats.org/officeDocument/2006/relationships/image" Target="media/image90.jpeg"/><Relationship Id="rId205" Type="http://schemas.openxmlformats.org/officeDocument/2006/relationships/image" Target="media/image98.emf"/><Relationship Id="rId247" Type="http://schemas.openxmlformats.org/officeDocument/2006/relationships/image" Target="media/image119.emf"/><Relationship Id="rId412" Type="http://schemas.openxmlformats.org/officeDocument/2006/relationships/package" Target="embeddings/Microsoft_Excel__al__ma_Sayfas_206.xlsx"/><Relationship Id="rId107" Type="http://schemas.openxmlformats.org/officeDocument/2006/relationships/package" Target="embeddings/Microsoft_Excel__al__ma_Sayfas_53.xlsx"/><Relationship Id="rId289" Type="http://schemas.openxmlformats.org/officeDocument/2006/relationships/package" Target="embeddings/Microsoft_Excel__al__ma_Sayfas_142.xlsx"/><Relationship Id="rId454" Type="http://schemas.openxmlformats.org/officeDocument/2006/relationships/package" Target="embeddings/Microsoft_Excel__al__ma_Sayfas_227.xlsx"/><Relationship Id="rId496" Type="http://schemas.openxmlformats.org/officeDocument/2006/relationships/package" Target="embeddings/Microsoft_Excel__al__ma_Sayfas_248.xlsx"/><Relationship Id="rId661" Type="http://schemas.openxmlformats.org/officeDocument/2006/relationships/package" Target="embeddings/Microsoft_Excel__al__ma_Sayfas_333.xlsx"/><Relationship Id="rId11" Type="http://schemas.openxmlformats.org/officeDocument/2006/relationships/package" Target="embeddings/Microsoft_Excel__al__ma_Sayfas_2.xlsx"/><Relationship Id="rId53" Type="http://schemas.openxmlformats.org/officeDocument/2006/relationships/package" Target="embeddings/Microsoft_Excel__al__ma_Sayfas_23.xlsx"/><Relationship Id="rId149" Type="http://schemas.openxmlformats.org/officeDocument/2006/relationships/package" Target="embeddings/Microsoft_Excel__al__ma_Sayfas_74.xlsx"/><Relationship Id="rId314" Type="http://schemas.openxmlformats.org/officeDocument/2006/relationships/image" Target="media/image153.emf"/><Relationship Id="rId356" Type="http://schemas.openxmlformats.org/officeDocument/2006/relationships/package" Target="embeddings/Microsoft_Excel__al__ma_Sayfas_178.xlsx"/><Relationship Id="rId398" Type="http://schemas.openxmlformats.org/officeDocument/2006/relationships/package" Target="embeddings/Microsoft_Excel__al__ma_Sayfas_199.xlsx"/><Relationship Id="rId521" Type="http://schemas.openxmlformats.org/officeDocument/2006/relationships/image" Target="media/image253.emf"/><Relationship Id="rId563" Type="http://schemas.openxmlformats.org/officeDocument/2006/relationships/image" Target="media/image274.emf"/><Relationship Id="rId619" Type="http://schemas.openxmlformats.org/officeDocument/2006/relationships/package" Target="embeddings/Microsoft_Excel__al__ma_Sayfas_312.xlsx"/><Relationship Id="rId95" Type="http://schemas.openxmlformats.org/officeDocument/2006/relationships/package" Target="embeddings/Microsoft_Excel__al__ma_Sayfas_47.xlsx"/><Relationship Id="rId160" Type="http://schemas.openxmlformats.org/officeDocument/2006/relationships/image" Target="media/image74.emf"/><Relationship Id="rId216" Type="http://schemas.openxmlformats.org/officeDocument/2006/relationships/package" Target="embeddings/Microsoft_Excel__al__ma_Sayfas_106.xlsx"/><Relationship Id="rId423" Type="http://schemas.openxmlformats.org/officeDocument/2006/relationships/image" Target="media/image205.emf"/><Relationship Id="rId258" Type="http://schemas.openxmlformats.org/officeDocument/2006/relationships/image" Target="media/image125.emf"/><Relationship Id="rId465" Type="http://schemas.openxmlformats.org/officeDocument/2006/relationships/image" Target="media/image226.emf"/><Relationship Id="rId630" Type="http://schemas.openxmlformats.org/officeDocument/2006/relationships/package" Target="embeddings/Microsoft_Excel__al__ma_Sayfas_318.xlsx"/><Relationship Id="rId672" Type="http://schemas.openxmlformats.org/officeDocument/2006/relationships/image" Target="media/image323.emf"/><Relationship Id="rId22" Type="http://schemas.openxmlformats.org/officeDocument/2006/relationships/image" Target="media/image8.emf"/><Relationship Id="rId64" Type="http://schemas.openxmlformats.org/officeDocument/2006/relationships/package" Target="embeddings/Microsoft_Excel__al__ma_Sayfas_29.xlsx"/><Relationship Id="rId118" Type="http://schemas.openxmlformats.org/officeDocument/2006/relationships/image" Target="media/image53.emf"/><Relationship Id="rId325" Type="http://schemas.openxmlformats.org/officeDocument/2006/relationships/package" Target="embeddings/Microsoft_Excel__al__ma_Sayfas_161.xlsx"/><Relationship Id="rId367" Type="http://schemas.openxmlformats.org/officeDocument/2006/relationships/image" Target="media/image177.emf"/><Relationship Id="rId532" Type="http://schemas.openxmlformats.org/officeDocument/2006/relationships/package" Target="embeddings/Microsoft_Excel__al__ma_Sayfas_267.xlsx"/><Relationship Id="rId574" Type="http://schemas.openxmlformats.org/officeDocument/2006/relationships/package" Target="embeddings/Microsoft_Excel__al__ma_Sayfas_288.xlsx"/><Relationship Id="rId171" Type="http://schemas.openxmlformats.org/officeDocument/2006/relationships/package" Target="embeddings/Microsoft_Excel__al__ma_Sayfas_85.xlsx"/><Relationship Id="rId227" Type="http://schemas.openxmlformats.org/officeDocument/2006/relationships/image" Target="media/image109.emf"/><Relationship Id="rId269" Type="http://schemas.openxmlformats.org/officeDocument/2006/relationships/package" Target="embeddings/Microsoft_Excel__al__ma_Sayfas_132.xlsx"/><Relationship Id="rId434" Type="http://schemas.openxmlformats.org/officeDocument/2006/relationships/package" Target="embeddings/Microsoft_Excel__al__ma_Sayfas_217.xlsx"/><Relationship Id="rId476" Type="http://schemas.openxmlformats.org/officeDocument/2006/relationships/package" Target="embeddings/Microsoft_Excel__al__ma_Sayfas_238.xlsx"/><Relationship Id="rId641" Type="http://schemas.openxmlformats.org/officeDocument/2006/relationships/hyperlink" Target="http://www.sorubak.com" TargetMode="External"/><Relationship Id="rId683" Type="http://schemas.openxmlformats.org/officeDocument/2006/relationships/package" Target="embeddings/Microsoft_Excel__al__ma_Sayfas_347.xlsx"/><Relationship Id="rId33" Type="http://schemas.openxmlformats.org/officeDocument/2006/relationships/package" Target="embeddings/Microsoft_Excel__al__ma_Sayfas_13.xlsx"/><Relationship Id="rId129" Type="http://schemas.openxmlformats.org/officeDocument/2006/relationships/package" Target="embeddings/Microsoft_Excel__al__ma_Sayfas_64.xlsx"/><Relationship Id="rId280" Type="http://schemas.openxmlformats.org/officeDocument/2006/relationships/image" Target="media/image136.emf"/><Relationship Id="rId336" Type="http://schemas.openxmlformats.org/officeDocument/2006/relationships/package" Target="embeddings/Microsoft_Excel__al__ma_Sayfas_168.xlsx"/><Relationship Id="rId501" Type="http://schemas.openxmlformats.org/officeDocument/2006/relationships/image" Target="media/image244.emf"/><Relationship Id="rId543" Type="http://schemas.openxmlformats.org/officeDocument/2006/relationships/image" Target="media/image264.emf"/><Relationship Id="rId75" Type="http://schemas.openxmlformats.org/officeDocument/2006/relationships/package" Target="embeddings/Microsoft_Excel__al__ma_Sayfas_37.xlsx"/><Relationship Id="rId140" Type="http://schemas.openxmlformats.org/officeDocument/2006/relationships/image" Target="media/image64.emf"/><Relationship Id="rId182" Type="http://schemas.openxmlformats.org/officeDocument/2006/relationships/image" Target="media/image85.emf"/><Relationship Id="rId378" Type="http://schemas.openxmlformats.org/officeDocument/2006/relationships/package" Target="embeddings/Microsoft_Excel__al__ma_Sayfas_189.xlsx"/><Relationship Id="rId403" Type="http://schemas.openxmlformats.org/officeDocument/2006/relationships/image" Target="media/image195.emf"/><Relationship Id="rId585" Type="http://schemas.openxmlformats.org/officeDocument/2006/relationships/image" Target="media/image285.emf"/><Relationship Id="rId6" Type="http://schemas.openxmlformats.org/officeDocument/2006/relationships/footnotes" Target="footnotes.xml"/><Relationship Id="rId238" Type="http://schemas.openxmlformats.org/officeDocument/2006/relationships/package" Target="embeddings/Microsoft_Excel__al__ma_Sayfas_117.xlsx"/><Relationship Id="rId445" Type="http://schemas.openxmlformats.org/officeDocument/2006/relationships/image" Target="media/image216.emf"/><Relationship Id="rId487" Type="http://schemas.openxmlformats.org/officeDocument/2006/relationships/image" Target="media/image237.emf"/><Relationship Id="rId610" Type="http://schemas.openxmlformats.org/officeDocument/2006/relationships/package" Target="embeddings/Microsoft_Excel__al__ma_Sayfas_306.xlsx"/><Relationship Id="rId652" Type="http://schemas.openxmlformats.org/officeDocument/2006/relationships/image" Target="media/image316.emf"/><Relationship Id="rId291" Type="http://schemas.openxmlformats.org/officeDocument/2006/relationships/package" Target="embeddings/Microsoft_Excel__al__ma_Sayfas_143.xlsx"/><Relationship Id="rId305" Type="http://schemas.openxmlformats.org/officeDocument/2006/relationships/package" Target="embeddings/Microsoft_Excel__al__ma_Sayfas_150.xlsx"/><Relationship Id="rId347" Type="http://schemas.openxmlformats.org/officeDocument/2006/relationships/image" Target="media/image167.emf"/><Relationship Id="rId512" Type="http://schemas.openxmlformats.org/officeDocument/2006/relationships/package" Target="embeddings/Microsoft_Excel__al__ma_Sayfas_257.xlsx"/><Relationship Id="rId44" Type="http://schemas.openxmlformats.org/officeDocument/2006/relationships/image" Target="media/image19.emf"/><Relationship Id="rId86" Type="http://schemas.openxmlformats.org/officeDocument/2006/relationships/image" Target="media/image37.emf"/><Relationship Id="rId151" Type="http://schemas.openxmlformats.org/officeDocument/2006/relationships/package" Target="embeddings/Microsoft_Excel__al__ma_Sayfas_75.xlsx"/><Relationship Id="rId389" Type="http://schemas.openxmlformats.org/officeDocument/2006/relationships/image" Target="media/image188.emf"/><Relationship Id="rId554" Type="http://schemas.openxmlformats.org/officeDocument/2006/relationships/package" Target="embeddings/Microsoft_Excel__al__ma_Sayfas_278.xlsx"/><Relationship Id="rId596" Type="http://schemas.openxmlformats.org/officeDocument/2006/relationships/package" Target="embeddings/Microsoft_Excel__al__ma_Sayfas_299.xlsx"/><Relationship Id="rId193" Type="http://schemas.openxmlformats.org/officeDocument/2006/relationships/image" Target="media/image92.emf"/><Relationship Id="rId207" Type="http://schemas.openxmlformats.org/officeDocument/2006/relationships/image" Target="media/image99.emf"/><Relationship Id="rId249" Type="http://schemas.openxmlformats.org/officeDocument/2006/relationships/image" Target="media/image120.emf"/><Relationship Id="rId414" Type="http://schemas.openxmlformats.org/officeDocument/2006/relationships/package" Target="embeddings/Microsoft_Excel__al__ma_Sayfas_207.xlsx"/><Relationship Id="rId456" Type="http://schemas.openxmlformats.org/officeDocument/2006/relationships/package" Target="embeddings/Microsoft_Excel__al__ma_Sayfas_228.xlsx"/><Relationship Id="rId498" Type="http://schemas.openxmlformats.org/officeDocument/2006/relationships/package" Target="embeddings/Microsoft_Excel__al__ma_Sayfas_249.xlsx"/><Relationship Id="rId621" Type="http://schemas.openxmlformats.org/officeDocument/2006/relationships/package" Target="embeddings/Microsoft_Excel__al__ma_Sayfas_313.xlsx"/><Relationship Id="rId663" Type="http://schemas.openxmlformats.org/officeDocument/2006/relationships/package" Target="embeddings/Microsoft_Excel__al__ma_Sayfas_334.xlsx"/><Relationship Id="rId13" Type="http://schemas.openxmlformats.org/officeDocument/2006/relationships/package" Target="embeddings/Microsoft_Excel__al__ma_Sayfas_3.xlsx"/><Relationship Id="rId109" Type="http://schemas.openxmlformats.org/officeDocument/2006/relationships/package" Target="embeddings/Microsoft_Excel__al__ma_Sayfas_54.xlsx"/><Relationship Id="rId260" Type="http://schemas.openxmlformats.org/officeDocument/2006/relationships/image" Target="media/image126.emf"/><Relationship Id="rId316" Type="http://schemas.openxmlformats.org/officeDocument/2006/relationships/image" Target="media/image154.emf"/><Relationship Id="rId523" Type="http://schemas.openxmlformats.org/officeDocument/2006/relationships/image" Target="media/image254.emf"/><Relationship Id="rId55" Type="http://schemas.openxmlformats.org/officeDocument/2006/relationships/package" Target="embeddings/Microsoft_Excel__al__ma_Sayfas_24.xlsx"/><Relationship Id="rId97" Type="http://schemas.openxmlformats.org/officeDocument/2006/relationships/package" Target="embeddings/Microsoft_Excel__al__ma_Sayfas_48.xlsx"/><Relationship Id="rId120" Type="http://schemas.openxmlformats.org/officeDocument/2006/relationships/image" Target="media/image54.emf"/><Relationship Id="rId358" Type="http://schemas.openxmlformats.org/officeDocument/2006/relationships/package" Target="embeddings/Microsoft_Excel__al__ma_Sayfas_179.xlsx"/><Relationship Id="rId565" Type="http://schemas.openxmlformats.org/officeDocument/2006/relationships/image" Target="media/image275.emf"/><Relationship Id="rId162" Type="http://schemas.openxmlformats.org/officeDocument/2006/relationships/image" Target="media/image75.emf"/><Relationship Id="rId218" Type="http://schemas.openxmlformats.org/officeDocument/2006/relationships/package" Target="embeddings/Microsoft_Excel__al__ma_Sayfas_107.xlsx"/><Relationship Id="rId425" Type="http://schemas.openxmlformats.org/officeDocument/2006/relationships/image" Target="media/image206.emf"/><Relationship Id="rId467" Type="http://schemas.openxmlformats.org/officeDocument/2006/relationships/image" Target="media/image227.emf"/><Relationship Id="rId632" Type="http://schemas.openxmlformats.org/officeDocument/2006/relationships/package" Target="embeddings/Microsoft_Excel__al__ma_Sayfas_319.xlsx"/><Relationship Id="rId271" Type="http://schemas.openxmlformats.org/officeDocument/2006/relationships/package" Target="embeddings/Microsoft_Excel__al__ma_Sayfas_133.xlsx"/><Relationship Id="rId674" Type="http://schemas.openxmlformats.org/officeDocument/2006/relationships/image" Target="media/image324.emf"/><Relationship Id="rId24" Type="http://schemas.openxmlformats.org/officeDocument/2006/relationships/image" Target="media/image9.emf"/><Relationship Id="rId66" Type="http://schemas.openxmlformats.org/officeDocument/2006/relationships/package" Target="embeddings/Microsoft_Excel__al__ma_Sayfas_31.xlsx"/><Relationship Id="rId131" Type="http://schemas.openxmlformats.org/officeDocument/2006/relationships/package" Target="embeddings/Microsoft_Excel__al__ma_Sayfas_65.xlsx"/><Relationship Id="rId327" Type="http://schemas.openxmlformats.org/officeDocument/2006/relationships/package" Target="embeddings/Microsoft_Excel__al__ma_Sayfas_163.xlsx"/><Relationship Id="rId369" Type="http://schemas.openxmlformats.org/officeDocument/2006/relationships/image" Target="media/image178.emf"/><Relationship Id="rId534" Type="http://schemas.openxmlformats.org/officeDocument/2006/relationships/package" Target="embeddings/Microsoft_Excel__al__ma_Sayfas_268.xlsx"/><Relationship Id="rId576" Type="http://schemas.openxmlformats.org/officeDocument/2006/relationships/package" Target="embeddings/Microsoft_Excel__al__ma_Sayfas_289.xlsx"/><Relationship Id="rId173" Type="http://schemas.openxmlformats.org/officeDocument/2006/relationships/package" Target="embeddings/Microsoft_Excel__al__ma_Sayfas_86.xlsx"/><Relationship Id="rId229" Type="http://schemas.openxmlformats.org/officeDocument/2006/relationships/image" Target="media/image110.emf"/><Relationship Id="rId380" Type="http://schemas.openxmlformats.org/officeDocument/2006/relationships/package" Target="embeddings/Microsoft_Excel__al__ma_Sayfas_190.xlsx"/><Relationship Id="rId436" Type="http://schemas.openxmlformats.org/officeDocument/2006/relationships/package" Target="embeddings/Microsoft_Excel__al__ma_Sayfas_218.xlsx"/><Relationship Id="rId601" Type="http://schemas.openxmlformats.org/officeDocument/2006/relationships/image" Target="media/image293.emf"/><Relationship Id="rId643" Type="http://schemas.openxmlformats.org/officeDocument/2006/relationships/package" Target="embeddings/Microsoft_Excel__al__ma_Sayfas_324.xlsx"/><Relationship Id="rId240" Type="http://schemas.openxmlformats.org/officeDocument/2006/relationships/package" Target="embeddings/Microsoft_Excel__al__ma_Sayfas_118.xlsx"/><Relationship Id="rId478" Type="http://schemas.openxmlformats.org/officeDocument/2006/relationships/package" Target="embeddings/Microsoft_Excel__al__ma_Sayfas_239.xlsx"/><Relationship Id="rId685" Type="http://schemas.openxmlformats.org/officeDocument/2006/relationships/package" Target="embeddings/Microsoft_Excel__al__ma_Sayfas_348.xlsx"/><Relationship Id="rId35" Type="http://schemas.openxmlformats.org/officeDocument/2006/relationships/package" Target="embeddings/Microsoft_Excel__al__ma_Sayfas_14.xlsx"/><Relationship Id="rId77" Type="http://schemas.openxmlformats.org/officeDocument/2006/relationships/package" Target="embeddings/Microsoft_Excel__al__ma_Sayfas_38.xlsx"/><Relationship Id="rId100" Type="http://schemas.openxmlformats.org/officeDocument/2006/relationships/image" Target="media/image44.emf"/><Relationship Id="rId282" Type="http://schemas.openxmlformats.org/officeDocument/2006/relationships/image" Target="media/image137.emf"/><Relationship Id="rId338" Type="http://schemas.openxmlformats.org/officeDocument/2006/relationships/package" Target="embeddings/Microsoft_Excel__al__ma_Sayfas_169.xlsx"/><Relationship Id="rId503" Type="http://schemas.openxmlformats.org/officeDocument/2006/relationships/image" Target="media/image245.emf"/><Relationship Id="rId545" Type="http://schemas.openxmlformats.org/officeDocument/2006/relationships/image" Target="media/image265.emf"/><Relationship Id="rId587" Type="http://schemas.openxmlformats.org/officeDocument/2006/relationships/image" Target="media/image286.emf"/><Relationship Id="rId8" Type="http://schemas.openxmlformats.org/officeDocument/2006/relationships/image" Target="media/image1.emf"/><Relationship Id="rId142" Type="http://schemas.openxmlformats.org/officeDocument/2006/relationships/image" Target="media/image65.emf"/><Relationship Id="rId184" Type="http://schemas.openxmlformats.org/officeDocument/2006/relationships/image" Target="media/image86.emf"/><Relationship Id="rId391" Type="http://schemas.openxmlformats.org/officeDocument/2006/relationships/image" Target="media/image189.emf"/><Relationship Id="rId405" Type="http://schemas.openxmlformats.org/officeDocument/2006/relationships/image" Target="media/image196.emf"/><Relationship Id="rId447" Type="http://schemas.openxmlformats.org/officeDocument/2006/relationships/image" Target="media/image217.emf"/><Relationship Id="rId612" Type="http://schemas.openxmlformats.org/officeDocument/2006/relationships/package" Target="embeddings/Microsoft_Excel__al__ma_Sayfas_307.xlsx"/><Relationship Id="rId251" Type="http://schemas.openxmlformats.org/officeDocument/2006/relationships/image" Target="media/image121.emf"/><Relationship Id="rId489" Type="http://schemas.openxmlformats.org/officeDocument/2006/relationships/image" Target="media/image238.emf"/><Relationship Id="rId654" Type="http://schemas.openxmlformats.org/officeDocument/2006/relationships/image" Target="media/image317.emf"/><Relationship Id="rId46" Type="http://schemas.openxmlformats.org/officeDocument/2006/relationships/image" Target="media/image20.emf"/><Relationship Id="rId293" Type="http://schemas.openxmlformats.org/officeDocument/2006/relationships/package" Target="embeddings/Microsoft_Excel__al__ma_Sayfas_144.xlsx"/><Relationship Id="rId307" Type="http://schemas.openxmlformats.org/officeDocument/2006/relationships/package" Target="embeddings/Microsoft_Excel__al__ma_Sayfas_151.xlsx"/><Relationship Id="rId349" Type="http://schemas.openxmlformats.org/officeDocument/2006/relationships/image" Target="media/image168.emf"/><Relationship Id="rId514" Type="http://schemas.openxmlformats.org/officeDocument/2006/relationships/package" Target="embeddings/Microsoft_Excel__al__ma_Sayfas_258.xlsx"/><Relationship Id="rId556" Type="http://schemas.openxmlformats.org/officeDocument/2006/relationships/package" Target="embeddings/Microsoft_Excel__al__ma_Sayfas_279.xlsx"/><Relationship Id="rId88" Type="http://schemas.openxmlformats.org/officeDocument/2006/relationships/image" Target="media/image38.emf"/><Relationship Id="rId111" Type="http://schemas.openxmlformats.org/officeDocument/2006/relationships/package" Target="embeddings/Microsoft_Excel__al__ma_Sayfas_55.xlsx"/><Relationship Id="rId153" Type="http://schemas.openxmlformats.org/officeDocument/2006/relationships/package" Target="embeddings/Microsoft_Excel__al__ma_Sayfas_76.xlsx"/><Relationship Id="rId195" Type="http://schemas.openxmlformats.org/officeDocument/2006/relationships/image" Target="media/image93.emf"/><Relationship Id="rId209" Type="http://schemas.openxmlformats.org/officeDocument/2006/relationships/image" Target="media/image100.emf"/><Relationship Id="rId360" Type="http://schemas.openxmlformats.org/officeDocument/2006/relationships/package" Target="embeddings/Microsoft_Excel__al__ma_Sayfas_180.xlsx"/><Relationship Id="rId416" Type="http://schemas.openxmlformats.org/officeDocument/2006/relationships/package" Target="embeddings/Microsoft_Excel__al__ma_Sayfas_208.xlsx"/><Relationship Id="rId598" Type="http://schemas.openxmlformats.org/officeDocument/2006/relationships/package" Target="embeddings/Microsoft_Excel__al__ma_Sayfas_300.xlsx"/><Relationship Id="rId220" Type="http://schemas.openxmlformats.org/officeDocument/2006/relationships/package" Target="embeddings/Microsoft_Excel__al__ma_Sayfas_108.xlsx"/><Relationship Id="rId458" Type="http://schemas.openxmlformats.org/officeDocument/2006/relationships/package" Target="embeddings/Microsoft_Excel__al__ma_Sayfas_229.xlsx"/><Relationship Id="rId623" Type="http://schemas.openxmlformats.org/officeDocument/2006/relationships/package" Target="embeddings/Microsoft_Excel__al__ma_Sayfas_314.xlsx"/><Relationship Id="rId665" Type="http://schemas.openxmlformats.org/officeDocument/2006/relationships/package" Target="embeddings/Microsoft_Excel__al__ma_Sayfas_335.xlsx"/><Relationship Id="rId15" Type="http://schemas.openxmlformats.org/officeDocument/2006/relationships/package" Target="embeddings/Microsoft_Excel__al__ma_Sayfas_4.xlsx"/><Relationship Id="rId57" Type="http://schemas.openxmlformats.org/officeDocument/2006/relationships/package" Target="embeddings/Microsoft_Excel__al__ma_Sayfas_25.xlsx"/><Relationship Id="rId262" Type="http://schemas.openxmlformats.org/officeDocument/2006/relationships/image" Target="media/image127.emf"/><Relationship Id="rId318" Type="http://schemas.openxmlformats.org/officeDocument/2006/relationships/image" Target="media/image155.emf"/><Relationship Id="rId525" Type="http://schemas.openxmlformats.org/officeDocument/2006/relationships/image" Target="media/image255.emf"/><Relationship Id="rId567" Type="http://schemas.openxmlformats.org/officeDocument/2006/relationships/image" Target="media/image276.emf"/><Relationship Id="rId99" Type="http://schemas.openxmlformats.org/officeDocument/2006/relationships/package" Target="embeddings/Microsoft_Excel__al__ma_Sayfas_49.xlsx"/><Relationship Id="rId122" Type="http://schemas.openxmlformats.org/officeDocument/2006/relationships/image" Target="media/image55.emf"/><Relationship Id="rId164" Type="http://schemas.openxmlformats.org/officeDocument/2006/relationships/image" Target="media/image76.emf"/><Relationship Id="rId371" Type="http://schemas.openxmlformats.org/officeDocument/2006/relationships/image" Target="media/image179.emf"/><Relationship Id="rId427" Type="http://schemas.openxmlformats.org/officeDocument/2006/relationships/image" Target="media/image207.emf"/><Relationship Id="rId469" Type="http://schemas.openxmlformats.org/officeDocument/2006/relationships/image" Target="media/image228.emf"/><Relationship Id="rId634" Type="http://schemas.openxmlformats.org/officeDocument/2006/relationships/package" Target="embeddings/Microsoft_Excel__al__ma_Sayfas_320.xlsx"/><Relationship Id="rId676" Type="http://schemas.openxmlformats.org/officeDocument/2006/relationships/image" Target="media/image325.emf"/><Relationship Id="rId26" Type="http://schemas.openxmlformats.org/officeDocument/2006/relationships/image" Target="media/image10.emf"/><Relationship Id="rId231" Type="http://schemas.openxmlformats.org/officeDocument/2006/relationships/image" Target="media/image111.emf"/><Relationship Id="rId273" Type="http://schemas.openxmlformats.org/officeDocument/2006/relationships/package" Target="embeddings/Microsoft_Excel__al__ma_Sayfas_134.xlsx"/><Relationship Id="rId329" Type="http://schemas.openxmlformats.org/officeDocument/2006/relationships/image" Target="media/image158.emf"/><Relationship Id="rId480" Type="http://schemas.openxmlformats.org/officeDocument/2006/relationships/package" Target="embeddings/Microsoft_Excel__al__ma_Sayfas_240.xlsx"/><Relationship Id="rId536" Type="http://schemas.openxmlformats.org/officeDocument/2006/relationships/package" Target="embeddings/Microsoft_Excel__al__ma_Sayfas_269.xlsx"/><Relationship Id="rId68" Type="http://schemas.openxmlformats.org/officeDocument/2006/relationships/package" Target="embeddings/Microsoft_Excel__al__ma_Sayfas_33.xlsx"/><Relationship Id="rId133" Type="http://schemas.openxmlformats.org/officeDocument/2006/relationships/package" Target="embeddings/Microsoft_Excel__al__ma_Sayfas_66.xlsx"/><Relationship Id="rId175" Type="http://schemas.openxmlformats.org/officeDocument/2006/relationships/package" Target="embeddings/Microsoft_Excel__al__ma_Sayfas_87.xlsx"/><Relationship Id="rId340" Type="http://schemas.openxmlformats.org/officeDocument/2006/relationships/package" Target="embeddings/Microsoft_Excel__al__ma_Sayfas_170.xlsx"/><Relationship Id="rId578" Type="http://schemas.openxmlformats.org/officeDocument/2006/relationships/package" Target="embeddings/Microsoft_Excel__al__ma_Sayfas_290.xlsx"/><Relationship Id="rId200" Type="http://schemas.openxmlformats.org/officeDocument/2006/relationships/package" Target="embeddings/Microsoft_Excel__al__ma_Sayfas_98.xlsx"/><Relationship Id="rId382" Type="http://schemas.openxmlformats.org/officeDocument/2006/relationships/package" Target="embeddings/Microsoft_Excel__al__ma_Sayfas_191.xlsx"/><Relationship Id="rId438" Type="http://schemas.openxmlformats.org/officeDocument/2006/relationships/package" Target="embeddings/Microsoft_Excel__al__ma_Sayfas_219.xlsx"/><Relationship Id="rId603" Type="http://schemas.openxmlformats.org/officeDocument/2006/relationships/image" Target="media/image294.emf"/><Relationship Id="rId645" Type="http://schemas.openxmlformats.org/officeDocument/2006/relationships/package" Target="embeddings/Microsoft_Excel__al__ma_Sayfas_325.xlsx"/><Relationship Id="rId687" Type="http://schemas.openxmlformats.org/officeDocument/2006/relationships/package" Target="embeddings/Microsoft_Excel__al__ma_Sayfas_349.xlsx"/><Relationship Id="rId242" Type="http://schemas.openxmlformats.org/officeDocument/2006/relationships/package" Target="embeddings/Microsoft_Excel__al__ma_Sayfas_119.xlsx"/><Relationship Id="rId284" Type="http://schemas.openxmlformats.org/officeDocument/2006/relationships/image" Target="media/image138.emf"/><Relationship Id="rId491" Type="http://schemas.openxmlformats.org/officeDocument/2006/relationships/image" Target="media/image239.emf"/><Relationship Id="rId505" Type="http://schemas.openxmlformats.org/officeDocument/2006/relationships/package" Target="embeddings/Microsoft_Excel__al__ma_Sayfas_253.xlsx"/><Relationship Id="rId37" Type="http://schemas.openxmlformats.org/officeDocument/2006/relationships/package" Target="embeddings/Microsoft_Excel__al__ma_Sayfas_15.xlsx"/><Relationship Id="rId79" Type="http://schemas.openxmlformats.org/officeDocument/2006/relationships/package" Target="embeddings/Microsoft_Excel__al__ma_Sayfas_39.xlsx"/><Relationship Id="rId102" Type="http://schemas.openxmlformats.org/officeDocument/2006/relationships/image" Target="media/image45.emf"/><Relationship Id="rId144" Type="http://schemas.openxmlformats.org/officeDocument/2006/relationships/image" Target="media/image66.emf"/><Relationship Id="rId547" Type="http://schemas.openxmlformats.org/officeDocument/2006/relationships/image" Target="media/image266.emf"/><Relationship Id="rId589" Type="http://schemas.openxmlformats.org/officeDocument/2006/relationships/image" Target="media/image287.emf"/><Relationship Id="rId90" Type="http://schemas.openxmlformats.org/officeDocument/2006/relationships/image" Target="media/image39.emf"/><Relationship Id="rId186" Type="http://schemas.openxmlformats.org/officeDocument/2006/relationships/image" Target="media/image87.emf"/><Relationship Id="rId351" Type="http://schemas.openxmlformats.org/officeDocument/2006/relationships/image" Target="media/image169.emf"/><Relationship Id="rId393" Type="http://schemas.openxmlformats.org/officeDocument/2006/relationships/image" Target="media/image190.emf"/><Relationship Id="rId407" Type="http://schemas.openxmlformats.org/officeDocument/2006/relationships/image" Target="media/image197.emf"/><Relationship Id="rId449" Type="http://schemas.openxmlformats.org/officeDocument/2006/relationships/image" Target="media/image218.emf"/><Relationship Id="rId614" Type="http://schemas.openxmlformats.org/officeDocument/2006/relationships/package" Target="embeddings/Microsoft_Excel__al__ma_Sayfas_308.xlsx"/><Relationship Id="rId656" Type="http://schemas.openxmlformats.org/officeDocument/2006/relationships/image" Target="media/image318.emf"/><Relationship Id="rId211" Type="http://schemas.openxmlformats.org/officeDocument/2006/relationships/image" Target="media/image101.emf"/><Relationship Id="rId253" Type="http://schemas.openxmlformats.org/officeDocument/2006/relationships/image" Target="media/image122.emf"/><Relationship Id="rId295" Type="http://schemas.openxmlformats.org/officeDocument/2006/relationships/package" Target="embeddings/Microsoft_Excel__al__ma_Sayfas_145.xlsx"/><Relationship Id="rId309" Type="http://schemas.openxmlformats.org/officeDocument/2006/relationships/package" Target="embeddings/Microsoft_Excel__al__ma_Sayfas_152.xlsx"/><Relationship Id="rId460" Type="http://schemas.openxmlformats.org/officeDocument/2006/relationships/package" Target="embeddings/Microsoft_Excel__al__ma_Sayfas_230.xlsx"/><Relationship Id="rId516" Type="http://schemas.openxmlformats.org/officeDocument/2006/relationships/package" Target="embeddings/Microsoft_Excel__al__ma_Sayfas_259.xlsx"/><Relationship Id="rId48" Type="http://schemas.openxmlformats.org/officeDocument/2006/relationships/image" Target="media/image21.emf"/><Relationship Id="rId113" Type="http://schemas.openxmlformats.org/officeDocument/2006/relationships/package" Target="embeddings/Microsoft_Excel__al__ma_Sayfas_56.xlsx"/><Relationship Id="rId320" Type="http://schemas.openxmlformats.org/officeDocument/2006/relationships/image" Target="media/image156.emf"/><Relationship Id="rId558" Type="http://schemas.openxmlformats.org/officeDocument/2006/relationships/package" Target="embeddings/Microsoft_Excel__al__ma_Sayfas_280.xlsx"/><Relationship Id="rId155" Type="http://schemas.openxmlformats.org/officeDocument/2006/relationships/package" Target="embeddings/Microsoft_Excel__al__ma_Sayfas_77.xlsx"/><Relationship Id="rId197" Type="http://schemas.openxmlformats.org/officeDocument/2006/relationships/image" Target="media/image94.emf"/><Relationship Id="rId362" Type="http://schemas.openxmlformats.org/officeDocument/2006/relationships/package" Target="embeddings/Microsoft_Excel__al__ma_Sayfas_181.xlsx"/><Relationship Id="rId418" Type="http://schemas.openxmlformats.org/officeDocument/2006/relationships/package" Target="embeddings/Microsoft_Excel__al__ma_Sayfas_209.xlsx"/><Relationship Id="rId625" Type="http://schemas.openxmlformats.org/officeDocument/2006/relationships/package" Target="embeddings/Microsoft_Excel__al__ma_Sayfas_315.xlsx"/><Relationship Id="rId222" Type="http://schemas.openxmlformats.org/officeDocument/2006/relationships/package" Target="embeddings/Microsoft_Excel__al__ma_Sayfas_109.xlsx"/><Relationship Id="rId264" Type="http://schemas.openxmlformats.org/officeDocument/2006/relationships/image" Target="media/image128.emf"/><Relationship Id="rId471" Type="http://schemas.openxmlformats.org/officeDocument/2006/relationships/image" Target="media/image229.emf"/><Relationship Id="rId667" Type="http://schemas.openxmlformats.org/officeDocument/2006/relationships/package" Target="embeddings/Microsoft_Excel__al__ma_Sayfas_337.xlsx"/><Relationship Id="rId17" Type="http://schemas.openxmlformats.org/officeDocument/2006/relationships/package" Target="embeddings/Microsoft_Excel__al__ma_Sayfas_5.xlsx"/><Relationship Id="rId59" Type="http://schemas.openxmlformats.org/officeDocument/2006/relationships/package" Target="embeddings/Microsoft_Excel__al__ma_Sayfas_26.xlsx"/><Relationship Id="rId124" Type="http://schemas.openxmlformats.org/officeDocument/2006/relationships/image" Target="media/image56.emf"/><Relationship Id="rId527" Type="http://schemas.openxmlformats.org/officeDocument/2006/relationships/image" Target="media/image256.emf"/><Relationship Id="rId569" Type="http://schemas.openxmlformats.org/officeDocument/2006/relationships/image" Target="media/image277.emf"/><Relationship Id="rId70" Type="http://schemas.openxmlformats.org/officeDocument/2006/relationships/image" Target="media/image29.emf"/><Relationship Id="rId166" Type="http://schemas.openxmlformats.org/officeDocument/2006/relationships/image" Target="media/image77.emf"/><Relationship Id="rId331" Type="http://schemas.openxmlformats.org/officeDocument/2006/relationships/image" Target="media/image159.emf"/><Relationship Id="rId373" Type="http://schemas.openxmlformats.org/officeDocument/2006/relationships/image" Target="media/image180.emf"/><Relationship Id="rId429" Type="http://schemas.openxmlformats.org/officeDocument/2006/relationships/image" Target="media/image208.emf"/><Relationship Id="rId580" Type="http://schemas.openxmlformats.org/officeDocument/2006/relationships/package" Target="embeddings/Microsoft_Excel__al__ma_Sayfas_291.xlsx"/><Relationship Id="rId636" Type="http://schemas.openxmlformats.org/officeDocument/2006/relationships/package" Target="embeddings/Microsoft_Excel__al__ma_Sayfas_321.xlsx"/><Relationship Id="rId1" Type="http://schemas.openxmlformats.org/officeDocument/2006/relationships/customXml" Target="../customXml/item1.xml"/><Relationship Id="rId233" Type="http://schemas.openxmlformats.org/officeDocument/2006/relationships/image" Target="media/image112.emf"/><Relationship Id="rId440" Type="http://schemas.openxmlformats.org/officeDocument/2006/relationships/package" Target="embeddings/Microsoft_Excel__al__ma_Sayfas_220.xlsx"/><Relationship Id="rId678" Type="http://schemas.openxmlformats.org/officeDocument/2006/relationships/image" Target="media/image326.emf"/><Relationship Id="rId28" Type="http://schemas.openxmlformats.org/officeDocument/2006/relationships/image" Target="media/image11.emf"/><Relationship Id="rId275" Type="http://schemas.openxmlformats.org/officeDocument/2006/relationships/package" Target="embeddings/Microsoft_Excel__al__ma_Sayfas_135.xlsx"/><Relationship Id="rId300" Type="http://schemas.openxmlformats.org/officeDocument/2006/relationships/image" Target="media/image146.emf"/><Relationship Id="rId482" Type="http://schemas.openxmlformats.org/officeDocument/2006/relationships/package" Target="embeddings/Microsoft_Excel__al__ma_Sayfas_241.xlsx"/><Relationship Id="rId538" Type="http://schemas.openxmlformats.org/officeDocument/2006/relationships/package" Target="embeddings/Microsoft_Excel__al__ma_Sayfas_270.xlsx"/><Relationship Id="rId81" Type="http://schemas.openxmlformats.org/officeDocument/2006/relationships/package" Target="embeddings/Microsoft_Excel__al__ma_Sayfas_40.xlsx"/><Relationship Id="rId135" Type="http://schemas.openxmlformats.org/officeDocument/2006/relationships/package" Target="embeddings/Microsoft_Excel__al__ma_Sayfas_67.xlsx"/><Relationship Id="rId177" Type="http://schemas.openxmlformats.org/officeDocument/2006/relationships/package" Target="embeddings/Microsoft_Excel__al__ma_Sayfas_88.xlsx"/><Relationship Id="rId342" Type="http://schemas.openxmlformats.org/officeDocument/2006/relationships/package" Target="embeddings/Microsoft_Excel__al__ma_Sayfas_171.xlsx"/><Relationship Id="rId384" Type="http://schemas.openxmlformats.org/officeDocument/2006/relationships/package" Target="embeddings/Microsoft_Excel__al__ma_Sayfas_192.xlsx"/><Relationship Id="rId591" Type="http://schemas.openxmlformats.org/officeDocument/2006/relationships/image" Target="media/image288.emf"/><Relationship Id="rId605" Type="http://schemas.openxmlformats.org/officeDocument/2006/relationships/image" Target="media/image295.emf"/><Relationship Id="rId202" Type="http://schemas.openxmlformats.org/officeDocument/2006/relationships/package" Target="embeddings/Microsoft_Excel__al__ma_Sayfas_99.xlsx"/><Relationship Id="rId244" Type="http://schemas.openxmlformats.org/officeDocument/2006/relationships/package" Target="embeddings/Microsoft_Excel__al__ma_Sayfas_120.xlsx"/><Relationship Id="rId647" Type="http://schemas.openxmlformats.org/officeDocument/2006/relationships/package" Target="embeddings/Microsoft_Excel__al__ma_Sayfas_326.xlsx"/><Relationship Id="rId689" Type="http://schemas.openxmlformats.org/officeDocument/2006/relationships/package" Target="embeddings/Microsoft_Excel__al__ma_Sayfas_350.xlsx"/><Relationship Id="rId39" Type="http://schemas.openxmlformats.org/officeDocument/2006/relationships/package" Target="embeddings/Microsoft_Excel__al__ma_Sayfas_16.xlsx"/><Relationship Id="rId286" Type="http://schemas.openxmlformats.org/officeDocument/2006/relationships/image" Target="media/image139.emf"/><Relationship Id="rId451" Type="http://schemas.openxmlformats.org/officeDocument/2006/relationships/image" Target="media/image219.emf"/><Relationship Id="rId493" Type="http://schemas.openxmlformats.org/officeDocument/2006/relationships/image" Target="media/image240.emf"/><Relationship Id="rId507" Type="http://schemas.openxmlformats.org/officeDocument/2006/relationships/package" Target="embeddings/Microsoft_Excel__al__ma_Sayfas_254.xlsx"/><Relationship Id="rId549" Type="http://schemas.openxmlformats.org/officeDocument/2006/relationships/image" Target="media/image267.emf"/><Relationship Id="rId50" Type="http://schemas.openxmlformats.org/officeDocument/2006/relationships/image" Target="media/image22.emf"/><Relationship Id="rId104" Type="http://schemas.openxmlformats.org/officeDocument/2006/relationships/image" Target="media/image46.emf"/><Relationship Id="rId146" Type="http://schemas.openxmlformats.org/officeDocument/2006/relationships/image" Target="media/image67.emf"/><Relationship Id="rId188" Type="http://schemas.openxmlformats.org/officeDocument/2006/relationships/image" Target="media/image88.emf"/><Relationship Id="rId311" Type="http://schemas.openxmlformats.org/officeDocument/2006/relationships/package" Target="embeddings/Microsoft_Excel__al__ma_Sayfas_153.xlsx"/><Relationship Id="rId353" Type="http://schemas.openxmlformats.org/officeDocument/2006/relationships/image" Target="media/image170.emf"/><Relationship Id="rId395" Type="http://schemas.openxmlformats.org/officeDocument/2006/relationships/image" Target="media/image191.emf"/><Relationship Id="rId409" Type="http://schemas.openxmlformats.org/officeDocument/2006/relationships/image" Target="media/image198.emf"/><Relationship Id="rId560" Type="http://schemas.openxmlformats.org/officeDocument/2006/relationships/package" Target="embeddings/Microsoft_Excel__al__ma_Sayfas_281.xlsx"/><Relationship Id="rId92" Type="http://schemas.openxmlformats.org/officeDocument/2006/relationships/image" Target="media/image40.emf"/><Relationship Id="rId213" Type="http://schemas.openxmlformats.org/officeDocument/2006/relationships/image" Target="media/image102.emf"/><Relationship Id="rId420" Type="http://schemas.openxmlformats.org/officeDocument/2006/relationships/package" Target="embeddings/Microsoft_Excel__al__ma_Sayfas_210.xlsx"/><Relationship Id="rId616" Type="http://schemas.openxmlformats.org/officeDocument/2006/relationships/package" Target="embeddings/Microsoft_Excel__al__ma_Sayfas_310.xlsx"/><Relationship Id="rId658" Type="http://schemas.openxmlformats.org/officeDocument/2006/relationships/image" Target="media/image319.emf"/><Relationship Id="rId255" Type="http://schemas.openxmlformats.org/officeDocument/2006/relationships/image" Target="media/image123.emf"/><Relationship Id="rId297" Type="http://schemas.openxmlformats.org/officeDocument/2006/relationships/package" Target="embeddings/Microsoft_Excel__al__ma_Sayfas_146.xlsx"/><Relationship Id="rId462" Type="http://schemas.openxmlformats.org/officeDocument/2006/relationships/package" Target="embeddings/Microsoft_Excel__al__ma_Sayfas_231.xlsx"/><Relationship Id="rId518" Type="http://schemas.openxmlformats.org/officeDocument/2006/relationships/package" Target="embeddings/Microsoft_Excel__al__ma_Sayfas_260.xlsx"/><Relationship Id="rId115" Type="http://schemas.openxmlformats.org/officeDocument/2006/relationships/package" Target="embeddings/Microsoft_Excel__al__ma_Sayfas_57.xlsx"/><Relationship Id="rId157" Type="http://schemas.openxmlformats.org/officeDocument/2006/relationships/package" Target="embeddings/Microsoft_Excel__al__ma_Sayfas_78.xlsx"/><Relationship Id="rId322" Type="http://schemas.openxmlformats.org/officeDocument/2006/relationships/image" Target="media/image157.emf"/><Relationship Id="rId364" Type="http://schemas.openxmlformats.org/officeDocument/2006/relationships/package" Target="embeddings/Microsoft_Excel__al__ma_Sayfas_182.xlsx"/><Relationship Id="rId61" Type="http://schemas.openxmlformats.org/officeDocument/2006/relationships/package" Target="embeddings/Microsoft_Excel__al__ma_Sayfas_27.xlsx"/><Relationship Id="rId199" Type="http://schemas.openxmlformats.org/officeDocument/2006/relationships/image" Target="media/image95.emf"/><Relationship Id="rId571" Type="http://schemas.openxmlformats.org/officeDocument/2006/relationships/image" Target="media/image278.emf"/><Relationship Id="rId627" Type="http://schemas.openxmlformats.org/officeDocument/2006/relationships/package" Target="embeddings/Microsoft_Excel__al__ma_Sayfas_316.xlsx"/><Relationship Id="rId669" Type="http://schemas.openxmlformats.org/officeDocument/2006/relationships/package" Target="embeddings/Microsoft_Excel__al__ma_Sayfas_339.xlsx"/><Relationship Id="rId19" Type="http://schemas.openxmlformats.org/officeDocument/2006/relationships/package" Target="embeddings/Microsoft_Excel__al__ma_Sayfas_6.xlsx"/><Relationship Id="rId224" Type="http://schemas.openxmlformats.org/officeDocument/2006/relationships/package" Target="embeddings/Microsoft_Excel__al__ma_Sayfas_110.xlsx"/><Relationship Id="rId266" Type="http://schemas.openxmlformats.org/officeDocument/2006/relationships/image" Target="media/image129.emf"/><Relationship Id="rId431" Type="http://schemas.openxmlformats.org/officeDocument/2006/relationships/image" Target="media/image209.emf"/><Relationship Id="rId473" Type="http://schemas.openxmlformats.org/officeDocument/2006/relationships/image" Target="media/image230.emf"/><Relationship Id="rId529" Type="http://schemas.openxmlformats.org/officeDocument/2006/relationships/image" Target="media/image257.emf"/><Relationship Id="rId680" Type="http://schemas.openxmlformats.org/officeDocument/2006/relationships/image" Target="media/image327.emf"/><Relationship Id="rId30" Type="http://schemas.openxmlformats.org/officeDocument/2006/relationships/image" Target="media/image12.emf"/><Relationship Id="rId126" Type="http://schemas.openxmlformats.org/officeDocument/2006/relationships/image" Target="media/image57.emf"/><Relationship Id="rId168" Type="http://schemas.openxmlformats.org/officeDocument/2006/relationships/image" Target="media/image78.emf"/><Relationship Id="rId333" Type="http://schemas.openxmlformats.org/officeDocument/2006/relationships/image" Target="media/image160.emf"/><Relationship Id="rId540" Type="http://schemas.openxmlformats.org/officeDocument/2006/relationships/package" Target="embeddings/Microsoft_Excel__al__ma_Sayfas_271.xlsx"/><Relationship Id="rId72" Type="http://schemas.openxmlformats.org/officeDocument/2006/relationships/image" Target="media/image30.emf"/><Relationship Id="rId375" Type="http://schemas.openxmlformats.org/officeDocument/2006/relationships/image" Target="media/image181.emf"/><Relationship Id="rId582" Type="http://schemas.openxmlformats.org/officeDocument/2006/relationships/package" Target="embeddings/Microsoft_Excel__al__ma_Sayfas_292.xlsx"/><Relationship Id="rId638" Type="http://schemas.openxmlformats.org/officeDocument/2006/relationships/package" Target="embeddings/Microsoft_Excel__al__ma_Sayfas_322.xlsx"/><Relationship Id="rId3" Type="http://schemas.openxmlformats.org/officeDocument/2006/relationships/styles" Target="styles.xml"/><Relationship Id="rId235" Type="http://schemas.openxmlformats.org/officeDocument/2006/relationships/image" Target="media/image113.emf"/><Relationship Id="rId277" Type="http://schemas.openxmlformats.org/officeDocument/2006/relationships/package" Target="embeddings/Microsoft_Excel__al__ma_Sayfas_136.xlsx"/><Relationship Id="rId400" Type="http://schemas.openxmlformats.org/officeDocument/2006/relationships/package" Target="embeddings/Microsoft_Excel__al__ma_Sayfas_200.xlsx"/><Relationship Id="rId442" Type="http://schemas.openxmlformats.org/officeDocument/2006/relationships/package" Target="embeddings/Microsoft_Excel__al__ma_Sayfas_221.xlsx"/><Relationship Id="rId484" Type="http://schemas.openxmlformats.org/officeDocument/2006/relationships/package" Target="embeddings/Microsoft_Excel__al__ma_Sayfas_242.xlsx"/><Relationship Id="rId137" Type="http://schemas.openxmlformats.org/officeDocument/2006/relationships/package" Target="embeddings/Microsoft_Excel__al__ma_Sayfas_68.xlsx"/><Relationship Id="rId302" Type="http://schemas.openxmlformats.org/officeDocument/2006/relationships/image" Target="media/image147.emf"/><Relationship Id="rId344" Type="http://schemas.openxmlformats.org/officeDocument/2006/relationships/package" Target="embeddings/Microsoft_Excel__al__ma_Sayfas_172.xlsx"/><Relationship Id="rId691" Type="http://schemas.openxmlformats.org/officeDocument/2006/relationships/footer" Target="footer1.xml"/><Relationship Id="rId41" Type="http://schemas.openxmlformats.org/officeDocument/2006/relationships/package" Target="embeddings/Microsoft_Excel__al__ma_Sayfas_17.xlsx"/><Relationship Id="rId83" Type="http://schemas.openxmlformats.org/officeDocument/2006/relationships/package" Target="embeddings/Microsoft_Excel__al__ma_Sayfas_41.xlsx"/><Relationship Id="rId179" Type="http://schemas.openxmlformats.org/officeDocument/2006/relationships/package" Target="embeddings/Microsoft_Excel__al__ma_Sayfas_89.xlsx"/><Relationship Id="rId386" Type="http://schemas.openxmlformats.org/officeDocument/2006/relationships/package" Target="embeddings/Microsoft_Excel__al__ma_Sayfas_193.xlsx"/><Relationship Id="rId551" Type="http://schemas.openxmlformats.org/officeDocument/2006/relationships/image" Target="media/image268.emf"/><Relationship Id="rId593" Type="http://schemas.openxmlformats.org/officeDocument/2006/relationships/image" Target="media/image289.emf"/><Relationship Id="rId607" Type="http://schemas.openxmlformats.org/officeDocument/2006/relationships/image" Target="media/image296.emf"/><Relationship Id="rId649" Type="http://schemas.openxmlformats.org/officeDocument/2006/relationships/package" Target="embeddings/Microsoft_Excel__al__ma_Sayfas_327.xlsx"/><Relationship Id="rId190" Type="http://schemas.openxmlformats.org/officeDocument/2006/relationships/image" Target="media/image89.jpeg"/><Relationship Id="rId204" Type="http://schemas.openxmlformats.org/officeDocument/2006/relationships/package" Target="embeddings/Microsoft_Excel__al__ma_Sayfas_100.xlsx"/><Relationship Id="rId246" Type="http://schemas.openxmlformats.org/officeDocument/2006/relationships/package" Target="embeddings/Microsoft_Excel__al__ma_Sayfas_121.xlsx"/><Relationship Id="rId288" Type="http://schemas.openxmlformats.org/officeDocument/2006/relationships/image" Target="media/image140.emf"/><Relationship Id="rId411" Type="http://schemas.openxmlformats.org/officeDocument/2006/relationships/image" Target="media/image199.emf"/><Relationship Id="rId453" Type="http://schemas.openxmlformats.org/officeDocument/2006/relationships/image" Target="media/image220.emf"/><Relationship Id="rId509" Type="http://schemas.openxmlformats.org/officeDocument/2006/relationships/image" Target="media/image247.emf"/><Relationship Id="rId660" Type="http://schemas.openxmlformats.org/officeDocument/2006/relationships/image" Target="media/image320.emf"/><Relationship Id="rId106" Type="http://schemas.openxmlformats.org/officeDocument/2006/relationships/image" Target="media/image47.emf"/><Relationship Id="rId313" Type="http://schemas.openxmlformats.org/officeDocument/2006/relationships/package" Target="embeddings/Microsoft_Excel__al__ma_Sayfas_154.xlsx"/><Relationship Id="rId495" Type="http://schemas.openxmlformats.org/officeDocument/2006/relationships/image" Target="media/image241.emf"/><Relationship Id="rId10" Type="http://schemas.openxmlformats.org/officeDocument/2006/relationships/image" Target="media/image2.emf"/><Relationship Id="rId52" Type="http://schemas.openxmlformats.org/officeDocument/2006/relationships/image" Target="media/image23.emf"/><Relationship Id="rId94" Type="http://schemas.openxmlformats.org/officeDocument/2006/relationships/image" Target="media/image41.emf"/><Relationship Id="rId148" Type="http://schemas.openxmlformats.org/officeDocument/2006/relationships/image" Target="media/image68.emf"/><Relationship Id="rId355" Type="http://schemas.openxmlformats.org/officeDocument/2006/relationships/image" Target="media/image171.emf"/><Relationship Id="rId397" Type="http://schemas.openxmlformats.org/officeDocument/2006/relationships/image" Target="media/image192.emf"/><Relationship Id="rId520" Type="http://schemas.openxmlformats.org/officeDocument/2006/relationships/package" Target="embeddings/Microsoft_Excel__al__ma_Sayfas_261.xlsx"/><Relationship Id="rId562" Type="http://schemas.openxmlformats.org/officeDocument/2006/relationships/package" Target="embeddings/Microsoft_Excel__al__ma_Sayfas_282.xlsx"/><Relationship Id="rId618" Type="http://schemas.openxmlformats.org/officeDocument/2006/relationships/image" Target="media/image300.emf"/><Relationship Id="rId215" Type="http://schemas.openxmlformats.org/officeDocument/2006/relationships/image" Target="media/image103.emf"/><Relationship Id="rId257" Type="http://schemas.openxmlformats.org/officeDocument/2006/relationships/image" Target="media/image124.png"/><Relationship Id="rId422" Type="http://schemas.openxmlformats.org/officeDocument/2006/relationships/package" Target="embeddings/Microsoft_Excel__al__ma_Sayfas_211.xlsx"/><Relationship Id="rId464" Type="http://schemas.openxmlformats.org/officeDocument/2006/relationships/package" Target="embeddings/Microsoft_Excel__al__ma_Sayfas_232.xlsx"/><Relationship Id="rId299" Type="http://schemas.openxmlformats.org/officeDocument/2006/relationships/package" Target="embeddings/Microsoft_Excel__al__ma_Sayfas_147.xlsx"/><Relationship Id="rId63" Type="http://schemas.openxmlformats.org/officeDocument/2006/relationships/package" Target="embeddings/Microsoft_Excel__al__ma_Sayfas_28.xlsx"/><Relationship Id="rId159" Type="http://schemas.openxmlformats.org/officeDocument/2006/relationships/package" Target="embeddings/Microsoft_Excel__al__ma_Sayfas_79.xlsx"/><Relationship Id="rId366" Type="http://schemas.openxmlformats.org/officeDocument/2006/relationships/package" Target="embeddings/Microsoft_Excel__al__ma_Sayfas_183.xlsx"/><Relationship Id="rId573" Type="http://schemas.openxmlformats.org/officeDocument/2006/relationships/image" Target="media/image279.emf"/><Relationship Id="rId226" Type="http://schemas.openxmlformats.org/officeDocument/2006/relationships/package" Target="embeddings/Microsoft_Excel__al__ma_Sayfas_111.xlsx"/><Relationship Id="rId433" Type="http://schemas.openxmlformats.org/officeDocument/2006/relationships/image" Target="media/image210.emf"/><Relationship Id="rId640" Type="http://schemas.openxmlformats.org/officeDocument/2006/relationships/package" Target="embeddings/Microsoft_Excel__al__ma_Sayfas_323.xlsx"/><Relationship Id="rId74" Type="http://schemas.openxmlformats.org/officeDocument/2006/relationships/image" Target="media/image31.emf"/><Relationship Id="rId377" Type="http://schemas.openxmlformats.org/officeDocument/2006/relationships/image" Target="media/image182.emf"/><Relationship Id="rId500" Type="http://schemas.openxmlformats.org/officeDocument/2006/relationships/package" Target="embeddings/Microsoft_Excel__al__ma_Sayfas_250.xlsx"/><Relationship Id="rId584" Type="http://schemas.openxmlformats.org/officeDocument/2006/relationships/package" Target="embeddings/Microsoft_Excel__al__ma_Sayfas_293.xlsx"/><Relationship Id="rId5" Type="http://schemas.openxmlformats.org/officeDocument/2006/relationships/webSettings" Target="webSettings.xml"/><Relationship Id="rId237" Type="http://schemas.openxmlformats.org/officeDocument/2006/relationships/image" Target="media/image114.emf"/><Relationship Id="rId444" Type="http://schemas.openxmlformats.org/officeDocument/2006/relationships/package" Target="embeddings/Microsoft_Excel__al__ma_Sayfas_222.xlsx"/><Relationship Id="rId651" Type="http://schemas.openxmlformats.org/officeDocument/2006/relationships/package" Target="embeddings/Microsoft_Excel__al__ma_Sayfas_328.xlsx"/><Relationship Id="rId290" Type="http://schemas.openxmlformats.org/officeDocument/2006/relationships/image" Target="media/image141.emf"/><Relationship Id="rId304" Type="http://schemas.openxmlformats.org/officeDocument/2006/relationships/image" Target="media/image148.emf"/><Relationship Id="rId388" Type="http://schemas.openxmlformats.org/officeDocument/2006/relationships/package" Target="embeddings/Microsoft_Excel__al__ma_Sayfas_194.xlsx"/><Relationship Id="rId511" Type="http://schemas.openxmlformats.org/officeDocument/2006/relationships/image" Target="media/image248.emf"/><Relationship Id="rId609" Type="http://schemas.openxmlformats.org/officeDocument/2006/relationships/image" Target="media/image297.emf"/><Relationship Id="rId85" Type="http://schemas.openxmlformats.org/officeDocument/2006/relationships/package" Target="embeddings/Microsoft_Excel__al__ma_Sayfas_42.xlsx"/><Relationship Id="rId150" Type="http://schemas.openxmlformats.org/officeDocument/2006/relationships/image" Target="media/image69.emf"/><Relationship Id="rId595" Type="http://schemas.openxmlformats.org/officeDocument/2006/relationships/image" Target="media/image290.emf"/><Relationship Id="rId248" Type="http://schemas.openxmlformats.org/officeDocument/2006/relationships/package" Target="embeddings/Microsoft_Excel__al__ma_Sayfas_122.xlsx"/><Relationship Id="rId455" Type="http://schemas.openxmlformats.org/officeDocument/2006/relationships/image" Target="media/image221.emf"/><Relationship Id="rId662" Type="http://schemas.openxmlformats.org/officeDocument/2006/relationships/image" Target="media/image321.emf"/><Relationship Id="rId12" Type="http://schemas.openxmlformats.org/officeDocument/2006/relationships/image" Target="media/image3.emf"/><Relationship Id="rId108" Type="http://schemas.openxmlformats.org/officeDocument/2006/relationships/image" Target="media/image48.emf"/><Relationship Id="rId315" Type="http://schemas.openxmlformats.org/officeDocument/2006/relationships/package" Target="embeddings/Microsoft_Excel__al__ma_Sayfas_155.xlsx"/><Relationship Id="rId522" Type="http://schemas.openxmlformats.org/officeDocument/2006/relationships/package" Target="embeddings/Microsoft_Excel__al__ma_Sayfas_262.xlsx"/><Relationship Id="rId96" Type="http://schemas.openxmlformats.org/officeDocument/2006/relationships/image" Target="media/image42.emf"/><Relationship Id="rId161" Type="http://schemas.openxmlformats.org/officeDocument/2006/relationships/package" Target="embeddings/Microsoft_Excel__al__ma_Sayfas_80.xlsx"/><Relationship Id="rId399" Type="http://schemas.openxmlformats.org/officeDocument/2006/relationships/image" Target="media/image193.emf"/><Relationship Id="rId259" Type="http://schemas.openxmlformats.org/officeDocument/2006/relationships/package" Target="embeddings/Microsoft_Excel__al__ma_Sayfas_127.xlsx"/><Relationship Id="rId466" Type="http://schemas.openxmlformats.org/officeDocument/2006/relationships/package" Target="embeddings/Microsoft_Excel__al__ma_Sayfas_233.xlsx"/><Relationship Id="rId673" Type="http://schemas.openxmlformats.org/officeDocument/2006/relationships/package" Target="embeddings/Microsoft_Excel__al__ma_Sayfas_342.xlsx"/><Relationship Id="rId23" Type="http://schemas.openxmlformats.org/officeDocument/2006/relationships/package" Target="embeddings/Microsoft_Excel__al__ma_Sayfas_8.xlsx"/><Relationship Id="rId119" Type="http://schemas.openxmlformats.org/officeDocument/2006/relationships/package" Target="embeddings/Microsoft_Excel__al__ma_Sayfas_59.xlsx"/><Relationship Id="rId326" Type="http://schemas.openxmlformats.org/officeDocument/2006/relationships/package" Target="embeddings/Microsoft_Excel__al__ma_Sayfas_162.xlsx"/><Relationship Id="rId533" Type="http://schemas.openxmlformats.org/officeDocument/2006/relationships/image" Target="media/image259.emf"/><Relationship Id="rId172" Type="http://schemas.openxmlformats.org/officeDocument/2006/relationships/image" Target="media/image80.emf"/><Relationship Id="rId477" Type="http://schemas.openxmlformats.org/officeDocument/2006/relationships/image" Target="media/image232.emf"/><Relationship Id="rId600" Type="http://schemas.openxmlformats.org/officeDocument/2006/relationships/package" Target="embeddings/Microsoft_Excel__al__ma_Sayfas_301.xlsx"/><Relationship Id="rId684" Type="http://schemas.openxmlformats.org/officeDocument/2006/relationships/image" Target="media/image329.emf"/><Relationship Id="rId337" Type="http://schemas.openxmlformats.org/officeDocument/2006/relationships/image" Target="media/image162.emf"/><Relationship Id="rId34" Type="http://schemas.openxmlformats.org/officeDocument/2006/relationships/image" Target="media/image14.emf"/><Relationship Id="rId544" Type="http://schemas.openxmlformats.org/officeDocument/2006/relationships/package" Target="embeddings/Microsoft_Excel__al__ma_Sayfas_273.xlsx"/><Relationship Id="rId183" Type="http://schemas.openxmlformats.org/officeDocument/2006/relationships/package" Target="embeddings/Microsoft_Excel__al__ma_Sayfas_91.xlsx"/><Relationship Id="rId390" Type="http://schemas.openxmlformats.org/officeDocument/2006/relationships/package" Target="embeddings/Microsoft_Excel__al__ma_Sayfas_195.xlsx"/><Relationship Id="rId404" Type="http://schemas.openxmlformats.org/officeDocument/2006/relationships/package" Target="embeddings/Microsoft_Excel__al__ma_Sayfas_202.xlsx"/><Relationship Id="rId611" Type="http://schemas.openxmlformats.org/officeDocument/2006/relationships/image" Target="media/image298.emf"/><Relationship Id="rId250" Type="http://schemas.openxmlformats.org/officeDocument/2006/relationships/package" Target="embeddings/Microsoft_Excel__al__ma_Sayfas_123.xlsx"/><Relationship Id="rId488" Type="http://schemas.openxmlformats.org/officeDocument/2006/relationships/package" Target="embeddings/Microsoft_Excel__al__ma_Sayfas_244.xlsx"/><Relationship Id="rId45" Type="http://schemas.openxmlformats.org/officeDocument/2006/relationships/package" Target="embeddings/Microsoft_Excel__al__ma_Sayfas_19.xlsx"/><Relationship Id="rId110" Type="http://schemas.openxmlformats.org/officeDocument/2006/relationships/image" Target="media/image49.emf"/><Relationship Id="rId348" Type="http://schemas.openxmlformats.org/officeDocument/2006/relationships/package" Target="embeddings/Microsoft_Excel__al__ma_Sayfas_174.xlsx"/><Relationship Id="rId555" Type="http://schemas.openxmlformats.org/officeDocument/2006/relationships/image" Target="media/image270.emf"/><Relationship Id="rId194" Type="http://schemas.openxmlformats.org/officeDocument/2006/relationships/package" Target="embeddings/Microsoft_Excel__al__ma_Sayfas_95.xlsx"/><Relationship Id="rId208" Type="http://schemas.openxmlformats.org/officeDocument/2006/relationships/package" Target="embeddings/Microsoft_Excel__al__ma_Sayfas_102.xlsx"/><Relationship Id="rId415" Type="http://schemas.openxmlformats.org/officeDocument/2006/relationships/image" Target="media/image201.emf"/><Relationship Id="rId622" Type="http://schemas.openxmlformats.org/officeDocument/2006/relationships/image" Target="media/image302.emf"/><Relationship Id="rId261" Type="http://schemas.openxmlformats.org/officeDocument/2006/relationships/package" Target="embeddings/Microsoft_Excel__al__ma_Sayfas_128.xlsx"/><Relationship Id="rId499" Type="http://schemas.openxmlformats.org/officeDocument/2006/relationships/image" Target="media/image243.emf"/><Relationship Id="rId56" Type="http://schemas.openxmlformats.org/officeDocument/2006/relationships/image" Target="media/image25.emf"/><Relationship Id="rId359" Type="http://schemas.openxmlformats.org/officeDocument/2006/relationships/image" Target="media/image173.emf"/><Relationship Id="rId566" Type="http://schemas.openxmlformats.org/officeDocument/2006/relationships/package" Target="embeddings/Microsoft_Excel__al__ma_Sayfas_284.xlsx"/><Relationship Id="rId121" Type="http://schemas.openxmlformats.org/officeDocument/2006/relationships/package" Target="embeddings/Microsoft_Excel__al__ma_Sayfas_60.xlsx"/><Relationship Id="rId219" Type="http://schemas.openxmlformats.org/officeDocument/2006/relationships/image" Target="media/image105.emf"/><Relationship Id="rId426" Type="http://schemas.openxmlformats.org/officeDocument/2006/relationships/package" Target="embeddings/Microsoft_Excel__al__ma_Sayfas_213.xlsx"/><Relationship Id="rId633" Type="http://schemas.openxmlformats.org/officeDocument/2006/relationships/image" Target="media/image307.emf"/><Relationship Id="rId67" Type="http://schemas.openxmlformats.org/officeDocument/2006/relationships/package" Target="embeddings/Microsoft_Excel__al__ma_Sayfas_32.xlsx"/><Relationship Id="rId272" Type="http://schemas.openxmlformats.org/officeDocument/2006/relationships/image" Target="media/image132.emf"/><Relationship Id="rId577" Type="http://schemas.openxmlformats.org/officeDocument/2006/relationships/image" Target="media/image281.emf"/><Relationship Id="rId132" Type="http://schemas.openxmlformats.org/officeDocument/2006/relationships/image" Target="media/image60.emf"/><Relationship Id="rId437" Type="http://schemas.openxmlformats.org/officeDocument/2006/relationships/image" Target="media/image212.emf"/><Relationship Id="rId644" Type="http://schemas.openxmlformats.org/officeDocument/2006/relationships/image" Target="media/image312.emf"/><Relationship Id="rId283" Type="http://schemas.openxmlformats.org/officeDocument/2006/relationships/package" Target="embeddings/Microsoft_Excel__al__ma_Sayfas_139.xlsx"/><Relationship Id="rId490" Type="http://schemas.openxmlformats.org/officeDocument/2006/relationships/package" Target="embeddings/Microsoft_Excel__al__ma_Sayfas_245.xlsx"/><Relationship Id="rId504" Type="http://schemas.openxmlformats.org/officeDocument/2006/relationships/package" Target="embeddings/Microsoft_Excel__al__ma_Sayfas_252.xlsx"/><Relationship Id="rId78" Type="http://schemas.openxmlformats.org/officeDocument/2006/relationships/image" Target="media/image33.emf"/><Relationship Id="rId143" Type="http://schemas.openxmlformats.org/officeDocument/2006/relationships/package" Target="embeddings/Microsoft_Excel__al__ma_Sayfas_71.xlsx"/><Relationship Id="rId350" Type="http://schemas.openxmlformats.org/officeDocument/2006/relationships/package" Target="embeddings/Microsoft_Excel__al__ma_Sayfas_175.xlsx"/><Relationship Id="rId588" Type="http://schemas.openxmlformats.org/officeDocument/2006/relationships/package" Target="embeddings/Microsoft_Excel__al__ma_Sayfas_295.xlsx"/><Relationship Id="rId9" Type="http://schemas.openxmlformats.org/officeDocument/2006/relationships/package" Target="embeddings/Microsoft_Excel__al__ma_Sayfas_1.xlsx"/><Relationship Id="rId210" Type="http://schemas.openxmlformats.org/officeDocument/2006/relationships/package" Target="embeddings/Microsoft_Excel__al__ma_Sayfas_103.xlsx"/><Relationship Id="rId448" Type="http://schemas.openxmlformats.org/officeDocument/2006/relationships/package" Target="embeddings/Microsoft_Excel__al__ma_Sayfas_224.xlsx"/><Relationship Id="rId655" Type="http://schemas.openxmlformats.org/officeDocument/2006/relationships/package" Target="embeddings/Microsoft_Excel__al__ma_Sayfas_330.xlsx"/><Relationship Id="rId294" Type="http://schemas.openxmlformats.org/officeDocument/2006/relationships/image" Target="media/image143.emf"/><Relationship Id="rId308" Type="http://schemas.openxmlformats.org/officeDocument/2006/relationships/image" Target="media/image150.emf"/><Relationship Id="rId515" Type="http://schemas.openxmlformats.org/officeDocument/2006/relationships/image" Target="media/image250.emf"/><Relationship Id="rId89" Type="http://schemas.openxmlformats.org/officeDocument/2006/relationships/package" Target="embeddings/Microsoft_Excel__al__ma_Sayfas_44.xlsx"/><Relationship Id="rId154" Type="http://schemas.openxmlformats.org/officeDocument/2006/relationships/image" Target="media/image71.emf"/><Relationship Id="rId361" Type="http://schemas.openxmlformats.org/officeDocument/2006/relationships/image" Target="media/image174.emf"/><Relationship Id="rId599" Type="http://schemas.openxmlformats.org/officeDocument/2006/relationships/image" Target="media/image292.emf"/><Relationship Id="rId459" Type="http://schemas.openxmlformats.org/officeDocument/2006/relationships/image" Target="media/image223.emf"/><Relationship Id="rId666" Type="http://schemas.openxmlformats.org/officeDocument/2006/relationships/package" Target="embeddings/Microsoft_Excel__al__ma_Sayfas_336.xlsx"/><Relationship Id="rId16" Type="http://schemas.openxmlformats.org/officeDocument/2006/relationships/image" Target="media/image5.emf"/><Relationship Id="rId221" Type="http://schemas.openxmlformats.org/officeDocument/2006/relationships/image" Target="media/image106.emf"/><Relationship Id="rId319" Type="http://schemas.openxmlformats.org/officeDocument/2006/relationships/package" Target="embeddings/Microsoft_Excel__al__ma_Sayfas_157.xlsx"/><Relationship Id="rId526" Type="http://schemas.openxmlformats.org/officeDocument/2006/relationships/package" Target="embeddings/Microsoft_Excel__al__ma_Sayfas_264.xlsx"/><Relationship Id="rId165" Type="http://schemas.openxmlformats.org/officeDocument/2006/relationships/package" Target="embeddings/Microsoft_Excel__al__ma_Sayfas_82.xlsx"/><Relationship Id="rId372" Type="http://schemas.openxmlformats.org/officeDocument/2006/relationships/package" Target="embeddings/Microsoft_Excel__al__ma_Sayfas_186.xlsx"/><Relationship Id="rId677" Type="http://schemas.openxmlformats.org/officeDocument/2006/relationships/package" Target="embeddings/Microsoft_Excel__al__ma_Sayfas_344.xlsx"/><Relationship Id="rId232" Type="http://schemas.openxmlformats.org/officeDocument/2006/relationships/package" Target="embeddings/Microsoft_Excel__al__ma_Sayfas_114.xlsx"/><Relationship Id="rId27" Type="http://schemas.openxmlformats.org/officeDocument/2006/relationships/package" Target="embeddings/Microsoft_Excel__al__ma_Sayfas_10.xlsx"/><Relationship Id="rId537" Type="http://schemas.openxmlformats.org/officeDocument/2006/relationships/image" Target="media/image261.emf"/><Relationship Id="rId80" Type="http://schemas.openxmlformats.org/officeDocument/2006/relationships/image" Target="media/image34.emf"/><Relationship Id="rId176" Type="http://schemas.openxmlformats.org/officeDocument/2006/relationships/image" Target="media/image82.emf"/><Relationship Id="rId383" Type="http://schemas.openxmlformats.org/officeDocument/2006/relationships/image" Target="media/image185.emf"/><Relationship Id="rId590" Type="http://schemas.openxmlformats.org/officeDocument/2006/relationships/package" Target="embeddings/Microsoft_Excel__al__ma_Sayfas_296.xlsx"/><Relationship Id="rId604" Type="http://schemas.openxmlformats.org/officeDocument/2006/relationships/package" Target="embeddings/Microsoft_Excel__al__ma_Sayfas_303.xlsx"/><Relationship Id="rId243" Type="http://schemas.openxmlformats.org/officeDocument/2006/relationships/image" Target="media/image117.emf"/><Relationship Id="rId450" Type="http://schemas.openxmlformats.org/officeDocument/2006/relationships/package" Target="embeddings/Microsoft_Excel__al__ma_Sayfas_225.xlsx"/><Relationship Id="rId688" Type="http://schemas.openxmlformats.org/officeDocument/2006/relationships/image" Target="media/image331.emf"/><Relationship Id="rId38" Type="http://schemas.openxmlformats.org/officeDocument/2006/relationships/image" Target="media/image16.emf"/><Relationship Id="rId103" Type="http://schemas.openxmlformats.org/officeDocument/2006/relationships/package" Target="embeddings/Microsoft_Excel__al__ma_Sayfas_51.xlsx"/><Relationship Id="rId310" Type="http://schemas.openxmlformats.org/officeDocument/2006/relationships/image" Target="media/image151.emf"/><Relationship Id="rId548" Type="http://schemas.openxmlformats.org/officeDocument/2006/relationships/package" Target="embeddings/Microsoft_Excel__al__ma_Sayfas_275.xlsx"/><Relationship Id="rId91" Type="http://schemas.openxmlformats.org/officeDocument/2006/relationships/package" Target="embeddings/Microsoft_Excel__al__ma_Sayfas_45.xlsx"/><Relationship Id="rId187" Type="http://schemas.openxmlformats.org/officeDocument/2006/relationships/package" Target="embeddings/Microsoft_Excel__al__ma_Sayfas_93.xlsx"/><Relationship Id="rId394" Type="http://schemas.openxmlformats.org/officeDocument/2006/relationships/package" Target="embeddings/Microsoft_Excel__al__ma_Sayfas_197.xlsx"/><Relationship Id="rId408" Type="http://schemas.openxmlformats.org/officeDocument/2006/relationships/package" Target="embeddings/Microsoft_Excel__al__ma_Sayfas_204.xlsx"/><Relationship Id="rId615" Type="http://schemas.openxmlformats.org/officeDocument/2006/relationships/package" Target="embeddings/Microsoft_Excel__al__ma_Sayfas_309.xlsx"/><Relationship Id="rId254" Type="http://schemas.openxmlformats.org/officeDocument/2006/relationships/package" Target="embeddings/Microsoft_Excel__al__ma_Sayfas_125.xlsx"/><Relationship Id="rId49" Type="http://schemas.openxmlformats.org/officeDocument/2006/relationships/package" Target="embeddings/Microsoft_Excel__al__ma_Sayfas_21.xlsx"/><Relationship Id="rId114" Type="http://schemas.openxmlformats.org/officeDocument/2006/relationships/image" Target="media/image51.emf"/><Relationship Id="rId461" Type="http://schemas.openxmlformats.org/officeDocument/2006/relationships/image" Target="media/image224.emf"/><Relationship Id="rId559" Type="http://schemas.openxmlformats.org/officeDocument/2006/relationships/image" Target="media/image27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ELGELER%20Z\ETK&#304;NL&#304;KLER\1.SINIF\2016%20-%202.%20D&#214;NEM\1.%20%20SIN%20&#350;ABLON.dotx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E5504F-DD0D-47EC-92B2-F5B82B2A51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1.  SIN ŞABLON</Template>
  <TotalTime>218</TotalTime>
  <Pages>1</Pages>
  <Words>3217</Words>
  <Characters>18342</Characters>
  <Application>Microsoft Office Word</Application>
  <DocSecurity>0</DocSecurity>
  <Lines>152</Lines>
  <Paragraphs>43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ZI</dc:creator>
  <cp:keywords>www.sorubak.com</cp:keywords>
  <dc:description>www.sorubak.com</dc:description>
  <cp:lastModifiedBy>doğan</cp:lastModifiedBy>
  <cp:revision>20</cp:revision>
  <cp:lastPrinted>2016-05-31T19:28:00Z</cp:lastPrinted>
  <dcterms:created xsi:type="dcterms:W3CDTF">2016-05-28T18:15:00Z</dcterms:created>
  <dcterms:modified xsi:type="dcterms:W3CDTF">2016-06-04T14:05:00Z</dcterms:modified>
</cp:coreProperties>
</file>