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3210" w:rsidRPr="00663210" w:rsidRDefault="00663210" w:rsidP="00663210">
      <w:pPr>
        <w:numPr>
          <w:ilvl w:val="0"/>
          <w:numId w:val="1"/>
        </w:numPr>
        <w:rPr>
          <w:rFonts w:ascii="Cambria Math" w:hAnsi="Cambria Math"/>
          <w:sz w:val="28"/>
          <w:szCs w:val="28"/>
        </w:rPr>
      </w:pPr>
      <w:r w:rsidRPr="00663210">
        <w:rPr>
          <w:rFonts w:ascii="Cambria Math" w:hAnsi="Cambria Math"/>
          <w:iCs/>
          <w:sz w:val="28"/>
          <w:szCs w:val="28"/>
        </w:rPr>
        <w:t>Aşağıda paralarımızdan bazıları verilmiştir. Paraların değerini altına yazınız</w:t>
      </w:r>
      <w:r w:rsidRPr="00663210">
        <w:rPr>
          <w:rFonts w:ascii="Cambria Math" w:hAnsi="Cambria Math"/>
          <w:sz w:val="28"/>
          <w:szCs w:val="28"/>
        </w:rPr>
        <w:t>.</w:t>
      </w: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</w:r>
      <w:r>
        <w:rPr>
          <w:rFonts w:ascii="Cambria Math" w:hAnsi="Cambria Math"/>
          <w:sz w:val="28"/>
          <w:szCs w:val="28"/>
        </w:rPr>
        <w:pict>
          <v:group id="_x0000_s1060" style="width:243pt;height:67.8pt;mso-position-horizontal-relative:char;mso-position-vertical-relative:line" coordorigin="660,4962" coordsize="7305,2088">
            <v:group id="_x0000_s1061" style="position:absolute;left:660;top:5178;width:1273;height:1872" coordorigin="660,5178" coordsize="1273,1872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62" type="#_x0000_t75" style="position:absolute;left:660;top:5178;width:1273;height:1300">
                <v:imagedata r:id="rId8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63" type="#_x0000_t202" style="position:absolute;left:660;top:6613;width:1230;height:437">
                <v:textbox inset="0,0,0,0">
                  <w:txbxContent>
                    <w:p w:rsidR="00183627" w:rsidRPr="000456EB" w:rsidRDefault="00183627" w:rsidP="00663210">
                      <w:r>
                        <w:t>.......Kr</w:t>
                      </w:r>
                    </w:p>
                  </w:txbxContent>
                </v:textbox>
              </v:shape>
            </v:group>
            <v:group id="_x0000_s1064" style="position:absolute;left:2580;top:4962;width:1527;height:2088" coordorigin="2580,4962" coordsize="1527,2088">
              <v:shape id="_x0000_s1065" type="#_x0000_t75" style="position:absolute;left:2580;top:4962;width:1527;height:1561">
                <v:imagedata r:id="rId9" o:title=""/>
              </v:shape>
              <v:shape id="_x0000_s1066" type="#_x0000_t202" style="position:absolute;left:2580;top:6613;width:1230;height:437">
                <v:textbox inset="0,0,0,0">
                  <w:txbxContent>
                    <w:p w:rsidR="00183627" w:rsidRPr="000456EB" w:rsidRDefault="00183627" w:rsidP="00663210">
                      <w:pPr>
                        <w:rPr>
                          <w:b/>
                          <w:bCs/>
                        </w:rPr>
                      </w:pPr>
                      <w:r>
                        <w:t>........K</w:t>
                      </w:r>
                      <w:r>
                        <w:rPr>
                          <w:b/>
                          <w:bCs/>
                        </w:rPr>
                        <w:t>r</w:t>
                      </w:r>
                    </w:p>
                  </w:txbxContent>
                </v:textbox>
              </v:shape>
            </v:group>
            <v:group id="_x0000_s1067" style="position:absolute;left:4682;top:5149;width:1273;height:1901" coordorigin="4682,5149" coordsize="1273,1901">
              <v:shape id="_x0000_s1068" type="#_x0000_t75" style="position:absolute;left:4682;top:5149;width:1273;height:1329">
                <v:imagedata r:id="rId10" o:title=""/>
              </v:shape>
              <v:shape id="_x0000_s1069" type="#_x0000_t202" style="position:absolute;left:4725;top:6613;width:1230;height:437">
                <v:textbox inset="0,0,0,0">
                  <w:txbxContent>
                    <w:p w:rsidR="00183627" w:rsidRDefault="00183627" w:rsidP="00663210">
                      <w:r>
                        <w:t>...... Kr</w:t>
                      </w:r>
                    </w:p>
                  </w:txbxContent>
                </v:textbox>
              </v:shape>
            </v:group>
            <v:group id="_x0000_s1070" style="position:absolute;left:6508;top:5036;width:1457;height:2014" coordorigin="6508,5036" coordsize="1457,2014">
              <v:shape id="_x0000_s1071" type="#_x0000_t202" style="position:absolute;left:6645;top:6613;width:1230;height:437">
                <v:textbox inset="0,0,0,0">
                  <w:txbxContent>
                    <w:p w:rsidR="00183627" w:rsidRPr="000456EB" w:rsidRDefault="00183627" w:rsidP="00663210">
                      <w:r>
                        <w:t>......Kr</w:t>
                      </w:r>
                    </w:p>
                  </w:txbxContent>
                </v:textbox>
              </v:shape>
              <v:shape id="_x0000_s1072" type="#_x0000_t75" style="position:absolute;left:6508;top:5036;width:1457;height:1487">
                <v:imagedata r:id="rId11" o:title=""/>
              </v:shape>
            </v:group>
            <w10:wrap type="none"/>
            <w10:anchorlock/>
          </v:group>
        </w:pict>
      </w:r>
    </w:p>
    <w:p w:rsidR="00663210" w:rsidRPr="00663210" w:rsidRDefault="00663210" w:rsidP="00663210">
      <w:pPr>
        <w:pStyle w:val="AralkYok"/>
      </w:pP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</w:r>
      <w:r>
        <w:rPr>
          <w:rFonts w:ascii="Cambria Math" w:hAnsi="Cambria Math"/>
          <w:sz w:val="28"/>
          <w:szCs w:val="28"/>
        </w:rPr>
        <w:pict>
          <v:group id="_x0000_s1073" style="width:243pt;height:74.65pt;mso-position-horizontal-relative:char;mso-position-vertical-relative:line" coordorigin="452,1993" coordsize="7423,1772">
            <v:shape id="_x0000_s1074" type="#_x0000_t75" style="position:absolute;left:452;top:1993;width:2248;height:1171">
              <v:imagedata r:id="rId12" o:title=""/>
            </v:shape>
            <v:shape id="_x0000_s1075" type="#_x0000_t75" style="position:absolute;left:2942;top:2008;width:2383;height:1219">
              <v:imagedata r:id="rId13" o:title=""/>
            </v:shape>
            <v:shape id="_x0000_s1076" type="#_x0000_t75" style="position:absolute;left:5550;top:1993;width:2325;height:1228">
              <v:imagedata r:id="rId14" o:title=""/>
            </v:shape>
            <v:shape id="_x0000_s1077" type="#_x0000_t202" style="position:absolute;left:660;top:3330;width:1335;height:435">
              <v:textbox style="mso-next-textbox:#_x0000_s1077" inset="0,0,0,0">
                <w:txbxContent>
                  <w:p w:rsidR="00183627" w:rsidRDefault="00183627" w:rsidP="00663210">
                    <w:pPr>
                      <w:jc w:val="right"/>
                    </w:pPr>
                    <w:r>
                      <w:t>.....TL</w:t>
                    </w:r>
                  </w:p>
                </w:txbxContent>
              </v:textbox>
            </v:shape>
            <v:shape id="_x0000_s1078" type="#_x0000_t202" style="position:absolute;left:3600;top:3330;width:1335;height:435">
              <v:textbox style="mso-next-textbox:#_x0000_s1078" inset="0,0,0,0">
                <w:txbxContent>
                  <w:p w:rsidR="00183627" w:rsidRDefault="00183627" w:rsidP="00663210">
                    <w:pPr>
                      <w:jc w:val="right"/>
                    </w:pPr>
                    <w:r>
                      <w:t>..... TL</w:t>
                    </w:r>
                  </w:p>
                </w:txbxContent>
              </v:textbox>
            </v:shape>
            <v:shape id="_x0000_s1079" type="#_x0000_t202" style="position:absolute;left:6060;top:3330;width:1335;height:435">
              <v:textbox style="mso-next-textbox:#_x0000_s1079" inset="0,0,0,0">
                <w:txbxContent>
                  <w:p w:rsidR="00183627" w:rsidRDefault="00183627" w:rsidP="00663210">
                    <w:pPr>
                      <w:jc w:val="right"/>
                    </w:pPr>
                    <w:r>
                      <w:t>..... TL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63210" w:rsidRPr="00663210" w:rsidRDefault="00663210" w:rsidP="00663210">
      <w:pPr>
        <w:pStyle w:val="AralkYok"/>
      </w:pPr>
    </w:p>
    <w:p w:rsidR="00663210" w:rsidRPr="00663210" w:rsidRDefault="00624CE5" w:rsidP="00663210">
      <w:pPr>
        <w:numPr>
          <w:ilvl w:val="0"/>
          <w:numId w:val="1"/>
        </w:numPr>
        <w:rPr>
          <w:rFonts w:ascii="Cambria Math" w:hAnsi="Cambria Math"/>
          <w:iCs/>
          <w:sz w:val="28"/>
          <w:szCs w:val="28"/>
        </w:rPr>
      </w:pPr>
      <w:r>
        <w:rPr>
          <w:rFonts w:ascii="Cambria Math" w:hAnsi="Cambria Math"/>
          <w:noProof/>
        </w:rPr>
        <w:pict>
          <v:group id="_x0000_s1111" style="position:absolute;left:0;text-align:left;margin-left:9pt;margin-top:19.9pt;width:252pt;height:83.85pt;z-index:251660288" coordorigin="660,8189" coordsize="7609,2663">
            <v:group id="_x0000_s1112" style="position:absolute;left:660;top:8189;width:7411;height:2663" coordorigin="660,8189" coordsize="7411,2663">
              <v:group id="_x0000_s1113" style="position:absolute;left:660;top:9264;width:3807;height:825" coordorigin="660,8604" coordsize="3807,825">
                <v:shape id="_x0000_s1114" type="#_x0000_t75" style="position:absolute;left:660;top:8654;width:728;height:743">
                  <v:imagedata r:id="rId11" o:title=""/>
                </v:shape>
                <v:shape id="_x0000_s1115" type="#_x0000_t75" style="position:absolute;left:1395;top:8654;width:759;height:775">
                  <v:imagedata r:id="rId15" o:title=""/>
                </v:shape>
                <v:shape id="_x0000_s1116" type="#_x0000_t75" style="position:absolute;left:2154;top:8654;width:728;height:743">
                  <v:imagedata r:id="rId15" o:title=""/>
                </v:shape>
                <v:shape id="_x0000_s1117" type="#_x0000_t75" style="position:absolute;left:2882;top:8604;width:808;height:825">
                  <v:imagedata r:id="rId15" o:title=""/>
                </v:shape>
                <v:shape id="_x0000_s1118" type="#_x0000_t75" style="position:absolute;left:3690;top:8604;width:777;height:793">
                  <v:imagedata r:id="rId15" o:title=""/>
                </v:shape>
              </v:group>
              <v:group id="_x0000_s1119" style="position:absolute;left:4682;top:8835;width:2121;height:1254" coordorigin="4682,8835" coordsize="2121,1254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20" type="#_x0000_t32" style="position:absolute;left:4682;top:9630;width:2121;height:0" o:connectortype="straight">
                  <v:stroke endarrow="block"/>
                </v:shape>
                <v:shape id="_x0000_s1121" type="#_x0000_t32" style="position:absolute;left:4682;top:8835;width:868;height:600;flip:y" o:connectortype="straight">
                  <v:stroke endarrow="block"/>
                </v:shape>
                <v:shape id="_x0000_s1122" type="#_x0000_t32" style="position:absolute;left:4682;top:9840;width:868;height:249" o:connectortype="straight">
                  <v:stroke endarrow="block"/>
                </v:shape>
              </v:group>
              <v:group id="_x0000_s1123" style="position:absolute;left:5559;top:8189;width:2512;height:2663" coordorigin="5559,8189" coordsize="2512,2663">
                <v:shape id="_x0000_s1124" type="#_x0000_t75" style="position:absolute;left:5670;top:8189;width:1316;height:1186">
                  <v:imagedata r:id="rId16" o:title=""/>
                </v:shape>
                <v:shape id="_x0000_s1125" type="#_x0000_t75" style="position:absolute;left:6900;top:8948;width:1171;height:1267">
                  <v:imagedata r:id="rId17" o:title=""/>
                </v:shape>
                <v:shape id="_x0000_s1126" type="#_x0000_t75" style="position:absolute;left:5559;top:9922;width:949;height:930">
                  <v:imagedata r:id="rId18" o:title=""/>
                </v:shape>
              </v:group>
            </v:group>
            <v:group id="_x0000_s1127" style="position:absolute;left:6499;top:8550;width:1770;height:2302" coordorigin="6499,8550" coordsize="1770,2302">
              <v:oval id="_x0000_s1128" style="position:absolute;left:6986;top:8550;width:304;height:285" strokeweight="1.25pt"/>
              <v:oval id="_x0000_s1129" style="position:absolute;left:7965;top:9840;width:304;height:285" strokeweight="1.25pt"/>
              <v:oval id="_x0000_s1130" style="position:absolute;left:6499;top:10567;width:304;height:285" strokeweight="1.25pt"/>
            </v:group>
          </v:group>
        </w:pict>
      </w:r>
      <w:r w:rsidR="00663210" w:rsidRPr="00663210">
        <w:rPr>
          <w:rFonts w:ascii="Cambria Math" w:hAnsi="Cambria Math"/>
          <w:iCs/>
          <w:sz w:val="28"/>
          <w:szCs w:val="28"/>
        </w:rPr>
        <w:t>Aşağıda verilen madeni paraların toplamı kaç Kr’tur? İşaretleyiniz.</w:t>
      </w: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63210" w:rsidP="00663210">
      <w:pPr>
        <w:numPr>
          <w:ilvl w:val="0"/>
          <w:numId w:val="1"/>
        </w:numPr>
        <w:rPr>
          <w:rFonts w:ascii="Cambria Math" w:hAnsi="Cambria Math"/>
          <w:iCs/>
          <w:sz w:val="28"/>
          <w:szCs w:val="28"/>
        </w:rPr>
      </w:pPr>
      <w:r w:rsidRPr="00663210">
        <w:rPr>
          <w:rFonts w:ascii="Cambria Math" w:hAnsi="Cambria Math"/>
          <w:iCs/>
          <w:sz w:val="28"/>
          <w:szCs w:val="28"/>
        </w:rPr>
        <w:t>Aylin, bir silgi almak için aşağıdaki kadar para vermiştir. Silginin fiyatı kaç Kr’tur?</w:t>
      </w: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noProof/>
          <w:sz w:val="28"/>
          <w:szCs w:val="28"/>
        </w:rPr>
        <w:pict>
          <v:shape id="_x0000_s1131" type="#_x0000_t202" style="position:absolute;margin-left:171pt;margin-top:30.55pt;width:81.75pt;height:30.45pt;z-index:251661312">
            <v:textbox>
              <w:txbxContent>
                <w:p w:rsidR="00183627" w:rsidRPr="00624DD4" w:rsidRDefault="00183627" w:rsidP="00663210">
                  <w:pPr>
                    <w:jc w:val="right"/>
                    <w:rPr>
                      <w:i/>
                      <w:iCs/>
                      <w:sz w:val="28"/>
                      <w:szCs w:val="28"/>
                    </w:rPr>
                  </w:pPr>
                  <w:r w:rsidRPr="00624DD4">
                    <w:rPr>
                      <w:i/>
                      <w:iCs/>
                      <w:sz w:val="28"/>
                      <w:szCs w:val="28"/>
                    </w:rPr>
                    <w:t>......... Kr</w:t>
                  </w:r>
                </w:p>
              </w:txbxContent>
            </v:textbox>
          </v:shape>
        </w:pict>
      </w:r>
      <w:r>
        <w:rPr>
          <w:rFonts w:ascii="Cambria Math" w:hAnsi="Cambria Math"/>
          <w:sz w:val="28"/>
          <w:szCs w:val="28"/>
        </w:rPr>
      </w:r>
      <w:r>
        <w:rPr>
          <w:rFonts w:ascii="Cambria Math" w:hAnsi="Cambria Math"/>
          <w:sz w:val="28"/>
          <w:szCs w:val="28"/>
        </w:rPr>
        <w:pict>
          <v:group id="_x0000_s1080" style="width:245.8pt;height:49.8pt;mso-position-horizontal-relative:char;mso-position-vertical-relative:line" coordorigin="8687,2175" coordsize="6854,1644">
            <v:group id="_x0000_s1081" style="position:absolute;left:8687;top:2175;width:4440;height:1644" coordorigin="9797,5732" coordsize="4440,1644">
              <v:rect id="_x0000_s1082" style="position:absolute;left:9797;top:5732;width:4440;height:1644"/>
              <v:group id="_x0000_s1083" style="position:absolute;left:9921;top:5877;width:4106;height:1423" coordorigin="8730,7300" coordsize="4106,1423">
                <v:shape id="_x0000_s1084" type="#_x0000_t75" style="position:absolute;left:11498;top:7376;width:1338;height:1347">
                  <v:imagedata r:id="rId19" o:title=""/>
                </v:shape>
                <v:shape id="_x0000_s1085" type="#_x0000_t75" style="position:absolute;left:10160;top:7300;width:1338;height:1347">
                  <v:imagedata r:id="rId19" o:title=""/>
                </v:shape>
                <v:shape id="_x0000_s1086" type="#_x0000_t75" style="position:absolute;left:8730;top:7300;width:1338;height:1347">
                  <v:imagedata r:id="rId19" o:title=""/>
                </v:shape>
              </v:group>
            </v:group>
            <v:group id="_x0000_s1087" style="position:absolute;left:13202;top:2175;width:2339;height:1609" coordorigin="13202,2175" coordsize="2339,1609">
              <v:shape id="_x0000_s1088" type="#_x0000_t75" style="position:absolute;left:13202;top:2175;width:2339;height:1609">
                <v:imagedata r:id="rId20" o:title="j0199363"/>
              </v:shape>
              <v:shape id="_x0000_s1089" type="#_x0000_t32" style="position:absolute;left:13202;top:2670;width:1018;height:15;flip:y" o:connectortype="straight">
                <v:stroke endarrow="block"/>
              </v:shape>
            </v:group>
            <w10:wrap type="none"/>
            <w10:anchorlock/>
          </v:group>
        </w:pict>
      </w: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63210" w:rsidP="00663210">
      <w:pPr>
        <w:numPr>
          <w:ilvl w:val="0"/>
          <w:numId w:val="1"/>
        </w:numPr>
        <w:rPr>
          <w:rFonts w:ascii="Cambria Math" w:hAnsi="Cambria Math"/>
          <w:bCs/>
          <w:iCs/>
          <w:sz w:val="28"/>
          <w:szCs w:val="28"/>
        </w:rPr>
      </w:pPr>
      <w:r w:rsidRPr="00663210">
        <w:rPr>
          <w:rFonts w:ascii="Cambria Math" w:hAnsi="Cambria Math"/>
          <w:bCs/>
          <w:iCs/>
          <w:sz w:val="28"/>
          <w:szCs w:val="28"/>
        </w:rPr>
        <w:t xml:space="preserve">Kaya’nın cebinde aşağıdaki kadar para vardır. Kaya bu para ile </w:t>
      </w:r>
      <w:r w:rsidRPr="006A6CD9">
        <w:rPr>
          <w:rFonts w:ascii="Cambria Math" w:hAnsi="Cambria Math"/>
          <w:b/>
          <w:bCs/>
          <w:iCs/>
          <w:sz w:val="28"/>
          <w:szCs w:val="28"/>
        </w:rPr>
        <w:t>kaç tane</w:t>
      </w:r>
      <w:r w:rsidRPr="00663210">
        <w:rPr>
          <w:rFonts w:ascii="Cambria Math" w:hAnsi="Cambria Math"/>
          <w:bCs/>
          <w:iCs/>
          <w:sz w:val="28"/>
          <w:szCs w:val="28"/>
        </w:rPr>
        <w:t xml:space="preserve"> meyve suyu alabilir? İşaretleyiniz.</w:t>
      </w: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bCs/>
          <w:iCs/>
          <w:sz w:val="28"/>
          <w:szCs w:val="28"/>
        </w:rPr>
      </w:r>
      <w:r>
        <w:rPr>
          <w:rFonts w:ascii="Cambria Math" w:hAnsi="Cambria Math"/>
          <w:bCs/>
          <w:iCs/>
          <w:sz w:val="28"/>
          <w:szCs w:val="28"/>
        </w:rPr>
        <w:pict>
          <v:group id="_x0000_s1045" style="width:252pt;height:97.3pt;mso-position-horizontal-relative:char;mso-position-vertical-relative:line" coordorigin="476,11537" coordsize="5400,2173">
            <v:shape id="_x0000_s1046" type="#_x0000_t75" style="position:absolute;left:476;top:11950;width:726;height:735">
              <v:imagedata r:id="rId21" o:title=""/>
            </v:shape>
            <v:shape id="_x0000_s1047" type="#_x0000_t75" style="position:absolute;left:1274;top:11950;width:726;height:735">
              <v:imagedata r:id="rId21" o:title=""/>
            </v:shape>
            <v:shape id="_x0000_s1048" type="#_x0000_t75" style="position:absolute;left:2060;top:11916;width:760;height:769">
              <v:imagedata r:id="rId21" o:title=""/>
            </v:shape>
            <v:shape id="_x0000_s1049" type="#_x0000_t75" style="position:absolute;left:2847;top:11916;width:734;height:743">
              <v:imagedata r:id="rId21" o:title=""/>
            </v:shape>
            <v:shape id="_x0000_s1050" type="#_x0000_t75" style="position:absolute;left:5067;top:11537;width:809;height:1247">
              <v:imagedata r:id="rId22" o:title="j0232682"/>
            </v:shape>
            <v:shape id="_x0000_s1051" type="#_x0000_t202" style="position:absolute;left:4157;top:12173;width:1034;height:353">
              <v:textbox inset="0,0,0,0">
                <w:txbxContent>
                  <w:p w:rsidR="00183627" w:rsidRPr="00624DD4" w:rsidRDefault="00183627" w:rsidP="00663210">
                    <w:pPr>
                      <w:rPr>
                        <w:i/>
                        <w:iCs/>
                        <w:sz w:val="28"/>
                        <w:szCs w:val="28"/>
                      </w:rPr>
                    </w:pPr>
                    <w:r w:rsidRPr="00624DD4">
                      <w:rPr>
                        <w:i/>
                        <w:iCs/>
                        <w:sz w:val="28"/>
                        <w:szCs w:val="28"/>
                      </w:rPr>
                      <w:t>50  Kr</w:t>
                    </w:r>
                  </w:p>
                </w:txbxContent>
              </v:textbox>
            </v:shape>
            <v:shape id="_x0000_s1052" type="#_x0000_t202" style="position:absolute;left:606;top:12918;width:1034;height:516">
              <v:textbox inset="0,0,0,0">
                <w:txbxContent>
                  <w:p w:rsidR="00183627" w:rsidRPr="00624DD4" w:rsidRDefault="00183627" w:rsidP="00663210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 w:rsidRPr="00624DD4">
                      <w:rPr>
                        <w:rFonts w:ascii="Hand writing Mutlu" w:hAnsi="Hand writing Mutlu"/>
                        <w:sz w:val="28"/>
                        <w:szCs w:val="28"/>
                      </w:rPr>
                      <w:t>4</w:t>
                    </w:r>
                    <w:r>
                      <w:rPr>
                        <w:rFonts w:ascii="Hand writing Mutlu" w:hAnsi="Hand writing Mutlu"/>
                        <w:sz w:val="28"/>
                        <w:szCs w:val="28"/>
                      </w:rPr>
                      <w:t xml:space="preserve"> </w:t>
                    </w:r>
                    <w:r w:rsidRPr="00624DD4">
                      <w:rPr>
                        <w:rFonts w:ascii="Hand writing Mutlu" w:hAnsi="Hand writing Mutlu"/>
                        <w:sz w:val="28"/>
                        <w:szCs w:val="28"/>
                      </w:rPr>
                      <w:t>tane</w:t>
                    </w:r>
                  </w:p>
                </w:txbxContent>
              </v:textbox>
            </v:shape>
            <v:shape id="_x0000_s1053" type="#_x0000_t202" style="position:absolute;left:2000;top:12918;width:1033;height:516">
              <v:textbox inset="0,0,0,0">
                <w:txbxContent>
                  <w:p w:rsidR="00183627" w:rsidRPr="00624DD4" w:rsidRDefault="00183627" w:rsidP="00663210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 w:rsidRPr="00624DD4">
                      <w:rPr>
                        <w:rFonts w:ascii="Hand writing Mutlu" w:hAnsi="Hand writing Mutlu"/>
                        <w:sz w:val="28"/>
                        <w:szCs w:val="28"/>
                      </w:rPr>
                      <w:t>3 tane</w:t>
                    </w:r>
                  </w:p>
                </w:txbxContent>
              </v:textbox>
            </v:shape>
            <v:shape id="_x0000_s1054" type="#_x0000_t202" style="position:absolute;left:3404;top:12918;width:1034;height:516">
              <v:textbox inset="0,0,0,0">
                <w:txbxContent>
                  <w:p w:rsidR="00183627" w:rsidRPr="00624DD4" w:rsidRDefault="00183627" w:rsidP="00663210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 w:rsidRPr="00624DD4">
                      <w:rPr>
                        <w:rFonts w:ascii="Hand writing Mutlu" w:hAnsi="Hand writing Mutlu"/>
                        <w:sz w:val="28"/>
                        <w:szCs w:val="28"/>
                      </w:rPr>
                      <w:t>2 tane</w:t>
                    </w:r>
                  </w:p>
                </w:txbxContent>
              </v:textbox>
            </v:shape>
            <v:shape id="_x0000_s1055" type="#_x0000_t202" style="position:absolute;left:4764;top:12918;width:1034;height:516">
              <v:textbox inset="0,0,0,0">
                <w:txbxContent>
                  <w:p w:rsidR="00183627" w:rsidRPr="00624DD4" w:rsidRDefault="00183627" w:rsidP="00663210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 w:rsidRPr="00624DD4">
                      <w:rPr>
                        <w:rFonts w:ascii="Hand writing Mutlu" w:hAnsi="Hand writing Mutlu"/>
                        <w:sz w:val="28"/>
                        <w:szCs w:val="28"/>
                      </w:rPr>
                      <w:t>1 tane</w:t>
                    </w:r>
                  </w:p>
                </w:txbxContent>
              </v:textbox>
            </v:shape>
            <v:oval id="_x0000_s1056" style="position:absolute;left:966;top:13434;width:308;height:276" strokeweight="1pt"/>
            <v:oval id="_x0000_s1057" style="position:absolute;left:2278;top:13434;width:308;height:276" strokeweight="1pt"/>
            <v:oval id="_x0000_s1058" style="position:absolute;left:3802;top:13434;width:308;height:276" strokeweight="1pt"/>
            <v:oval id="_x0000_s1059" style="position:absolute;left:5117;top:13434;width:308;height:276" strokeweight="1pt"/>
            <w10:wrap type="none"/>
            <w10:anchorlock/>
          </v:group>
        </w:pict>
      </w:r>
    </w:p>
    <w:p w:rsidR="00663210" w:rsidRPr="00663210" w:rsidRDefault="00663210" w:rsidP="00663210">
      <w:pPr>
        <w:rPr>
          <w:rFonts w:ascii="Cambria Math" w:hAnsi="Cambria Math"/>
          <w:iCs/>
          <w:sz w:val="28"/>
          <w:szCs w:val="28"/>
          <w:u w:val="double"/>
        </w:rPr>
      </w:pPr>
    </w:p>
    <w:p w:rsidR="00663210" w:rsidRPr="00663210" w:rsidRDefault="00663210" w:rsidP="00663210">
      <w:pPr>
        <w:numPr>
          <w:ilvl w:val="0"/>
          <w:numId w:val="1"/>
        </w:numPr>
        <w:rPr>
          <w:rFonts w:ascii="Cambria Math" w:hAnsi="Cambria Math"/>
          <w:iCs/>
          <w:sz w:val="28"/>
          <w:szCs w:val="28"/>
        </w:rPr>
      </w:pPr>
      <w:r w:rsidRPr="00663210">
        <w:rPr>
          <w:rFonts w:ascii="Cambria Math" w:hAnsi="Cambria Math"/>
          <w:iCs/>
          <w:sz w:val="28"/>
          <w:szCs w:val="28"/>
          <w:u w:val="single"/>
        </w:rPr>
        <w:t>En az</w:t>
      </w:r>
      <w:r w:rsidRPr="00663210">
        <w:rPr>
          <w:rFonts w:ascii="Cambria Math" w:hAnsi="Cambria Math"/>
          <w:iCs/>
          <w:sz w:val="28"/>
          <w:szCs w:val="28"/>
        </w:rPr>
        <w:t xml:space="preserve"> değeri olan para grubunu işaretleyiniz.</w:t>
      </w:r>
    </w:p>
    <w:p w:rsid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</w:r>
      <w:r>
        <w:rPr>
          <w:rFonts w:ascii="Cambria Math" w:hAnsi="Cambria Math"/>
          <w:sz w:val="28"/>
          <w:szCs w:val="28"/>
        </w:rPr>
        <w:pict>
          <v:group id="_x0000_s1090" style="width:254.8pt;height:50.6pt;mso-position-horizontal-relative:char;mso-position-vertical-relative:line" coordorigin="8646,8728" coordsize="7593,1875">
            <v:group id="_x0000_s1091" style="position:absolute;left:8646;top:8728;width:2304;height:1455" coordorigin="8646,8728" coordsize="2304,1455">
              <v:rect id="_x0000_s1092" style="position:absolute;left:8646;top:8728;width:2304;height:1455"/>
              <v:group id="_x0000_s1093" style="position:absolute;left:8695;top:8790;width:2204;height:1292" coordorigin="8695,8790" coordsize="2204,1292">
                <v:shape id="_x0000_s1094" type="#_x0000_t75" style="position:absolute;left:8695;top:8790;width:791;height:752">
                  <v:imagedata r:id="rId23" o:title=""/>
                </v:shape>
                <v:shape id="_x0000_s1095" type="#_x0000_t75" style="position:absolute;left:10108;top:8790;width:791;height:752">
                  <v:imagedata r:id="rId23" o:title=""/>
                </v:shape>
                <v:shape id="_x0000_s1096" type="#_x0000_t75" style="position:absolute;left:9409;top:9330;width:791;height:752">
                  <v:imagedata r:id="rId23" o:title=""/>
                </v:shape>
              </v:group>
            </v:group>
            <v:group id="_x0000_s1097" style="position:absolute;left:11361;top:8728;width:2304;height:1455" coordorigin="11361,8728" coordsize="2304,1455">
              <v:rect id="_x0000_s1098" style="position:absolute;left:11361;top:8728;width:2304;height:1455"/>
              <v:shape id="_x0000_s1099" type="#_x0000_t75" style="position:absolute;left:11740;top:8790;width:1346;height:1289">
                <v:imagedata r:id="rId24" o:title=""/>
              </v:shape>
            </v:group>
            <v:group id="_x0000_s1100" style="position:absolute;left:13935;top:8728;width:2304;height:1455" coordorigin="13935,8728" coordsize="2304,1455">
              <v:rect id="_x0000_s1101" style="position:absolute;left:13935;top:8728;width:2304;height:1455"/>
              <v:shape id="_x0000_s1102" type="#_x0000_t75" style="position:absolute;left:14025;top:8728;width:1136;height:1217">
                <v:imagedata r:id="rId25" o:title=""/>
              </v:shape>
              <v:shape id="_x0000_s1103" type="#_x0000_t75" style="position:absolute;left:15161;top:8867;width:978;height:959">
                <v:imagedata r:id="rId26" o:title=""/>
              </v:shape>
            </v:group>
            <v:oval id="_x0000_s1104" style="position:absolute;left:9486;top:10183;width:493;height:420" strokeweight="1.25pt"/>
            <v:oval id="_x0000_s1105" style="position:absolute;left:12298;top:10183;width:493;height:420" strokeweight="1.25pt"/>
            <v:oval id="_x0000_s1106" style="position:absolute;left:15007;top:10183;width:493;height:420" strokeweight="1.25pt"/>
            <w10:wrap type="none"/>
            <w10:anchorlock/>
          </v:group>
        </w:pict>
      </w:r>
    </w:p>
    <w:p w:rsidR="00663210" w:rsidRPr="00663210" w:rsidRDefault="00663210" w:rsidP="00663210">
      <w:pPr>
        <w:numPr>
          <w:ilvl w:val="0"/>
          <w:numId w:val="1"/>
        </w:numPr>
        <w:rPr>
          <w:rFonts w:ascii="Cambria Math" w:hAnsi="Cambria Math"/>
          <w:iCs/>
          <w:sz w:val="28"/>
          <w:szCs w:val="28"/>
        </w:rPr>
      </w:pPr>
      <w:r w:rsidRPr="00663210">
        <w:rPr>
          <w:rFonts w:ascii="Cambria Math" w:hAnsi="Cambria Math"/>
          <w:iCs/>
          <w:sz w:val="28"/>
          <w:szCs w:val="28"/>
        </w:rPr>
        <w:t xml:space="preserve">Bir ekmek 25 Kr ise aşağıdaki paramızla </w:t>
      </w:r>
      <w:r w:rsidRPr="00663210">
        <w:rPr>
          <w:rFonts w:ascii="Cambria Math" w:hAnsi="Cambria Math"/>
          <w:iCs/>
          <w:sz w:val="28"/>
          <w:szCs w:val="28"/>
          <w:u w:val="single"/>
        </w:rPr>
        <w:t>kaç tane</w:t>
      </w:r>
      <w:r w:rsidRPr="00663210">
        <w:rPr>
          <w:rFonts w:ascii="Cambria Math" w:hAnsi="Cambria Math"/>
          <w:iCs/>
          <w:sz w:val="28"/>
          <w:szCs w:val="28"/>
        </w:rPr>
        <w:t xml:space="preserve"> ekmek alabiliriz? Boyanınız. </w:t>
      </w: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iCs/>
          <w:sz w:val="28"/>
          <w:szCs w:val="28"/>
        </w:rPr>
      </w:r>
      <w:r>
        <w:rPr>
          <w:rFonts w:ascii="Cambria Math" w:hAnsi="Cambria Math"/>
          <w:iCs/>
          <w:sz w:val="28"/>
          <w:szCs w:val="28"/>
        </w:rPr>
        <w:pict>
          <v:group id="_x0000_s1153" style="width:252pt;height:47.15pt;mso-position-horizontal-relative:char;mso-position-vertical-relative:line" coordorigin="557,9594" coordsize="7380,1290">
            <v:group id="_x0000_s1154" style="position:absolute;left:557;top:9594;width:2340;height:1080" coordorigin="737,9594" coordsize="3240,1620">
              <v:shape id="_x0000_s1155" type="#_x0000_t75" style="position:absolute;left:737;top:9594;width:1620;height:1620">
                <v:imagedata r:id="rId27" o:title="" gain="72818f" blacklevel="-3932f"/>
              </v:shape>
              <v:shape id="_x0000_s1156" type="#_x0000_t75" style="position:absolute;left:2357;top:9594;width:1620;height:1620">
                <v:imagedata r:id="rId27" o:title="" gain="72818f" blacklevel="-3932f"/>
              </v:shape>
            </v:group>
            <v:group id="_x0000_s1157" style="position:absolute;left:3617;top:9594;width:4320;height:1290" coordorigin="3617,9594" coordsize="4320,1290">
              <v:shape id="_x0000_s1158" type="#_x0000_t75" alt="" href="http://www.genc-hayat.net/images/sayi8/ekmek.gif" target="_top" style="position:absolute;left:3617;top:9594;width:720;height:1290" o:button="t">
                <v:imagedata r:id="rId28" o:title="ekmek"/>
              </v:shape>
              <v:shape id="_x0000_s1159" type="#_x0000_t75" alt="" href="http://www.genc-hayat.net/images/sayi8/ekmek.gif" target="_top" style="position:absolute;left:4337;top:9594;width:720;height:1290" o:button="t">
                <v:imagedata r:id="rId28" o:title="ekmek"/>
              </v:shape>
              <v:shape id="_x0000_s1160" type="#_x0000_t75" alt="" href="http://www.genc-hayat.net/images/sayi8/ekmek.gif" target="_top" style="position:absolute;left:5057;top:9594;width:720;height:1290" o:button="t">
                <v:imagedata r:id="rId28" o:title="ekmek"/>
              </v:shape>
              <v:shape id="_x0000_s1161" type="#_x0000_t75" alt="" href="http://www.genc-hayat.net/images/sayi8/ekmek.gif" target="_top" style="position:absolute;left:5777;top:9594;width:720;height:1290" o:button="t">
                <v:imagedata r:id="rId28" o:title="ekmek"/>
              </v:shape>
              <v:shape id="_x0000_s1162" type="#_x0000_t75" alt="" href="http://www.genc-hayat.net/images/sayi8/ekmek.gif" target="_top" style="position:absolute;left:6497;top:9594;width:720;height:1290" o:button="t">
                <v:imagedata r:id="rId28" o:title="ekmek"/>
              </v:shape>
              <v:shape id="_x0000_s1163" type="#_x0000_t75" alt="" href="http://www.genc-hayat.net/images/sayi8/ekmek.gif" target="_top" style="position:absolute;left:7217;top:9594;width:720;height:1290" o:button="t">
                <v:imagedata r:id="rId28" o:title="ekmek"/>
              </v:shape>
            </v:group>
            <w10:wrap type="none"/>
            <w10:anchorlock/>
          </v:group>
        </w:pict>
      </w:r>
    </w:p>
    <w:p w:rsidR="00663210" w:rsidRPr="00560762" w:rsidRDefault="00624CE5" w:rsidP="00663210">
      <w:pPr>
        <w:numPr>
          <w:ilvl w:val="0"/>
          <w:numId w:val="1"/>
        </w:numPr>
        <w:rPr>
          <w:rFonts w:ascii="Cambria Math" w:hAnsi="Cambria Math"/>
          <w:b/>
          <w:sz w:val="28"/>
          <w:szCs w:val="28"/>
        </w:rPr>
      </w:pPr>
      <w:r>
        <w:rPr>
          <w:rFonts w:ascii="Cambria Math" w:hAnsi="Cambria Math"/>
          <w:noProof/>
          <w:sz w:val="28"/>
          <w:szCs w:val="28"/>
        </w:rPr>
        <w:pict>
          <v:group id="_x0000_s1132" style="position:absolute;left:0;text-align:left;margin-left:103.55pt;margin-top:54pt;width:141.75pt;height:54pt;z-index:251662336" coordorigin="12077,2214" coordsize="4095,1260">
            <v:shape id="_x0000_s1133" type="#_x0000_t202" style="position:absolute;left:13517;top:2214;width:1215;height:540">
              <v:textbox style="mso-next-textbox:#_x0000_s1133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34" type="#_x0000_t202" style="position:absolute;left:12077;top:2214;width:1215;height:540">
              <v:textbox style="mso-next-textbox:#_x0000_s1134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5 TL</w:t>
                    </w:r>
                  </w:p>
                </w:txbxContent>
              </v:textbox>
            </v:shape>
            <v:shape id="_x0000_s1135" type="#_x0000_t202" style="position:absolute;left:14957;top:2214;width:1215;height:540">
              <v:textbox style="mso-next-textbox:#_x0000_s1135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36" type="#_x0000_t202" style="position:absolute;left:12077;top:2934;width:1215;height:540">
              <v:textbox style="mso-next-textbox:#_x0000_s1136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37" type="#_x0000_t202" style="position:absolute;left:13517;top:2934;width:1215;height:540">
              <v:textbox style="mso-next-textbox:#_x0000_s1137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38" type="#_x0000_t202" style="position:absolute;left:14957;top:2934;width:1215;height:540">
              <v:textbox style="mso-next-textbox:#_x0000_s1138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</v:group>
        </w:pict>
      </w:r>
      <w:r w:rsidR="00663210" w:rsidRPr="00663210">
        <w:rPr>
          <w:rFonts w:ascii="Cambria Math" w:hAnsi="Cambria Math"/>
          <w:iCs/>
          <w:sz w:val="28"/>
          <w:szCs w:val="28"/>
        </w:rPr>
        <w:t xml:space="preserve">Verilen nesnelerin fiyatları yanındadır. Para kutularını nesnelerin </w:t>
      </w:r>
      <w:r w:rsidR="00663210" w:rsidRPr="00560762">
        <w:rPr>
          <w:rFonts w:ascii="Cambria Math" w:hAnsi="Cambria Math"/>
          <w:b/>
          <w:iCs/>
          <w:sz w:val="28"/>
          <w:szCs w:val="28"/>
        </w:rPr>
        <w:t>değeri kadar boyayınız</w:t>
      </w:r>
      <w:r w:rsidR="00663210" w:rsidRPr="00560762">
        <w:rPr>
          <w:rFonts w:ascii="Cambria Math" w:hAnsi="Cambria Math"/>
          <w:b/>
          <w:sz w:val="28"/>
          <w:szCs w:val="28"/>
        </w:rPr>
        <w:t xml:space="preserve">. </w:t>
      </w: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sz w:val="28"/>
          <w:szCs w:val="28"/>
        </w:rPr>
      </w:r>
      <w:r>
        <w:rPr>
          <w:rFonts w:ascii="Cambria Math" w:hAnsi="Cambria Math"/>
          <w:sz w:val="28"/>
          <w:szCs w:val="28"/>
        </w:rPr>
        <w:pict>
          <v:group id="_x0000_s1107" style="width:96.8pt;height:61.4pt;mso-position-horizontal-relative:char;mso-position-vertical-relative:line" coordorigin="9017,2394" coordsize="2520,1440">
            <v:shape id="_x0000_s1108" type="#_x0000_t75" style="position:absolute;left:9017;top:2394;width:1093;height:1440">
              <v:imagedata r:id="rId29" o:title="j0232136"/>
            </v:shape>
            <v:shape id="_x0000_s1109" type="#_x0000_t202" style="position:absolute;left:10277;top:2754;width:1260;height:540">
              <v:textbox style="mso-next-textbox:#_x0000_s1109" inset="0,0,0,0">
                <w:txbxContent>
                  <w:p w:rsidR="00183627" w:rsidRPr="00DB1A26" w:rsidRDefault="00183627" w:rsidP="00663210">
                    <w:pPr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7</w:t>
                    </w:r>
                    <w:r w:rsidRPr="00DB1A26">
                      <w:rPr>
                        <w:b/>
                        <w:sz w:val="28"/>
                        <w:szCs w:val="28"/>
                      </w:rPr>
                      <w:t xml:space="preserve"> TL</w:t>
                    </w:r>
                  </w:p>
                </w:txbxContent>
              </v:textbox>
            </v:shape>
            <v:line id="_x0000_s1110" style="position:absolute;flip:x" from="9782,2754" to="10322,3114"/>
            <w10:wrap type="none"/>
            <w10:anchorlock/>
          </v:group>
        </w:pict>
      </w: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noProof/>
          <w:sz w:val="28"/>
          <w:szCs w:val="28"/>
        </w:rPr>
        <w:pict>
          <v:group id="_x0000_s1139" style="position:absolute;margin-left:103.55pt;margin-top:5pt;width:2in;height:63pt;z-index:251663360" coordorigin="12077,5094" coordsize="4095,1260">
            <v:shape id="_x0000_s1140" type="#_x0000_t202" style="position:absolute;left:12077;top:5094;width:1215;height:540">
              <v:textbox style="mso-next-textbox:#_x0000_s1140">
                <w:txbxContent>
                  <w:p w:rsidR="00183627" w:rsidRPr="003E1FEA" w:rsidRDefault="00183627" w:rsidP="00663210">
                    <w:pPr>
                      <w:jc w:val="center"/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41" type="#_x0000_t202" style="position:absolute;left:13517;top:5094;width:1215;height:540">
              <v:textbox style="mso-next-textbox:#_x0000_s1141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42" type="#_x0000_t202" style="position:absolute;left:14957;top:5094;width:1215;height:540">
              <v:textbox style="mso-next-textbox:#_x0000_s1142">
                <w:txbxContent>
                  <w:p w:rsidR="00183627" w:rsidRPr="003E1FEA" w:rsidRDefault="00183627" w:rsidP="00663210">
                    <w:pPr>
                      <w:jc w:val="center"/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43" type="#_x0000_t202" style="position:absolute;left:12077;top:5814;width:1215;height:540">
              <v:textbox style="mso-next-textbox:#_x0000_s1143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44" type="#_x0000_t202" style="position:absolute;left:13517;top:5814;width:1215;height:540">
              <v:textbox style="mso-next-textbox:#_x0000_s1144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45" type="#_x0000_t202" style="position:absolute;left:14957;top:5814;width:1215;height:540">
              <v:textbox style="mso-next-textbox:#_x0000_s1145">
                <w:txbxContent>
                  <w:p w:rsidR="00183627" w:rsidRPr="003E1FEA" w:rsidRDefault="00183627" w:rsidP="00663210">
                    <w:pPr>
                      <w:rPr>
                        <w:bCs/>
                      </w:rPr>
                    </w:pPr>
                    <w:r w:rsidRPr="003E1FEA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</v:group>
        </w:pict>
      </w:r>
      <w:r>
        <w:rPr>
          <w:rFonts w:ascii="Cambria Math" w:hAnsi="Cambria Math"/>
          <w:sz w:val="28"/>
          <w:szCs w:val="28"/>
        </w:rPr>
      </w:r>
      <w:r>
        <w:rPr>
          <w:rFonts w:ascii="Cambria Math" w:hAnsi="Cambria Math"/>
          <w:sz w:val="28"/>
          <w:szCs w:val="28"/>
        </w:rPr>
        <w:pict>
          <v:group id="_x0000_s1030" style="width:94.45pt;height:67.9pt;mso-position-horizontal-relative:char;mso-position-vertical-relative:line" coordorigin="8657,4554" coordsize="2655,1794">
            <v:shape id="_x0000_s1031" type="#_x0000_t75" style="position:absolute;left:8657;top:4554;width:1670;height:1794">
              <v:imagedata r:id="rId30" o:title="j0281698"/>
            </v:shape>
            <v:shape id="_x0000_s1032" type="#_x0000_t202" style="position:absolute;left:10097;top:5094;width:1215;height:540">
              <v:textbox style="mso-next-textbox:#_x0000_s1032">
                <w:txbxContent>
                  <w:p w:rsidR="00183627" w:rsidRPr="003E1FEA" w:rsidRDefault="00183627" w:rsidP="00663210">
                    <w:pPr>
                      <w:rPr>
                        <w:b/>
                      </w:rPr>
                    </w:pPr>
                    <w:r w:rsidRPr="003E1FEA">
                      <w:rPr>
                        <w:b/>
                      </w:rPr>
                      <w:t>4 TL</w:t>
                    </w:r>
                  </w:p>
                </w:txbxContent>
              </v:textbox>
            </v:shape>
            <v:line id="_x0000_s1033" style="position:absolute;flip:x" from="9737,5094" to="10097,5274"/>
            <w10:wrap type="none"/>
            <w10:anchorlock/>
          </v:group>
        </w:pict>
      </w: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noProof/>
          <w:sz w:val="28"/>
          <w:szCs w:val="28"/>
        </w:rPr>
        <w:pict>
          <v:group id="_x0000_s1146" style="position:absolute;margin-left:94.55pt;margin-top:14.1pt;width:153pt;height:63pt;z-index:251664384" coordorigin="12077,7614" coordsize="4140,1260">
            <v:shape id="_x0000_s1147" type="#_x0000_t202" style="position:absolute;left:12077;top:7614;width:1260;height:540">
              <v:textbox style="mso-next-textbox:#_x0000_s1147">
                <w:txbxContent>
                  <w:p w:rsidR="00183627" w:rsidRPr="00755924" w:rsidRDefault="00183627" w:rsidP="00663210">
                    <w:pPr>
                      <w:rPr>
                        <w:bCs/>
                      </w:rPr>
                    </w:pPr>
                    <w:r w:rsidRPr="00755924">
                      <w:rPr>
                        <w:bCs/>
                      </w:rPr>
                      <w:t>5 TL</w:t>
                    </w:r>
                  </w:p>
                </w:txbxContent>
              </v:textbox>
            </v:shape>
            <v:shape id="_x0000_s1148" type="#_x0000_t202" style="position:absolute;left:13517;top:7614;width:1215;height:540">
              <v:textbox style="mso-next-textbox:#_x0000_s1148">
                <w:txbxContent>
                  <w:p w:rsidR="00183627" w:rsidRPr="00755924" w:rsidRDefault="00183627" w:rsidP="00663210">
                    <w:pPr>
                      <w:rPr>
                        <w:bCs/>
                      </w:rPr>
                    </w:pPr>
                    <w:r w:rsidRPr="00755924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49" type="#_x0000_t202" style="position:absolute;left:14957;top:7614;width:1215;height:540">
              <v:textbox style="mso-next-textbox:#_x0000_s1149">
                <w:txbxContent>
                  <w:p w:rsidR="00183627" w:rsidRPr="00755924" w:rsidRDefault="00183627" w:rsidP="00663210">
                    <w:pPr>
                      <w:rPr>
                        <w:bCs/>
                      </w:rPr>
                    </w:pPr>
                    <w:r w:rsidRPr="00755924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50" type="#_x0000_t202" style="position:absolute;left:12077;top:8334;width:1260;height:540">
              <v:textbox style="mso-next-textbox:#_x0000_s1150">
                <w:txbxContent>
                  <w:p w:rsidR="00183627" w:rsidRPr="00755924" w:rsidRDefault="00183627" w:rsidP="00663210">
                    <w:pPr>
                      <w:rPr>
                        <w:bCs/>
                      </w:rPr>
                    </w:pPr>
                    <w:r w:rsidRPr="00755924">
                      <w:rPr>
                        <w:bCs/>
                      </w:rPr>
                      <w:t>5 TL</w:t>
                    </w:r>
                  </w:p>
                </w:txbxContent>
              </v:textbox>
            </v:shape>
            <v:shape id="_x0000_s1151" type="#_x0000_t202" style="position:absolute;left:13517;top:8334;width:1260;height:540">
              <v:textbox style="mso-next-textbox:#_x0000_s1151">
                <w:txbxContent>
                  <w:p w:rsidR="00183627" w:rsidRPr="00755924" w:rsidRDefault="00183627" w:rsidP="00663210">
                    <w:pPr>
                      <w:rPr>
                        <w:bCs/>
                      </w:rPr>
                    </w:pPr>
                    <w:r w:rsidRPr="00755924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  <v:shape id="_x0000_s1152" type="#_x0000_t202" style="position:absolute;left:14957;top:8334;width:1260;height:540">
              <v:textbox style="mso-next-textbox:#_x0000_s1152">
                <w:txbxContent>
                  <w:p w:rsidR="00183627" w:rsidRPr="00755924" w:rsidRDefault="00183627" w:rsidP="00663210">
                    <w:pPr>
                      <w:rPr>
                        <w:bCs/>
                      </w:rPr>
                    </w:pPr>
                    <w:r w:rsidRPr="00755924">
                      <w:rPr>
                        <w:bCs/>
                      </w:rPr>
                      <w:t>1 TL</w:t>
                    </w:r>
                  </w:p>
                </w:txbxContent>
              </v:textbox>
            </v:shape>
          </v:group>
        </w:pict>
      </w:r>
    </w:p>
    <w:p w:rsidR="00663210" w:rsidRPr="00663210" w:rsidRDefault="00624CE5" w:rsidP="00663210">
      <w:pPr>
        <w:rPr>
          <w:rFonts w:ascii="Cambria Math" w:hAnsi="Cambria Math"/>
          <w:sz w:val="28"/>
          <w:szCs w:val="28"/>
        </w:rPr>
      </w:pPr>
      <w:r>
        <w:rPr>
          <w:rFonts w:ascii="Cambria Math" w:hAnsi="Cambria Math"/>
          <w:iCs/>
          <w:sz w:val="28"/>
          <w:szCs w:val="28"/>
        </w:rPr>
      </w:r>
      <w:r>
        <w:rPr>
          <w:rFonts w:ascii="Cambria Math" w:hAnsi="Cambria Math"/>
          <w:iCs/>
          <w:sz w:val="28"/>
          <w:szCs w:val="28"/>
        </w:rPr>
        <w:pict>
          <v:group id="_x0000_s1026" style="width:81pt;height:62.2pt;mso-position-horizontal-relative:char;mso-position-vertical-relative:line" coordorigin="8702,7614" coordsize="2655,2287">
            <v:shape id="_x0000_s1027" type="#_x0000_t75" style="position:absolute;left:8702;top:7696;width:2220;height:2205">
              <v:imagedata r:id="rId31" o:title="j0290361"/>
            </v:shape>
            <v:shape id="_x0000_s1028" type="#_x0000_t202" style="position:absolute;left:9917;top:7614;width:1440;height:540">
              <v:textbox style="mso-next-textbox:#_x0000_s1028" inset="0,0,0,0">
                <w:txbxContent>
                  <w:p w:rsidR="00183627" w:rsidRPr="00755924" w:rsidRDefault="00183627" w:rsidP="00663210">
                    <w:pPr>
                      <w:jc w:val="center"/>
                      <w:rPr>
                        <w:b/>
                      </w:rPr>
                    </w:pPr>
                    <w:r w:rsidRPr="00755924">
                      <w:rPr>
                        <w:b/>
                      </w:rPr>
                      <w:t>13 TL</w:t>
                    </w:r>
                  </w:p>
                </w:txbxContent>
              </v:textbox>
            </v:shape>
            <v:line id="_x0000_s1029" style="position:absolute;flip:x" from="9197,7614" to="9917,7974"/>
            <w10:wrap type="none"/>
            <w10:anchorlock/>
          </v:group>
        </w:pict>
      </w:r>
    </w:p>
    <w:p w:rsidR="00663210" w:rsidRPr="00663210" w:rsidRDefault="00663210" w:rsidP="00663210">
      <w:pPr>
        <w:rPr>
          <w:rFonts w:ascii="Cambria Math" w:hAnsi="Cambria Math"/>
          <w:sz w:val="28"/>
          <w:szCs w:val="28"/>
        </w:rPr>
      </w:pPr>
    </w:p>
    <w:p w:rsidR="00663210" w:rsidRPr="00663210" w:rsidRDefault="00624CE5" w:rsidP="00663210">
      <w:pPr>
        <w:pStyle w:val="AralkYok"/>
        <w:numPr>
          <w:ilvl w:val="0"/>
          <w:numId w:val="1"/>
        </w:numPr>
        <w:rPr>
          <w:rFonts w:ascii="Cambria Math" w:hAnsi="Cambria Math"/>
          <w:b/>
          <w:bCs/>
          <w:iCs/>
          <w:sz w:val="28"/>
        </w:rPr>
      </w:pPr>
      <w:r>
        <w:rPr>
          <w:rFonts w:ascii="Cambria Math" w:hAnsi="Cambria Math"/>
          <w:sz w:val="28"/>
        </w:rPr>
        <w:pict>
          <v:group id="_x0000_s1245" style="position:absolute;left:0;text-align:left;margin-left:137.25pt;margin-top:19.35pt;width:116.05pt;height:298.85pt;z-index:251670528" coordorigin="13791,2627" coordsize="2321,7694">
            <v:group id="_x0000_s1246" style="position:absolute;left:14948;top:2627;width:1164;height:7694" coordorigin="14948,2627" coordsize="1164,7694">
              <v:shape id="_x0000_s1247" type="#_x0000_t75" style="position:absolute;left:15139;top:2627;width:591;height:1228">
                <v:imagedata r:id="rId32" o:title="j0233892"/>
              </v:shape>
              <v:shape id="_x0000_s1248" type="#_x0000_t75" style="position:absolute;left:15002;top:4001;width:885;height:1035">
                <v:imagedata r:id="rId33" o:title="j0283974"/>
                <o:lock v:ext="edit" cropping="t"/>
              </v:shape>
              <v:shape id="_x0000_s1249" type="#_x0000_t75" style="position:absolute;left:15002;top:5538;width:1033;height:1075">
                <v:imagedata r:id="rId34" o:title="j0237380"/>
              </v:shape>
              <v:shape id="_x0000_s1250" type="#_x0000_t75" style="position:absolute;left:15015;top:7125;width:1020;height:885">
                <v:imagedata r:id="rId35" o:title="j0283986"/>
                <o:lock v:ext="edit" cropping="t"/>
              </v:shape>
              <v:shape id="_x0000_s1251" type="#_x0000_t75" style="position:absolute;left:14948;top:8550;width:1164;height:1771">
                <v:imagedata r:id="rId36" o:title="j0215644"/>
              </v:shape>
            </v:group>
            <v:group id="_x0000_s1252" style="position:absolute;left:13791;top:3164;width:1348;height:6547" coordorigin="13791,3164" coordsize="1348,6547">
              <v:shape id="_x0000_s1253" type="#_x0000_t202" style="position:absolute;left:13791;top:3164;width:1224;height:451">
                <v:textbox inset=",0,,0">
                  <w:txbxContent>
                    <w:p w:rsidR="00183627" w:rsidRPr="00A23313" w:rsidRDefault="00183627" w:rsidP="00A23313">
                      <w:pPr>
                        <w:pStyle w:val="AralkYok"/>
                        <w:rPr>
                          <w:rFonts w:ascii="Cambria Math" w:hAnsi="Cambria Math"/>
                          <w:b/>
                          <w:sz w:val="24"/>
                        </w:rPr>
                      </w:pPr>
                      <w:r w:rsidRPr="00A23313">
                        <w:rPr>
                          <w:rFonts w:ascii="Cambria Math" w:hAnsi="Cambria Math"/>
                          <w:b/>
                          <w:sz w:val="24"/>
                        </w:rPr>
                        <w:t>25 TL</w:t>
                      </w:r>
                    </w:p>
                  </w:txbxContent>
                </v:textbox>
              </v:shape>
              <v:shape id="_x0000_s1254" type="#_x0000_t202" style="position:absolute;left:13791;top:4515;width:1224;height:447">
                <v:textbox inset=",0,,0">
                  <w:txbxContent>
                    <w:p w:rsidR="00183627" w:rsidRPr="00A23313" w:rsidRDefault="00183627" w:rsidP="00A23313">
                      <w:pPr>
                        <w:pStyle w:val="AralkYok"/>
                        <w:rPr>
                          <w:rFonts w:ascii="Cambria Math" w:hAnsi="Cambria Math"/>
                          <w:sz w:val="24"/>
                        </w:rPr>
                      </w:pPr>
                      <w:r w:rsidRPr="00A23313">
                        <w:rPr>
                          <w:rFonts w:ascii="Cambria Math" w:hAnsi="Cambria Math"/>
                          <w:sz w:val="24"/>
                        </w:rPr>
                        <w:t>35 TL</w:t>
                      </w:r>
                    </w:p>
                  </w:txbxContent>
                </v:textbox>
              </v:shape>
              <v:shape id="_x0000_s1255" type="#_x0000_t202" style="position:absolute;left:13791;top:6076;width:1224;height:447">
                <v:textbox inset=",0,,0">
                  <w:txbxContent>
                    <w:p w:rsidR="00183627" w:rsidRPr="00A23313" w:rsidRDefault="00183627" w:rsidP="00A23313">
                      <w:pPr>
                        <w:pStyle w:val="AralkYok"/>
                        <w:rPr>
                          <w:rFonts w:ascii="Cambria Math" w:hAnsi="Cambria Math"/>
                          <w:b/>
                          <w:sz w:val="24"/>
                        </w:rPr>
                      </w:pPr>
                      <w:r w:rsidRPr="00A23313">
                        <w:rPr>
                          <w:rFonts w:ascii="Cambria Math" w:hAnsi="Cambria Math"/>
                          <w:b/>
                          <w:sz w:val="24"/>
                        </w:rPr>
                        <w:t>20 TL</w:t>
                      </w:r>
                    </w:p>
                  </w:txbxContent>
                </v:textbox>
              </v:shape>
              <v:shape id="_x0000_s1256" type="#_x0000_t202" style="position:absolute;left:13885;top:7425;width:1117;height:447">
                <v:textbox inset=",0,,0">
                  <w:txbxContent>
                    <w:p w:rsidR="00183627" w:rsidRPr="00A23313" w:rsidRDefault="00183627" w:rsidP="00A23313">
                      <w:pPr>
                        <w:pStyle w:val="AralkYok"/>
                        <w:rPr>
                          <w:rFonts w:ascii="Cambria Math" w:hAnsi="Cambria Math"/>
                          <w:b/>
                          <w:sz w:val="24"/>
                        </w:rPr>
                      </w:pPr>
                      <w:r w:rsidRPr="00A23313">
                        <w:rPr>
                          <w:rFonts w:ascii="Cambria Math" w:hAnsi="Cambria Math"/>
                          <w:b/>
                          <w:sz w:val="24"/>
                        </w:rPr>
                        <w:t>40 TL</w:t>
                      </w:r>
                    </w:p>
                  </w:txbxContent>
                </v:textbox>
              </v:shape>
              <v:shape id="_x0000_s1257" type="#_x0000_t202" style="position:absolute;left:13915;top:9264;width:1224;height:447">
                <v:textbox inset=",0,,0">
                  <w:txbxContent>
                    <w:p w:rsidR="00183627" w:rsidRPr="00A23313" w:rsidRDefault="00183627" w:rsidP="00A23313">
                      <w:pPr>
                        <w:pStyle w:val="AralkYok"/>
                        <w:rPr>
                          <w:rFonts w:ascii="Cambria Math" w:hAnsi="Cambria Math"/>
                          <w:b/>
                          <w:sz w:val="24"/>
                        </w:rPr>
                      </w:pPr>
                      <w:r w:rsidRPr="00A23313">
                        <w:rPr>
                          <w:rFonts w:ascii="Cambria Math" w:hAnsi="Cambria Math"/>
                          <w:b/>
                          <w:sz w:val="24"/>
                        </w:rPr>
                        <w:t>8 TL</w:t>
                      </w:r>
                    </w:p>
                  </w:txbxContent>
                </v:textbox>
              </v:shape>
            </v:group>
          </v:group>
        </w:pict>
      </w:r>
      <w:r w:rsidR="00663210" w:rsidRPr="00663210">
        <w:rPr>
          <w:rFonts w:ascii="Cambria Math" w:hAnsi="Cambria Math"/>
          <w:b/>
          <w:bCs/>
          <w:iCs/>
          <w:sz w:val="28"/>
        </w:rPr>
        <w:t xml:space="preserve">Nesnelerin fiyatlarını uygun olan paralarla </w:t>
      </w:r>
      <w:r w:rsidR="00663210" w:rsidRPr="00663210">
        <w:rPr>
          <w:rFonts w:ascii="Cambria Math" w:hAnsi="Cambria Math"/>
          <w:b/>
          <w:bCs/>
          <w:iCs/>
          <w:sz w:val="28"/>
          <w:u w:val="single"/>
        </w:rPr>
        <w:t>ok işareti</w:t>
      </w:r>
      <w:r w:rsidR="00663210" w:rsidRPr="00663210">
        <w:rPr>
          <w:rFonts w:ascii="Cambria Math" w:hAnsi="Cambria Math"/>
          <w:b/>
          <w:bCs/>
          <w:iCs/>
          <w:sz w:val="28"/>
        </w:rPr>
        <w:t xml:space="preserve"> ile eşleştiriniz.</w:t>
      </w: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group id="_x0000_s1236" style="position:absolute;margin-left:-2.25pt;margin-top:-.05pt;width:123.8pt;height:73.95pt;z-index:-251648000" coordorigin="8657,2881" coordsize="3146,1479">
            <v:shape id="_x0000_s1237" type="#_x0000_t75" style="position:absolute;left:8657;top:2881;width:1729;height:884">
              <v:imagedata r:id="rId37" o:title=""/>
            </v:shape>
            <v:shape id="_x0000_s1238" type="#_x0000_t75" style="position:absolute;left:9420;top:3164;width:1573;height:835">
              <v:imagedata r:id="rId38" o:title=""/>
            </v:shape>
            <v:shape id="_x0000_s1239" type="#_x0000_t75" style="position:absolute;left:9765;top:3330;width:1573;height:835">
              <v:imagedata r:id="rId38" o:title=""/>
            </v:shape>
            <v:shape id="_x0000_s1240" type="#_x0000_t75" style="position:absolute;left:10230;top:3525;width:1573;height:835">
              <v:imagedata r:id="rId38" o:title=""/>
            </v:shape>
          </v:group>
        </w:pict>
      </w: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group id="_x0000_s1241" style="position:absolute;margin-left:-2.25pt;margin-top:8.3pt;width:123.8pt;height:64.85pt;z-index:-251646976" coordorigin="8657,4360" coordsize="2848,1297">
            <v:shape id="_x0000_s1242" type="#_x0000_t75" style="position:absolute;left:8657;top:4360;width:1573;height:887">
              <v:imagedata r:id="rId39" o:title=""/>
            </v:shape>
            <v:shape id="_x0000_s1243" type="#_x0000_t75" style="position:absolute;left:9252;top:4658;width:1619;height:825">
              <v:imagedata r:id="rId37" o:title=""/>
            </v:shape>
            <v:shape id="_x0000_s1244" type="#_x0000_t75" style="position:absolute;left:9886;top:4832;width:1619;height:825">
              <v:imagedata r:id="rId40" o:title=""/>
            </v:shape>
          </v:group>
        </w:pict>
      </w: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group id="_x0000_s1226" style="position:absolute;margin-left:-2.25pt;margin-top:20.75pt;width:123.8pt;height:85.6pt;z-index:-251650048" coordorigin="8657,6538" coordsize="3456,1712">
            <v:shape id="_x0000_s1227" type="#_x0000_t75" style="position:absolute;left:8657;top:6538;width:1573;height:887">
              <v:imagedata r:id="rId39" o:title=""/>
            </v:shape>
            <v:shape id="_x0000_s1228" type="#_x0000_t75" style="position:absolute;left:9298;top:6807;width:1573;height:887">
              <v:imagedata r:id="rId39" o:title=""/>
            </v:shape>
            <v:shape id="_x0000_s1229" type="#_x0000_t75" style="position:absolute;left:9902;top:7123;width:1573;height:887">
              <v:imagedata r:id="rId39" o:title=""/>
            </v:shape>
            <v:shape id="_x0000_s1230" type="#_x0000_t75" style="position:absolute;left:10494;top:7425;width:1619;height:825">
              <v:imagedata r:id="rId40" o:title=""/>
            </v:shape>
          </v:group>
        </w:pict>
      </w: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group id="_x0000_s1231" style="position:absolute;margin-left:-2.25pt;margin-top:9.1pt;width:123.8pt;height:75.6pt;z-index:-251649024" coordorigin="8657,8103" coordsize="3833,1512">
            <v:shape id="_x0000_s1232" type="#_x0000_t75" style="position:absolute;left:8657;top:8103;width:1573;height:887">
              <v:imagedata r:id="rId39" o:title=""/>
            </v:shape>
            <v:shape id="_x0000_s1233" type="#_x0000_t75" style="position:absolute;left:9478;top:8335;width:1619;height:825">
              <v:imagedata r:id="rId40" o:title=""/>
            </v:shape>
            <v:shape id="_x0000_s1234" type="#_x0000_t75" style="position:absolute;left:10078;top:8550;width:1619;height:825">
              <v:imagedata r:id="rId40" o:title=""/>
            </v:shape>
            <v:shape id="_x0000_s1235" type="#_x0000_t75" style="position:absolute;left:10871;top:8790;width:1619;height:825">
              <v:imagedata r:id="rId40" o:title=""/>
            </v:shape>
          </v:group>
        </w:pict>
      </w: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numPr>
          <w:ilvl w:val="0"/>
          <w:numId w:val="1"/>
        </w:numPr>
        <w:rPr>
          <w:rFonts w:ascii="Cambria Math" w:hAnsi="Cambria Math"/>
          <w:b/>
          <w:bCs/>
          <w:iCs/>
          <w:sz w:val="28"/>
        </w:rPr>
      </w:pPr>
      <w:r>
        <w:rPr>
          <w:rFonts w:ascii="Cambria Math" w:hAnsi="Cambria Math"/>
          <w:b/>
          <w:bCs/>
          <w:iCs/>
          <w:sz w:val="28"/>
        </w:rPr>
        <w:t>A</w:t>
      </w:r>
      <w:r w:rsidRPr="00663210">
        <w:rPr>
          <w:rFonts w:ascii="Cambria Math" w:hAnsi="Cambria Math"/>
          <w:b/>
          <w:bCs/>
          <w:iCs/>
          <w:sz w:val="28"/>
        </w:rPr>
        <w:t>ykut, sahip olduğu parayla oyuncak tren almak istiyor. Acaba trenin fiyatı kaç TL’dir?</w:t>
      </w:r>
    </w:p>
    <w:p w:rsidR="00663210" w:rsidRDefault="00663210" w:rsidP="00663210">
      <w:pPr>
        <w:pStyle w:val="AralkYok"/>
        <w:rPr>
          <w:rFonts w:ascii="Times New Roman" w:eastAsia="Times New Roman" w:hAnsi="Times New Roman" w:cs="Times New Roman"/>
          <w:sz w:val="28"/>
          <w:szCs w:val="28"/>
        </w:rPr>
      </w:pP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b/>
          <w:bCs/>
          <w:iCs/>
          <w:sz w:val="28"/>
        </w:rPr>
      </w:r>
      <w:r>
        <w:rPr>
          <w:rFonts w:ascii="Cambria Math" w:hAnsi="Cambria Math"/>
          <w:b/>
          <w:bCs/>
          <w:iCs/>
          <w:sz w:val="28"/>
        </w:rPr>
        <w:pict>
          <v:group id="_x0000_s1218" style="width:234pt;height:76.9pt;mso-position-horizontal-relative:char;mso-position-vertical-relative:line" coordorigin="6067,11655" coordsize="4680,2237">
            <v:shape id="_x0000_s1219" type="#_x0000_t75" style="position:absolute;left:9917;top:11717;width:830;height:1257">
              <v:imagedata r:id="rId41" o:title="j0283466"/>
              <o:lock v:ext="edit" cropping="t"/>
            </v:shape>
            <v:shape id="_x0000_s1220" type="#_x0000_t75" style="position:absolute;left:6067;top:11655;width:1738;height:1397">
              <v:imagedata r:id="rId42" o:title=""/>
            </v:shape>
            <v:shape id="_x0000_s1221" type="#_x0000_t75" style="position:absolute;left:7870;top:11655;width:787;height:1256">
              <v:imagedata r:id="rId43" o:title=""/>
            </v:shape>
            <v:shape id="_x0000_s1222" type="#_x0000_t75" style="position:absolute;left:6067;top:12636;width:787;height:1256">
              <v:imagedata r:id="rId44" o:title=""/>
            </v:shape>
            <v:shape id="_x0000_s1223" type="#_x0000_t75" style="position:absolute;left:6938;top:12636;width:787;height:1256">
              <v:imagedata r:id="rId44" o:title=""/>
            </v:shape>
            <v:shape id="_x0000_s1224" type="#_x0000_t75" style="position:absolute;left:7870;top:12566;width:787;height:1256">
              <v:imagedata r:id="rId44" o:title=""/>
            </v:shape>
            <v:shape id="_x0000_s1225" type="#_x0000_t202" style="position:absolute;left:9377;top:12797;width:1291;height:529">
              <v:textbox>
                <w:txbxContent>
                  <w:p w:rsidR="00183627" w:rsidRPr="00AF035A" w:rsidRDefault="00183627" w:rsidP="00663210">
                    <w:pPr>
                      <w:jc w:val="right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................</w:t>
                    </w:r>
                    <w:r w:rsidRPr="00AF035A">
                      <w:rPr>
                        <w:sz w:val="28"/>
                        <w:szCs w:val="28"/>
                      </w:rPr>
                      <w:t>............YTL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numPr>
          <w:ilvl w:val="0"/>
          <w:numId w:val="1"/>
        </w:numPr>
        <w:rPr>
          <w:rFonts w:ascii="Cambria Math" w:hAnsi="Cambria Math"/>
          <w:sz w:val="28"/>
        </w:rPr>
      </w:pPr>
      <w:r w:rsidRPr="00663210">
        <w:rPr>
          <w:rFonts w:ascii="Cambria Math" w:hAnsi="Cambria Math"/>
          <w:sz w:val="28"/>
        </w:rPr>
        <w:lastRenderedPageBreak/>
        <w:t>Aşağıdaki oyuncaklar için kaç TL verildiği yan tarafta paralarla gösterilmiştir. Sizler kaç TL olduğunu yanına yazınız.</w:t>
      </w:r>
    </w:p>
    <w:tbl>
      <w:tblPr>
        <w:tblStyle w:val="TabloKlavuzu"/>
        <w:tblW w:w="5331" w:type="dxa"/>
        <w:tblLayout w:type="fixed"/>
        <w:tblLook w:val="01E0" w:firstRow="1" w:lastRow="1" w:firstColumn="1" w:lastColumn="1" w:noHBand="0" w:noVBand="0"/>
      </w:tblPr>
      <w:tblGrid>
        <w:gridCol w:w="1482"/>
        <w:gridCol w:w="2737"/>
        <w:gridCol w:w="1112"/>
      </w:tblGrid>
      <w:tr w:rsidR="00663210" w:rsidRPr="00663210" w:rsidTr="00663210">
        <w:trPr>
          <w:trHeight w:val="592"/>
        </w:trPr>
        <w:tc>
          <w:tcPr>
            <w:tcW w:w="148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sz w:val="24"/>
              </w:rPr>
              <w:t xml:space="preserve">Oyuncak </w:t>
            </w:r>
          </w:p>
        </w:tc>
        <w:tc>
          <w:tcPr>
            <w:tcW w:w="2737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sz w:val="24"/>
              </w:rPr>
              <w:t xml:space="preserve">Ödenen Para </w:t>
            </w:r>
          </w:p>
        </w:tc>
        <w:tc>
          <w:tcPr>
            <w:tcW w:w="111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sz w:val="24"/>
              </w:rPr>
              <w:t>Kaç TL</w:t>
            </w:r>
          </w:p>
        </w:tc>
      </w:tr>
      <w:tr w:rsidR="00663210" w:rsidRPr="00663210" w:rsidTr="00663210">
        <w:trPr>
          <w:trHeight w:val="1464"/>
        </w:trPr>
        <w:tc>
          <w:tcPr>
            <w:tcW w:w="148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noProof/>
                <w:sz w:val="24"/>
              </w:rPr>
              <w:drawing>
                <wp:inline distT="0" distB="0" distL="0" distR="0">
                  <wp:extent cx="799394" cy="596364"/>
                  <wp:effectExtent l="19050" t="0" r="706" b="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597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663210" w:rsidRPr="00E30586" w:rsidRDefault="00663210" w:rsidP="00E30586">
            <w:pPr>
              <w:pStyle w:val="AralkYok"/>
            </w:pPr>
            <w:r w:rsidRPr="00E30586">
              <w:rPr>
                <w:noProof/>
              </w:rPr>
              <w:drawing>
                <wp:inline distT="0" distB="0" distL="0" distR="0">
                  <wp:extent cx="728980" cy="454025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45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 </w:t>
            </w:r>
            <w:r w:rsidRPr="00E30586">
              <w:rPr>
                <w:noProof/>
              </w:rPr>
              <w:drawing>
                <wp:inline distT="0" distB="0" distL="0" distR="0">
                  <wp:extent cx="687070" cy="448310"/>
                  <wp:effectExtent l="19050" t="0" r="0" b="0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448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3210" w:rsidRPr="00E30586" w:rsidRDefault="00663210" w:rsidP="00E30586">
            <w:pPr>
              <w:pStyle w:val="AralkYok"/>
            </w:pPr>
            <w:r w:rsidRPr="00E30586">
              <w:rPr>
                <w:noProof/>
              </w:rPr>
              <w:drawing>
                <wp:inline distT="0" distB="0" distL="0" distR="0">
                  <wp:extent cx="441960" cy="340360"/>
                  <wp:effectExtent l="1905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40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  </w:t>
            </w:r>
            <w:r w:rsidRPr="00E30586">
              <w:rPr>
                <w:noProof/>
              </w:rPr>
              <w:drawing>
                <wp:inline distT="0" distB="0" distL="0" distR="0">
                  <wp:extent cx="441960" cy="424180"/>
                  <wp:effectExtent l="19050" t="0" r="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663210" w:rsidRPr="00663210" w:rsidTr="00663210">
        <w:trPr>
          <w:trHeight w:val="1421"/>
        </w:trPr>
        <w:tc>
          <w:tcPr>
            <w:tcW w:w="148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noProof/>
                <w:sz w:val="24"/>
              </w:rPr>
              <w:drawing>
                <wp:inline distT="0" distB="0" distL="0" distR="0">
                  <wp:extent cx="800735" cy="705485"/>
                  <wp:effectExtent l="19050" t="0" r="0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663210" w:rsidRPr="00E30586" w:rsidRDefault="00663210" w:rsidP="00E30586">
            <w:pPr>
              <w:pStyle w:val="AralkYok"/>
            </w:pPr>
            <w:r w:rsidRPr="00E30586">
              <w:rPr>
                <w:noProof/>
              </w:rPr>
              <w:drawing>
                <wp:inline distT="0" distB="0" distL="0" distR="0">
                  <wp:extent cx="441960" cy="358775"/>
                  <wp:effectExtent l="19050" t="0" r="0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5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441960" cy="424180"/>
                  <wp:effectExtent l="19050" t="0" r="0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41960" cy="364490"/>
                  <wp:effectExtent l="19050" t="0" r="0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64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663210" w:rsidRPr="00663210" w:rsidTr="00663210">
        <w:trPr>
          <w:trHeight w:val="1324"/>
        </w:trPr>
        <w:tc>
          <w:tcPr>
            <w:tcW w:w="148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noProof/>
                <w:sz w:val="24"/>
              </w:rPr>
              <w:drawing>
                <wp:inline distT="0" distB="0" distL="0" distR="0">
                  <wp:extent cx="740413" cy="632177"/>
                  <wp:effectExtent l="19050" t="0" r="2537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196" cy="6354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663210" w:rsidRPr="00E30586" w:rsidRDefault="00663210" w:rsidP="00E30586">
            <w:pPr>
              <w:pStyle w:val="AralkYok"/>
            </w:pP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41960" cy="364490"/>
                  <wp:effectExtent l="19050" t="0" r="0" b="0"/>
                  <wp:docPr id="8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64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41960" cy="364490"/>
                  <wp:effectExtent l="19050" t="0" r="0" b="0"/>
                  <wp:docPr id="82" name="Resi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64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340360" cy="316865"/>
                  <wp:effectExtent l="19050" t="0" r="2540" b="0"/>
                  <wp:docPr id="83" name="Resi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60" cy="31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340360" cy="316865"/>
                  <wp:effectExtent l="19050" t="0" r="254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60" cy="31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</w:p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663210" w:rsidRPr="00663210" w:rsidTr="00663210">
        <w:trPr>
          <w:trHeight w:val="1259"/>
        </w:trPr>
        <w:tc>
          <w:tcPr>
            <w:tcW w:w="148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noProof/>
                <w:sz w:val="24"/>
              </w:rPr>
              <w:drawing>
                <wp:inline distT="0" distB="0" distL="0" distR="0">
                  <wp:extent cx="855839" cy="649111"/>
                  <wp:effectExtent l="19050" t="0" r="1411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002" cy="651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663210" w:rsidRPr="00663210" w:rsidRDefault="00663210" w:rsidP="00E30586">
            <w:pPr>
              <w:pStyle w:val="AralkYok"/>
            </w:pPr>
            <w:r w:rsidRPr="00663210">
              <w:rPr>
                <w:noProof/>
              </w:rPr>
              <w:drawing>
                <wp:inline distT="0" distB="0" distL="0" distR="0">
                  <wp:extent cx="728980" cy="454025"/>
                  <wp:effectExtent l="1905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45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3210">
              <w:t xml:space="preserve"> </w:t>
            </w:r>
            <w:r w:rsidRPr="00663210">
              <w:rPr>
                <w:noProof/>
              </w:rPr>
              <w:drawing>
                <wp:inline distT="0" distB="0" distL="0" distR="0">
                  <wp:extent cx="728980" cy="454025"/>
                  <wp:effectExtent l="19050" t="0" r="0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45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3210">
              <w:t xml:space="preserve">  </w:t>
            </w:r>
            <w:r w:rsidRPr="00663210">
              <w:rPr>
                <w:noProof/>
              </w:rPr>
              <w:drawing>
                <wp:inline distT="0" distB="0" distL="0" distR="0">
                  <wp:extent cx="537845" cy="274955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845" cy="27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3210">
              <w:rPr>
                <w:noProof/>
              </w:rPr>
              <w:drawing>
                <wp:inline distT="0" distB="0" distL="0" distR="0">
                  <wp:extent cx="555625" cy="304800"/>
                  <wp:effectExtent l="19050" t="0" r="0" b="0"/>
                  <wp:docPr id="89" name="Resim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62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3210">
              <w:t xml:space="preserve"> </w:t>
            </w:r>
            <w:r w:rsidRPr="00663210">
              <w:rPr>
                <w:noProof/>
              </w:rPr>
              <w:drawing>
                <wp:inline distT="0" distB="0" distL="0" distR="0">
                  <wp:extent cx="537845" cy="304800"/>
                  <wp:effectExtent l="19050" t="0" r="0" b="0"/>
                  <wp:docPr id="90" name="Resi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84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663210" w:rsidRPr="00663210" w:rsidTr="00663210">
        <w:trPr>
          <w:trHeight w:val="1474"/>
        </w:trPr>
        <w:tc>
          <w:tcPr>
            <w:tcW w:w="1482" w:type="dxa"/>
          </w:tcPr>
          <w:p w:rsidR="00663210" w:rsidRPr="00076CE7" w:rsidRDefault="00663210" w:rsidP="00076CE7">
            <w:pPr>
              <w:pStyle w:val="AralkYok"/>
            </w:pPr>
            <w:r w:rsidRPr="00076CE7">
              <w:rPr>
                <w:noProof/>
              </w:rPr>
              <w:drawing>
                <wp:inline distT="0" distB="0" distL="0" distR="0">
                  <wp:extent cx="794949" cy="572711"/>
                  <wp:effectExtent l="19050" t="0" r="5151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794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663210" w:rsidRPr="00E30586" w:rsidRDefault="00663210" w:rsidP="00E30586">
            <w:pPr>
              <w:pStyle w:val="AralkYok"/>
            </w:pPr>
            <w:r w:rsidRPr="00E30586">
              <w:rPr>
                <w:noProof/>
              </w:rPr>
              <w:drawing>
                <wp:inline distT="0" distB="0" distL="0" distR="0">
                  <wp:extent cx="687070" cy="448310"/>
                  <wp:effectExtent l="19050" t="0" r="0" b="0"/>
                  <wp:docPr id="92" name="Resim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448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687070" cy="448310"/>
                  <wp:effectExtent l="19050" t="0" r="0" b="0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070" cy="448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441960" cy="358775"/>
                  <wp:effectExtent l="19050" t="0" r="0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5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t xml:space="preserve"> </w:t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30586">
              <w:rPr>
                <w:noProof/>
              </w:rPr>
              <w:drawing>
                <wp:inline distT="0" distB="0" distL="0" distR="0">
                  <wp:extent cx="454025" cy="424180"/>
                  <wp:effectExtent l="19050" t="0" r="3175" b="0"/>
                  <wp:docPr id="96" name="Resi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24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</w:tbl>
    <w:p w:rsid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numPr>
          <w:ilvl w:val="0"/>
          <w:numId w:val="1"/>
        </w:numPr>
        <w:rPr>
          <w:rFonts w:ascii="Cambria Math" w:hAnsi="Cambria Math"/>
          <w:b/>
          <w:bCs/>
          <w:iCs/>
          <w:sz w:val="28"/>
        </w:rPr>
      </w:pPr>
      <w:r w:rsidRPr="00663210">
        <w:rPr>
          <w:rFonts w:ascii="Cambria Math" w:hAnsi="Cambria Math"/>
          <w:b/>
          <w:bCs/>
          <w:iCs/>
          <w:sz w:val="28"/>
        </w:rPr>
        <w:t>Bir markete giden Aysu; fiyat etiketlerine bakıyor. Aşağıdaki fiyatları görüyor.</w:t>
      </w: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line id="_x0000_s1273" style="position:absolute;z-index:251679744" from="225pt,50.1pt" to="225pt,59.1pt" strokeweight="3pt">
            <v:stroke endarrow="block"/>
          </v:line>
        </w:pict>
      </w:r>
      <w:r>
        <w:rPr>
          <w:rFonts w:ascii="Cambria Math" w:hAnsi="Cambria Math"/>
          <w:sz w:val="28"/>
        </w:rPr>
        <w:pict>
          <v:line id="_x0000_s1272" style="position:absolute;z-index:251678720" from="162pt,50.1pt" to="162pt,59.1pt" strokeweight="3pt">
            <v:stroke endarrow="block"/>
          </v:line>
        </w:pict>
      </w:r>
      <w:r>
        <w:rPr>
          <w:rFonts w:ascii="Cambria Math" w:hAnsi="Cambria Math"/>
          <w:sz w:val="28"/>
        </w:rPr>
        <w:pict>
          <v:line id="_x0000_s1271" style="position:absolute;z-index:251677696" from="90pt,50.1pt" to="90pt,59.1pt" strokeweight="3pt">
            <v:stroke endarrow="block"/>
          </v:line>
        </w:pict>
      </w:r>
      <w:r>
        <w:rPr>
          <w:rFonts w:ascii="Cambria Math" w:hAnsi="Cambria Math"/>
          <w:sz w:val="28"/>
        </w:rPr>
        <w:pict>
          <v:line id="_x0000_s1270" style="position:absolute;z-index:251676672" from="27pt,50.1pt" to="27pt,59.1pt" strokeweight="3pt">
            <v:stroke endarrow="block"/>
          </v:line>
        </w:pict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07483" cy="648394"/>
            <wp:effectExtent l="19050" t="0" r="2117" b="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23" cy="64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3210" w:rsidRPr="00663210">
        <w:rPr>
          <w:rFonts w:ascii="Cambria Math" w:hAnsi="Cambria Math"/>
          <w:sz w:val="28"/>
        </w:rPr>
        <w:t xml:space="preserve">  </w:t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762000" cy="671830"/>
            <wp:effectExtent l="19050" t="0" r="0" b="0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7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3210" w:rsidRPr="00663210">
        <w:rPr>
          <w:rFonts w:ascii="Cambria Math" w:hAnsi="Cambria Math"/>
          <w:sz w:val="28"/>
        </w:rPr>
        <w:t xml:space="preserve">  </w:t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48970" cy="603885"/>
            <wp:effectExtent l="19050" t="0" r="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60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3210" w:rsidRPr="00663210">
        <w:rPr>
          <w:rFonts w:ascii="Cambria Math" w:hAnsi="Cambria Math"/>
          <w:sz w:val="28"/>
        </w:rPr>
        <w:t xml:space="preserve">   </w:t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567972" cy="643467"/>
            <wp:effectExtent l="19050" t="0" r="3528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85" cy="64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210" w:rsidRPr="00663210" w:rsidRDefault="00624CE5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rect id="_x0000_s1269" style="position:absolute;margin-left:198pt;margin-top:6.3pt;width:54pt;height:27pt;z-index:251675648">
            <v:textbox style="mso-next-textbox:#_x0000_s1269" inset="0,0,0,0">
              <w:txbxContent>
                <w:p w:rsidR="00183627" w:rsidRPr="00093AEF" w:rsidRDefault="00183627" w:rsidP="00663210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22 TL</w:t>
                  </w:r>
                </w:p>
              </w:txbxContent>
            </v:textbox>
          </v:rect>
        </w:pict>
      </w:r>
      <w:r>
        <w:rPr>
          <w:rFonts w:ascii="Cambria Math" w:hAnsi="Cambria Math"/>
          <w:sz w:val="28"/>
        </w:rPr>
        <w:pict>
          <v:rect id="_x0000_s1267" style="position:absolute;margin-left:63pt;margin-top:6.3pt;width:54pt;height:27pt;z-index:251673600">
            <v:textbox style="mso-next-textbox:#_x0000_s1267" inset="0,0,0,0">
              <w:txbxContent>
                <w:p w:rsidR="00183627" w:rsidRPr="00093AEF" w:rsidRDefault="00183627" w:rsidP="00663210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13 TL</w:t>
                  </w:r>
                </w:p>
              </w:txbxContent>
            </v:textbox>
          </v:rect>
        </w:pict>
      </w:r>
      <w:r>
        <w:rPr>
          <w:rFonts w:ascii="Cambria Math" w:hAnsi="Cambria Math"/>
          <w:sz w:val="28"/>
        </w:rPr>
        <w:pict>
          <v:rect id="_x0000_s1268" style="position:absolute;margin-left:135pt;margin-top:6.3pt;width:45pt;height:27pt;z-index:251674624">
            <v:textbox style="mso-next-textbox:#_x0000_s1268" inset="0,0,0,0">
              <w:txbxContent>
                <w:p w:rsidR="00183627" w:rsidRPr="00093AEF" w:rsidRDefault="00183627" w:rsidP="00663210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4 TL</w:t>
                  </w:r>
                </w:p>
              </w:txbxContent>
            </v:textbox>
          </v:rect>
        </w:pict>
      </w:r>
      <w:r>
        <w:rPr>
          <w:rFonts w:ascii="Cambria Math" w:hAnsi="Cambria Math"/>
          <w:sz w:val="28"/>
        </w:rPr>
        <w:pict>
          <v:rect id="_x0000_s1266" style="position:absolute;margin-left:0;margin-top:6.3pt;width:45pt;height:27pt;z-index:251672576">
            <v:textbox style="mso-next-textbox:#_x0000_s1266" inset="0,0,0,0">
              <w:txbxContent>
                <w:p w:rsidR="00183627" w:rsidRPr="00093AEF" w:rsidRDefault="00183627" w:rsidP="00663210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6 TL</w:t>
                  </w:r>
                </w:p>
              </w:txbxContent>
            </v:textbox>
          </v:rect>
        </w:pict>
      </w: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sz w:val="28"/>
        </w:rPr>
        <w:t xml:space="preserve">Aysu, yukarıdaki marketten aşağıdaki alışverişleri yapsaydı </w:t>
      </w:r>
      <w:r w:rsidRPr="00663210">
        <w:rPr>
          <w:rFonts w:ascii="Cambria Math" w:hAnsi="Cambria Math"/>
          <w:b/>
          <w:sz w:val="28"/>
        </w:rPr>
        <w:t>kaç TL öderdi</w:t>
      </w:r>
      <w:r w:rsidRPr="00663210">
        <w:rPr>
          <w:rFonts w:ascii="Cambria Math" w:hAnsi="Cambria Math"/>
          <w:sz w:val="28"/>
        </w:rPr>
        <w:t>? Hesaplayarak yazınız.</w:t>
      </w:r>
    </w:p>
    <w:tbl>
      <w:tblPr>
        <w:tblStyle w:val="TabloKlavuzu"/>
        <w:tblW w:w="0" w:type="auto"/>
        <w:tblLook w:val="01E0" w:firstRow="1" w:lastRow="1" w:firstColumn="1" w:lastColumn="1" w:noHBand="0" w:noVBand="0"/>
      </w:tblPr>
      <w:tblGrid>
        <w:gridCol w:w="3528"/>
        <w:gridCol w:w="1734"/>
      </w:tblGrid>
      <w:tr w:rsidR="00663210" w:rsidTr="00183627">
        <w:tc>
          <w:tcPr>
            <w:tcW w:w="3528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sz w:val="24"/>
              </w:rPr>
              <w:t>Aldığı ürün</w:t>
            </w:r>
          </w:p>
        </w:tc>
        <w:tc>
          <w:tcPr>
            <w:tcW w:w="1734" w:type="dxa"/>
          </w:tcPr>
          <w:p w:rsidR="00663210" w:rsidRPr="00663210" w:rsidRDefault="00663210" w:rsidP="00663210">
            <w:pPr>
              <w:pStyle w:val="AralkYok"/>
              <w:rPr>
                <w:rFonts w:ascii="Cambria Math" w:hAnsi="Cambria Math"/>
                <w:sz w:val="24"/>
              </w:rPr>
            </w:pPr>
            <w:r w:rsidRPr="00663210">
              <w:rPr>
                <w:rFonts w:ascii="Cambria Math" w:hAnsi="Cambria Math"/>
                <w:sz w:val="24"/>
              </w:rPr>
              <w:t>Kaç TL</w:t>
            </w:r>
          </w:p>
        </w:tc>
      </w:tr>
      <w:tr w:rsidR="00663210" w:rsidTr="00183627">
        <w:tc>
          <w:tcPr>
            <w:tcW w:w="3528" w:type="dxa"/>
          </w:tcPr>
          <w:p w:rsidR="00663210" w:rsidRDefault="00663210" w:rsidP="00183627">
            <w:r>
              <w:rPr>
                <w:noProof/>
              </w:rPr>
              <w:drawing>
                <wp:inline distT="0" distB="0" distL="0" distR="0">
                  <wp:extent cx="795655" cy="485140"/>
                  <wp:effectExtent l="19050" t="0" r="4445" b="0"/>
                  <wp:docPr id="231" name="Resim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485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423545" cy="440055"/>
                  <wp:effectExtent l="19050" t="0" r="0" b="0"/>
                  <wp:docPr id="232" name="Resim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40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dxa"/>
          </w:tcPr>
          <w:p w:rsidR="00663210" w:rsidRDefault="00663210" w:rsidP="00183627"/>
          <w:p w:rsidR="00663210" w:rsidRDefault="00663210" w:rsidP="00183627">
            <w:r>
              <w:t>………………</w:t>
            </w:r>
          </w:p>
        </w:tc>
      </w:tr>
    </w:tbl>
    <w:p w:rsidR="00663210" w:rsidRPr="00663210" w:rsidRDefault="00663210" w:rsidP="00663210">
      <w:pPr>
        <w:pStyle w:val="AralkYok"/>
        <w:rPr>
          <w:rFonts w:ascii="Cambria Math" w:hAnsi="Cambria Math"/>
          <w:sz w:val="28"/>
        </w:rPr>
      </w:pPr>
    </w:p>
    <w:tbl>
      <w:tblPr>
        <w:tblStyle w:val="TabloKlavuzu"/>
        <w:tblW w:w="0" w:type="auto"/>
        <w:tblLook w:val="01E0" w:firstRow="1" w:lastRow="1" w:firstColumn="1" w:lastColumn="1" w:noHBand="0" w:noVBand="0"/>
      </w:tblPr>
      <w:tblGrid>
        <w:gridCol w:w="3528"/>
        <w:gridCol w:w="1734"/>
      </w:tblGrid>
      <w:tr w:rsidR="00663210" w:rsidTr="00183627">
        <w:tc>
          <w:tcPr>
            <w:tcW w:w="3528" w:type="dxa"/>
          </w:tcPr>
          <w:p w:rsidR="00663210" w:rsidRPr="0052633C" w:rsidRDefault="00663210" w:rsidP="00183627">
            <w:r>
              <w:rPr>
                <w:noProof/>
              </w:rPr>
              <w:drawing>
                <wp:inline distT="0" distB="0" distL="0" distR="0">
                  <wp:extent cx="758825" cy="669290"/>
                  <wp:effectExtent l="19050" t="0" r="3175" b="0"/>
                  <wp:docPr id="235" name="Resim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758825" cy="669290"/>
                  <wp:effectExtent l="19050" t="0" r="3175" b="0"/>
                  <wp:docPr id="236" name="Resim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dxa"/>
          </w:tcPr>
          <w:p w:rsidR="00663210" w:rsidRDefault="00663210" w:rsidP="00183627"/>
          <w:p w:rsidR="00663210" w:rsidRDefault="00663210" w:rsidP="00183627"/>
          <w:p w:rsidR="00663210" w:rsidRDefault="00663210" w:rsidP="00183627">
            <w:r>
              <w:t>……………</w:t>
            </w:r>
          </w:p>
        </w:tc>
      </w:tr>
      <w:tr w:rsidR="00663210" w:rsidTr="00183627">
        <w:tc>
          <w:tcPr>
            <w:tcW w:w="3528" w:type="dxa"/>
          </w:tcPr>
          <w:p w:rsidR="00663210" w:rsidRPr="0052633C" w:rsidRDefault="00663210" w:rsidP="00183627">
            <w:r>
              <w:rPr>
                <w:noProof/>
              </w:rPr>
              <w:drawing>
                <wp:inline distT="0" distB="0" distL="0" distR="0">
                  <wp:extent cx="681355" cy="645160"/>
                  <wp:effectExtent l="19050" t="0" r="4445" b="0"/>
                  <wp:docPr id="237" name="Resim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355" cy="645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45160" cy="603885"/>
                  <wp:effectExtent l="19050" t="0" r="2540" b="0"/>
                  <wp:docPr id="238" name="Resim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160" cy="603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dxa"/>
          </w:tcPr>
          <w:p w:rsidR="00663210" w:rsidRDefault="00663210" w:rsidP="00183627"/>
          <w:p w:rsidR="00663210" w:rsidRDefault="00663210" w:rsidP="00183627"/>
          <w:p w:rsidR="00663210" w:rsidRDefault="00663210" w:rsidP="00183627">
            <w:r>
              <w:t>……………</w:t>
            </w:r>
          </w:p>
        </w:tc>
      </w:tr>
      <w:tr w:rsidR="00663210" w:rsidTr="00183627">
        <w:tc>
          <w:tcPr>
            <w:tcW w:w="3528" w:type="dxa"/>
          </w:tcPr>
          <w:p w:rsidR="00663210" w:rsidRPr="0052633C" w:rsidRDefault="00663210" w:rsidP="00183627">
            <w:r>
              <w:rPr>
                <w:noProof/>
              </w:rPr>
              <w:drawing>
                <wp:inline distT="0" distB="0" distL="0" distR="0">
                  <wp:extent cx="800735" cy="502285"/>
                  <wp:effectExtent l="19050" t="0" r="0" b="0"/>
                  <wp:docPr id="239" name="Resim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633730" cy="520065"/>
                  <wp:effectExtent l="19050" t="0" r="0" b="0"/>
                  <wp:docPr id="240" name="Resim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520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513715" cy="436245"/>
                  <wp:effectExtent l="19050" t="0" r="635" b="0"/>
                  <wp:docPr id="241" name="Resim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" cy="436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dxa"/>
          </w:tcPr>
          <w:p w:rsidR="00663210" w:rsidRDefault="00663210" w:rsidP="00183627"/>
          <w:p w:rsidR="00663210" w:rsidRDefault="00663210" w:rsidP="00183627"/>
          <w:p w:rsidR="00663210" w:rsidRDefault="00663210" w:rsidP="00183627">
            <w:r>
              <w:t>…………….</w:t>
            </w:r>
          </w:p>
        </w:tc>
      </w:tr>
      <w:tr w:rsidR="00663210" w:rsidTr="00183627">
        <w:tc>
          <w:tcPr>
            <w:tcW w:w="3528" w:type="dxa"/>
          </w:tcPr>
          <w:p w:rsidR="00663210" w:rsidRPr="0052633C" w:rsidRDefault="00663210" w:rsidP="00183627">
            <w:r>
              <w:rPr>
                <w:noProof/>
              </w:rPr>
              <w:drawing>
                <wp:inline distT="0" distB="0" distL="0" distR="0">
                  <wp:extent cx="633730" cy="555625"/>
                  <wp:effectExtent l="19050" t="0" r="0" b="0"/>
                  <wp:docPr id="242" name="Resim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55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33730" cy="502285"/>
                  <wp:effectExtent l="19050" t="0" r="0" b="0"/>
                  <wp:docPr id="243" name="Resim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585470" cy="502285"/>
                  <wp:effectExtent l="19050" t="0" r="5080" b="0"/>
                  <wp:docPr id="244" name="Resim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470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4" w:type="dxa"/>
          </w:tcPr>
          <w:p w:rsidR="00663210" w:rsidRDefault="00663210" w:rsidP="00183627"/>
          <w:p w:rsidR="00663210" w:rsidRDefault="00663210" w:rsidP="00183627"/>
          <w:p w:rsidR="00663210" w:rsidRDefault="00663210" w:rsidP="00183627">
            <w:r>
              <w:t>………………</w:t>
            </w:r>
          </w:p>
        </w:tc>
      </w:tr>
      <w:tr w:rsidR="00663210" w:rsidTr="00183627">
        <w:tc>
          <w:tcPr>
            <w:tcW w:w="3528" w:type="dxa"/>
          </w:tcPr>
          <w:p w:rsidR="00663210" w:rsidRPr="0052633C" w:rsidRDefault="00663210" w:rsidP="00183627">
            <w:r>
              <w:rPr>
                <w:noProof/>
              </w:rPr>
              <w:drawing>
                <wp:inline distT="0" distB="0" distL="0" distR="0">
                  <wp:extent cx="513715" cy="436245"/>
                  <wp:effectExtent l="19050" t="0" r="635" b="0"/>
                  <wp:docPr id="245" name="Resim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" cy="436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513715" cy="436245"/>
                  <wp:effectExtent l="19050" t="0" r="635" b="0"/>
                  <wp:docPr id="246" name="Resim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" cy="436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33730" cy="555625"/>
                  <wp:effectExtent l="19050" t="0" r="0" b="0"/>
                  <wp:docPr id="247" name="Resim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" cy="55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1734" w:type="dxa"/>
          </w:tcPr>
          <w:p w:rsidR="00663210" w:rsidRDefault="00663210" w:rsidP="00183627"/>
          <w:p w:rsidR="00663210" w:rsidRDefault="00663210" w:rsidP="00183627"/>
          <w:p w:rsidR="00663210" w:rsidRDefault="00663210" w:rsidP="00183627">
            <w:r>
              <w:t>……………..</w:t>
            </w:r>
          </w:p>
        </w:tc>
      </w:tr>
    </w:tbl>
    <w:p w:rsidR="00663210" w:rsidRDefault="00663210" w:rsidP="00663210">
      <w:pPr>
        <w:pStyle w:val="AralkYok"/>
        <w:rPr>
          <w:rFonts w:ascii="Cambria Math" w:hAnsi="Cambria Math"/>
          <w:sz w:val="28"/>
        </w:rPr>
      </w:pPr>
    </w:p>
    <w:p w:rsidR="00663210" w:rsidRPr="00663210" w:rsidRDefault="00663210" w:rsidP="00663210">
      <w:pPr>
        <w:pStyle w:val="AralkYok"/>
        <w:numPr>
          <w:ilvl w:val="0"/>
          <w:numId w:val="1"/>
        </w:numPr>
        <w:rPr>
          <w:rFonts w:ascii="Cambria Math" w:hAnsi="Cambria Math"/>
          <w:b/>
          <w:bCs/>
          <w:iCs/>
          <w:sz w:val="28"/>
        </w:rPr>
      </w:pPr>
      <w:r w:rsidRPr="00663210">
        <w:rPr>
          <w:rFonts w:ascii="Cambria Math" w:hAnsi="Cambria Math"/>
          <w:b/>
          <w:bCs/>
          <w:iCs/>
          <w:sz w:val="28"/>
        </w:rPr>
        <w:t xml:space="preserve">Aşağıdaki paraların toplamı kaç TL’dir? </w:t>
      </w:r>
    </w:p>
    <w:p w:rsidR="00663210" w:rsidRDefault="00ED3F19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shape id="_x0000_i1035" type="#_x0000_t75" style="width:53.25pt;height:33pt">
            <v:imagedata r:id="rId61" o:title=""/>
          </v:shape>
        </w:pict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46995" cy="423334"/>
            <wp:effectExtent l="19050" t="0" r="705" b="0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7" cy="42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406400" cy="451485"/>
            <wp:effectExtent l="19050" t="0" r="0" b="0"/>
            <wp:docPr id="2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3210"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406400" cy="451485"/>
            <wp:effectExtent l="19050" t="0" r="0" b="0"/>
            <wp:docPr id="1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3210">
        <w:rPr>
          <w:rFonts w:ascii="Cambria Math" w:hAnsi="Cambria Math"/>
          <w:sz w:val="28"/>
        </w:rPr>
        <w:t>=</w:t>
      </w:r>
      <w:r w:rsidR="00663210" w:rsidRPr="00663210">
        <w:rPr>
          <w:rFonts w:ascii="Cambria Math" w:hAnsi="Cambria Math"/>
          <w:sz w:val="28"/>
        </w:rPr>
        <w:t>….. TL ….Kr</w:t>
      </w:r>
    </w:p>
    <w:p w:rsidR="001252E4" w:rsidRPr="00663210" w:rsidRDefault="001252E4" w:rsidP="00663210">
      <w:pPr>
        <w:pStyle w:val="AralkYok"/>
        <w:rPr>
          <w:rFonts w:ascii="Cambria Math" w:hAnsi="Cambria Math"/>
          <w:sz w:val="36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677545" cy="423545"/>
            <wp:effectExtent l="19050" t="0" r="8255" b="0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42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25261" cy="366003"/>
            <wp:effectExtent l="19050" t="0" r="0" b="0"/>
            <wp:docPr id="3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7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25261" cy="366003"/>
            <wp:effectExtent l="19050" t="0" r="0" b="0"/>
            <wp:docPr id="4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7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2195" cy="366003"/>
            <wp:effectExtent l="19050" t="0" r="705" b="0"/>
            <wp:docPr id="5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81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</w:t>
      </w:r>
      <w:r w:rsidRPr="00663210">
        <w:rPr>
          <w:rFonts w:ascii="Cambria Math" w:hAnsi="Cambria Math"/>
          <w:sz w:val="28"/>
        </w:rPr>
        <w:t>….. TL ….Kr</w:t>
      </w:r>
    </w:p>
    <w:p w:rsidR="001252E4" w:rsidRPr="00663210" w:rsidRDefault="001252E4" w:rsidP="00663210">
      <w:pPr>
        <w:pStyle w:val="AralkYok"/>
        <w:rPr>
          <w:rFonts w:ascii="Cambria Math" w:hAnsi="Cambria Math"/>
          <w:sz w:val="36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87070" cy="448310"/>
            <wp:effectExtent l="19050" t="0" r="0" b="0"/>
            <wp:docPr id="6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44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7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8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9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10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</w:t>
      </w:r>
      <w:r w:rsidRPr="00663210">
        <w:rPr>
          <w:rFonts w:ascii="Cambria Math" w:hAnsi="Cambria Math"/>
          <w:sz w:val="28"/>
        </w:rPr>
        <w:t>….. TL ….Kr</w:t>
      </w:r>
    </w:p>
    <w:p w:rsidR="001252E4" w:rsidRPr="00663210" w:rsidRDefault="001252E4" w:rsidP="00663210">
      <w:pPr>
        <w:pStyle w:val="AralkYok"/>
        <w:rPr>
          <w:rFonts w:ascii="Cambria Math" w:hAnsi="Cambria Math"/>
          <w:sz w:val="36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87070" cy="448310"/>
            <wp:effectExtent l="19050" t="0" r="0" b="0"/>
            <wp:docPr id="11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44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406400" cy="451485"/>
            <wp:effectExtent l="19050" t="0" r="0" b="0"/>
            <wp:docPr id="12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13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1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15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</w:t>
      </w:r>
      <w:r w:rsidRPr="00663210">
        <w:rPr>
          <w:rFonts w:ascii="Cambria Math" w:hAnsi="Cambria Math"/>
          <w:sz w:val="28"/>
        </w:rPr>
        <w:t>….. TL ….Kr</w:t>
      </w:r>
    </w:p>
    <w:p w:rsidR="001252E4" w:rsidRPr="00663210" w:rsidRDefault="001252E4" w:rsidP="00663210">
      <w:pPr>
        <w:pStyle w:val="AralkYok"/>
        <w:rPr>
          <w:rFonts w:ascii="Cambria Math" w:hAnsi="Cambria Math"/>
          <w:sz w:val="36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77333" cy="417689"/>
            <wp:effectExtent l="19050" t="0" r="8467" b="0"/>
            <wp:docPr id="1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" cy="41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17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18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47839" cy="334721"/>
            <wp:effectExtent l="19050" t="0" r="0" b="0"/>
            <wp:docPr id="278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4" cy="33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7839" cy="362943"/>
            <wp:effectExtent l="19050" t="0" r="0" b="0"/>
            <wp:docPr id="19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4" cy="366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</w:t>
      </w:r>
      <w:r w:rsidRPr="00663210">
        <w:rPr>
          <w:rFonts w:ascii="Cambria Math" w:hAnsi="Cambria Math"/>
          <w:sz w:val="28"/>
        </w:rPr>
        <w:t>….. TL ….Kr</w:t>
      </w:r>
    </w:p>
    <w:p w:rsidR="001252E4" w:rsidRPr="00663210" w:rsidRDefault="001252E4" w:rsidP="00663210">
      <w:pPr>
        <w:pStyle w:val="AralkYok"/>
        <w:rPr>
          <w:rFonts w:ascii="Cambria Math" w:hAnsi="Cambria Math"/>
          <w:sz w:val="36"/>
        </w:rPr>
      </w:pPr>
    </w:p>
    <w:p w:rsidR="0063432C" w:rsidRDefault="00663210" w:rsidP="0063432C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677333" cy="417689"/>
            <wp:effectExtent l="19050" t="0" r="8467" b="0"/>
            <wp:docPr id="20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" cy="41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2684" cy="347841"/>
            <wp:effectExtent l="19050" t="0" r="2116" b="0"/>
            <wp:docPr id="28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3" cy="34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02684" cy="347841"/>
            <wp:effectExtent l="19050" t="0" r="2116" b="0"/>
            <wp:docPr id="21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3" cy="34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02684" cy="347841"/>
            <wp:effectExtent l="19050" t="0" r="2116" b="0"/>
            <wp:docPr id="2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3" cy="34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02684" cy="347841"/>
            <wp:effectExtent l="19050" t="0" r="2116" b="0"/>
            <wp:docPr id="23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3" cy="34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7839" cy="346010"/>
            <wp:effectExtent l="19050" t="0" r="0" b="0"/>
            <wp:docPr id="24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4" cy="34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=... TL</w:t>
      </w:r>
      <w:r w:rsidRPr="00663210">
        <w:rPr>
          <w:rFonts w:ascii="Cambria Math" w:hAnsi="Cambria Math"/>
          <w:sz w:val="28"/>
        </w:rPr>
        <w:t>….Kr</w:t>
      </w:r>
    </w:p>
    <w:p w:rsidR="001252E4" w:rsidRPr="00663210" w:rsidRDefault="001252E4" w:rsidP="0063432C">
      <w:pPr>
        <w:pStyle w:val="AralkYok"/>
        <w:rPr>
          <w:rFonts w:ascii="Cambria Math" w:hAnsi="Cambria Math"/>
          <w:sz w:val="28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7839" cy="449133"/>
            <wp:effectExtent l="19050" t="0" r="0" b="0"/>
            <wp:docPr id="25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60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76061" cy="449133"/>
            <wp:effectExtent l="19050" t="0" r="4939" b="0"/>
            <wp:docPr id="2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30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70417" cy="449133"/>
            <wp:effectExtent l="19050" t="0" r="0" b="0"/>
            <wp:docPr id="27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57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79801" cy="449134"/>
            <wp:effectExtent l="19050" t="0" r="1199" b="0"/>
            <wp:docPr id="28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89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29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7839" cy="362943"/>
            <wp:effectExtent l="19050" t="0" r="0" b="0"/>
            <wp:docPr id="30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4" cy="366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=... TL</w:t>
      </w:r>
      <w:r w:rsidRPr="00663210">
        <w:rPr>
          <w:rFonts w:ascii="Cambria Math" w:hAnsi="Cambria Math"/>
          <w:sz w:val="28"/>
        </w:rPr>
        <w:t>….Kr</w:t>
      </w:r>
    </w:p>
    <w:p w:rsidR="001252E4" w:rsidRPr="00663210" w:rsidRDefault="001252E4" w:rsidP="00663210">
      <w:pPr>
        <w:pStyle w:val="AralkYok"/>
        <w:rPr>
          <w:rFonts w:ascii="Cambria Math" w:hAnsi="Cambria Math"/>
          <w:sz w:val="28"/>
        </w:rPr>
      </w:pPr>
    </w:p>
    <w:p w:rsidR="00663210" w:rsidRDefault="00663210" w:rsidP="00663210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25261" cy="366003"/>
            <wp:effectExtent l="19050" t="0" r="0" b="0"/>
            <wp:docPr id="31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7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25261" cy="366003"/>
            <wp:effectExtent l="19050" t="0" r="0" b="0"/>
            <wp:docPr id="224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7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25261" cy="366003"/>
            <wp:effectExtent l="19050" t="0" r="0" b="0"/>
            <wp:docPr id="225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7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70417" cy="449133"/>
            <wp:effectExtent l="19050" t="0" r="0" b="0"/>
            <wp:docPr id="22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57" cy="45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227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40360" cy="316865"/>
            <wp:effectExtent l="19050" t="0" r="2540" b="0"/>
            <wp:docPr id="228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>=... TL</w:t>
      </w:r>
      <w:r w:rsidRPr="00663210">
        <w:rPr>
          <w:rFonts w:ascii="Cambria Math" w:hAnsi="Cambria Math"/>
          <w:sz w:val="28"/>
        </w:rPr>
        <w:t>….Kr</w:t>
      </w:r>
    </w:p>
    <w:p w:rsidR="001252E4" w:rsidRDefault="001252E4" w:rsidP="00663210">
      <w:pPr>
        <w:pStyle w:val="AralkYok"/>
        <w:rPr>
          <w:rFonts w:ascii="Cambria Math" w:hAnsi="Cambria Math"/>
          <w:sz w:val="28"/>
        </w:rPr>
      </w:pPr>
    </w:p>
    <w:p w:rsidR="001252E4" w:rsidRDefault="00663210" w:rsidP="001252E4">
      <w:pPr>
        <w:pStyle w:val="AralkYok"/>
        <w:rPr>
          <w:rFonts w:ascii="Cambria Math" w:hAnsi="Cambria Math"/>
          <w:sz w:val="28"/>
        </w:rPr>
      </w:pP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229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230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81071" cy="366004"/>
            <wp:effectExtent l="19050" t="0" r="0" b="0"/>
            <wp:docPr id="233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5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39525" cy="361244"/>
            <wp:effectExtent l="19050" t="0" r="3375" b="0"/>
            <wp:docPr id="23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62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210">
        <w:rPr>
          <w:rFonts w:ascii="Cambria Math" w:hAnsi="Cambria Math"/>
          <w:noProof/>
          <w:sz w:val="28"/>
        </w:rPr>
        <w:drawing>
          <wp:inline distT="0" distB="0" distL="0" distR="0">
            <wp:extent cx="339525" cy="366888"/>
            <wp:effectExtent l="19050" t="0" r="3375" b="0"/>
            <wp:docPr id="248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6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52E4" w:rsidRPr="001252E4">
        <w:rPr>
          <w:rFonts w:ascii="Cambria Math" w:hAnsi="Cambria Math"/>
          <w:noProof/>
          <w:sz w:val="28"/>
        </w:rPr>
        <w:drawing>
          <wp:inline distT="0" distB="0" distL="0" distR="0">
            <wp:extent cx="347839" cy="362943"/>
            <wp:effectExtent l="19050" t="0" r="0" b="0"/>
            <wp:docPr id="249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4" cy="366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52E4">
        <w:rPr>
          <w:rFonts w:ascii="Cambria Math" w:hAnsi="Cambria Math"/>
          <w:sz w:val="28"/>
        </w:rPr>
        <w:t>=... TL</w:t>
      </w:r>
      <w:r w:rsidR="001252E4" w:rsidRPr="00663210">
        <w:rPr>
          <w:rFonts w:ascii="Cambria Math" w:hAnsi="Cambria Math"/>
          <w:sz w:val="28"/>
        </w:rPr>
        <w:t>….Kr</w:t>
      </w:r>
    </w:p>
    <w:p w:rsidR="001252E4" w:rsidRDefault="001252E4" w:rsidP="00663210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Bir çıkarma işleminde eksilen sayı 18; fark 8’dir. Çıkan sayı kaçtır? </w:t>
      </w: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Bir çıkarma işleminde çıkan sayı 7; fark 13’dur. Eksilen sayı kaçtır?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Bir çıkarma işleminde eksilen sayı 20; çıkan sayı 6’dır. Fark kaçtır?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Bir toplama işleminde to</w:t>
      </w:r>
      <w:r>
        <w:rPr>
          <w:rFonts w:ascii="Cambria Math" w:hAnsi="Cambria Math"/>
          <w:sz w:val="28"/>
        </w:rPr>
        <w:t>plananların biri 8 ve toplam 13’</w:t>
      </w:r>
      <w:r w:rsidRPr="001252E4">
        <w:rPr>
          <w:rFonts w:ascii="Cambria Math" w:hAnsi="Cambria Math"/>
          <w:sz w:val="28"/>
        </w:rPr>
        <w:t>dir. Diğer toplanan kaçtır?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663210" w:rsidRPr="00663210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Bir toplama işleminde toplananların bi</w:t>
      </w:r>
      <w:r>
        <w:rPr>
          <w:rFonts w:ascii="Cambria Math" w:hAnsi="Cambria Math"/>
          <w:sz w:val="28"/>
        </w:rPr>
        <w:t>ri 11 ve toplam 18’</w:t>
      </w:r>
      <w:r w:rsidRPr="001252E4">
        <w:rPr>
          <w:rFonts w:ascii="Cambria Math" w:hAnsi="Cambria Math"/>
          <w:sz w:val="28"/>
        </w:rPr>
        <w:t>dir. Diğer toplanan kaçtır?</w:t>
      </w:r>
    </w:p>
    <w:p w:rsidR="0063432C" w:rsidRPr="00663210" w:rsidRDefault="0063432C" w:rsidP="0063432C">
      <w:pPr>
        <w:pStyle w:val="AralkYok"/>
        <w:rPr>
          <w:rFonts w:ascii="Cambria Math" w:hAnsi="Cambria Math"/>
          <w:sz w:val="28"/>
        </w:rPr>
      </w:pP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1252E4" w:rsidRPr="00663210" w:rsidRDefault="001252E4" w:rsidP="0063432C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b/>
          <w:sz w:val="28"/>
        </w:rPr>
        <w:t>Hangi sayıya</w:t>
      </w:r>
      <w:r w:rsidRPr="001252E4">
        <w:rPr>
          <w:rFonts w:ascii="Cambria Math" w:hAnsi="Cambria Math"/>
          <w:sz w:val="28"/>
        </w:rPr>
        <w:t xml:space="preserve"> 6 eklersem 18 olur?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20’ den </w:t>
      </w:r>
      <w:r w:rsidRPr="001252E4">
        <w:rPr>
          <w:rFonts w:ascii="Cambria Math" w:hAnsi="Cambria Math"/>
          <w:b/>
          <w:sz w:val="28"/>
        </w:rPr>
        <w:t>kaç azalırsa</w:t>
      </w:r>
      <w:r w:rsidRPr="001252E4">
        <w:rPr>
          <w:rFonts w:ascii="Cambria Math" w:hAnsi="Cambria Math"/>
          <w:sz w:val="28"/>
        </w:rPr>
        <w:t xml:space="preserve"> 14 kalır?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17’den </w:t>
      </w:r>
      <w:r w:rsidRPr="001252E4">
        <w:rPr>
          <w:rFonts w:ascii="Cambria Math" w:hAnsi="Cambria Math"/>
          <w:b/>
          <w:sz w:val="28"/>
        </w:rPr>
        <w:t>kaç azalırsa</w:t>
      </w:r>
      <w:r w:rsidRPr="001252E4">
        <w:rPr>
          <w:rFonts w:ascii="Cambria Math" w:hAnsi="Cambria Math"/>
          <w:sz w:val="28"/>
        </w:rPr>
        <w:t xml:space="preserve"> 9 kalır?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6’ya </w:t>
      </w:r>
      <w:r w:rsidRPr="001252E4">
        <w:rPr>
          <w:rFonts w:ascii="Cambria Math" w:hAnsi="Cambria Math"/>
          <w:b/>
          <w:sz w:val="28"/>
        </w:rPr>
        <w:t>kaç eklersem</w:t>
      </w:r>
      <w:r w:rsidRPr="001252E4">
        <w:rPr>
          <w:rFonts w:ascii="Cambria Math" w:hAnsi="Cambria Math"/>
          <w:sz w:val="28"/>
        </w:rPr>
        <w:t xml:space="preserve"> 18 olur?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63432C" w:rsidRPr="00663210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8’e </w:t>
      </w:r>
      <w:r w:rsidRPr="001252E4">
        <w:rPr>
          <w:rFonts w:ascii="Cambria Math" w:hAnsi="Cambria Math"/>
          <w:b/>
          <w:sz w:val="28"/>
        </w:rPr>
        <w:t>kaç eklersem</w:t>
      </w:r>
      <w:r w:rsidRPr="001252E4">
        <w:rPr>
          <w:rFonts w:ascii="Cambria Math" w:hAnsi="Cambria Math"/>
          <w:sz w:val="28"/>
        </w:rPr>
        <w:t xml:space="preserve"> 19 olur?</w:t>
      </w:r>
    </w:p>
    <w:p w:rsidR="0063432C" w:rsidRPr="00663210" w:rsidRDefault="0063432C" w:rsidP="0063432C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Emine’nin 18 tokası vardı. 5 tanesini kardeşine verince kaç tokası kaldı?</w:t>
      </w: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Selim’in 20 TL’si vardı. 7 TL’sini harcayınca kaç TL’si kaldı?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Tabaktaki 18 eriğin 6 tanesini yedim. Kaç erik kaldı?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63432C" w:rsidRPr="00663210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Mahmut’un 2</w:t>
      </w:r>
      <w:r>
        <w:rPr>
          <w:rFonts w:ascii="Cambria Math" w:hAnsi="Cambria Math"/>
          <w:sz w:val="28"/>
        </w:rPr>
        <w:t>0</w:t>
      </w:r>
      <w:r w:rsidRPr="001252E4">
        <w:rPr>
          <w:rFonts w:ascii="Cambria Math" w:hAnsi="Cambria Math"/>
          <w:sz w:val="28"/>
        </w:rPr>
        <w:t xml:space="preserve"> misketi var.7 tanesini kaybedince kaç tane kaldı?</w:t>
      </w:r>
    </w:p>
    <w:p w:rsidR="0063432C" w:rsidRPr="00663210" w:rsidRDefault="0063432C" w:rsidP="0063432C">
      <w:pPr>
        <w:pStyle w:val="AralkYok"/>
        <w:rPr>
          <w:rFonts w:ascii="Cambria Math" w:hAnsi="Cambria Math"/>
          <w:sz w:val="28"/>
        </w:rPr>
      </w:pPr>
    </w:p>
    <w:p w:rsidR="0063432C" w:rsidRPr="00663210" w:rsidRDefault="0063432C" w:rsidP="0063432C">
      <w:pPr>
        <w:pStyle w:val="AralkYok"/>
        <w:rPr>
          <w:rFonts w:ascii="Cambria Math" w:hAnsi="Cambria Math"/>
          <w:sz w:val="28"/>
        </w:rPr>
      </w:pP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Bahçede 17 ağaç vardı. 4 ağaç daha dikince kaç tane oldu?</w:t>
      </w: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Ağaçta 2</w:t>
      </w:r>
      <w:r>
        <w:rPr>
          <w:rFonts w:ascii="Cambria Math" w:hAnsi="Cambria Math"/>
          <w:sz w:val="28"/>
        </w:rPr>
        <w:t>0</w:t>
      </w:r>
      <w:r w:rsidRPr="001252E4">
        <w:rPr>
          <w:rFonts w:ascii="Cambria Math" w:hAnsi="Cambria Math"/>
          <w:sz w:val="28"/>
        </w:rPr>
        <w:t>tane elma vardı. 8’i yere düştü. Kaç elma kaldı?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7 sayısına </w:t>
      </w:r>
      <w:r w:rsidRPr="001252E4">
        <w:rPr>
          <w:rFonts w:ascii="Cambria Math" w:hAnsi="Cambria Math"/>
          <w:b/>
          <w:sz w:val="28"/>
        </w:rPr>
        <w:t xml:space="preserve">kaç eklersem </w:t>
      </w:r>
      <w:r w:rsidRPr="001252E4">
        <w:rPr>
          <w:rFonts w:ascii="Cambria Math" w:hAnsi="Cambria Math"/>
          <w:sz w:val="28"/>
        </w:rPr>
        <w:t>sonuç 18 olur?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b/>
          <w:sz w:val="28"/>
        </w:rPr>
        <w:t>Hangi sayıdan</w:t>
      </w:r>
      <w:r w:rsidRPr="001252E4">
        <w:rPr>
          <w:rFonts w:ascii="Cambria Math" w:hAnsi="Cambria Math"/>
          <w:sz w:val="28"/>
        </w:rPr>
        <w:t xml:space="preserve"> 9 çıkarırsam sonuç 1</w:t>
      </w:r>
      <w:r w:rsidR="00E30586">
        <w:rPr>
          <w:rFonts w:ascii="Cambria Math" w:hAnsi="Cambria Math"/>
          <w:sz w:val="28"/>
        </w:rPr>
        <w:t>0</w:t>
      </w:r>
      <w:r w:rsidRPr="001252E4">
        <w:rPr>
          <w:rFonts w:ascii="Cambria Math" w:hAnsi="Cambria Math"/>
          <w:sz w:val="28"/>
        </w:rPr>
        <w:t xml:space="preserve"> olur?</w:t>
      </w:r>
    </w:p>
    <w:p w:rsidR="001252E4" w:rsidRPr="00663210" w:rsidRDefault="001252E4" w:rsidP="0063432C">
      <w:pPr>
        <w:pStyle w:val="AralkYok"/>
        <w:rPr>
          <w:rFonts w:ascii="Cambria Math" w:hAnsi="Cambria Math"/>
          <w:sz w:val="28"/>
        </w:rPr>
      </w:pPr>
    </w:p>
    <w:p w:rsidR="0063432C" w:rsidRPr="00663210" w:rsidRDefault="0063432C" w:rsidP="0063432C">
      <w:pPr>
        <w:pStyle w:val="AralkYok"/>
        <w:rPr>
          <w:rFonts w:ascii="Cambria Math" w:hAnsi="Cambria Math"/>
          <w:sz w:val="28"/>
        </w:rPr>
      </w:pPr>
    </w:p>
    <w:p w:rsidR="0063432C" w:rsidRPr="00663210" w:rsidRDefault="0063432C" w:rsidP="0063432C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Eda’nın 14 lirası vardı. Bayramda da </w:t>
      </w:r>
      <w:r w:rsidR="00224B25">
        <w:rPr>
          <w:rFonts w:ascii="Cambria Math" w:hAnsi="Cambria Math"/>
          <w:sz w:val="28"/>
        </w:rPr>
        <w:t>6</w:t>
      </w:r>
      <w:r w:rsidRPr="001252E4">
        <w:rPr>
          <w:rFonts w:ascii="Cambria Math" w:hAnsi="Cambria Math"/>
          <w:sz w:val="28"/>
        </w:rPr>
        <w:t xml:space="preserve"> lira verdiler.  Eda’nın kaç lirası oldu?</w:t>
      </w:r>
    </w:p>
    <w:p w:rsidR="001252E4" w:rsidRPr="001252E4" w:rsidRDefault="00224B25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8</w:t>
      </w:r>
      <w:r w:rsidR="001252E4" w:rsidRPr="001252E4">
        <w:rPr>
          <w:rFonts w:ascii="Cambria Math" w:hAnsi="Cambria Math"/>
          <w:sz w:val="28"/>
        </w:rPr>
        <w:t xml:space="preserve">      </w:t>
      </w:r>
      <w:r w:rsidR="001252E4"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B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19</w:t>
      </w:r>
      <w:r w:rsidR="001252E4" w:rsidRPr="001252E4">
        <w:rPr>
          <w:rFonts w:ascii="Cambria Math" w:hAnsi="Cambria Math"/>
          <w:sz w:val="28"/>
        </w:rPr>
        <w:t xml:space="preserve">    </w:t>
      </w:r>
      <w:r w:rsidR="001252E4" w:rsidRPr="001252E4">
        <w:rPr>
          <w:rFonts w:ascii="Cambria Math" w:hAnsi="Cambria Math"/>
          <w:sz w:val="28"/>
        </w:rPr>
        <w:tab/>
      </w:r>
      <w:r w:rsidR="001252E4"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C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20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224B25" w:rsidRDefault="001252E4" w:rsidP="001252E4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Kaan dün 12 sayfa, bugün 8 sayfa kitap okudu kitabı bitirdi. Kitap kaç sayfadır?</w:t>
      </w:r>
    </w:p>
    <w:p w:rsidR="001252E4" w:rsidRPr="00224B25" w:rsidRDefault="00224B25" w:rsidP="00224B25">
      <w:pPr>
        <w:pStyle w:val="AralkYok"/>
        <w:ind w:left="57"/>
        <w:rPr>
          <w:rFonts w:ascii="Cambria Math" w:hAnsi="Cambria Math"/>
          <w:sz w:val="28"/>
        </w:rPr>
      </w:pPr>
      <w:r w:rsidRPr="00224B25">
        <w:rPr>
          <w:rFonts w:ascii="Cambria Math" w:hAnsi="Cambria Math"/>
          <w:sz w:val="28"/>
        </w:rPr>
        <w:t>A</w:t>
      </w:r>
      <w:r w:rsidR="001252E4" w:rsidRPr="00224B25">
        <w:rPr>
          <w:rFonts w:ascii="Cambria Math" w:hAnsi="Cambria Math"/>
          <w:sz w:val="28"/>
        </w:rPr>
        <w:t xml:space="preserve">) 20     </w:t>
      </w:r>
      <w:r w:rsidR="001252E4"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>B</w:t>
      </w:r>
      <w:r w:rsidR="001252E4" w:rsidRPr="00224B25">
        <w:rPr>
          <w:rFonts w:ascii="Cambria Math" w:hAnsi="Cambria Math"/>
          <w:sz w:val="28"/>
        </w:rPr>
        <w:t xml:space="preserve">) 19       </w:t>
      </w:r>
      <w:r w:rsidR="001252E4" w:rsidRPr="00224B25">
        <w:rPr>
          <w:rFonts w:ascii="Cambria Math" w:hAnsi="Cambria Math"/>
          <w:sz w:val="28"/>
        </w:rPr>
        <w:tab/>
      </w:r>
      <w:r w:rsidR="001252E4"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>C</w:t>
      </w:r>
      <w:r w:rsidR="001252E4" w:rsidRPr="00224B25">
        <w:rPr>
          <w:rFonts w:ascii="Cambria Math" w:hAnsi="Cambria Math"/>
          <w:sz w:val="28"/>
        </w:rPr>
        <w:t>) 12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Bir okulda 1</w:t>
      </w:r>
      <w:r w:rsidR="00224B25">
        <w:rPr>
          <w:rFonts w:ascii="Cambria Math" w:hAnsi="Cambria Math"/>
          <w:sz w:val="28"/>
        </w:rPr>
        <w:t>0</w:t>
      </w:r>
      <w:r w:rsidRPr="001252E4">
        <w:rPr>
          <w:rFonts w:ascii="Cambria Math" w:hAnsi="Cambria Math"/>
          <w:sz w:val="28"/>
        </w:rPr>
        <w:t xml:space="preserve"> bayan 9 erkek öğretmen çalışıyor. Bu okulda öğretmen sayısı kaçtır?</w:t>
      </w:r>
    </w:p>
    <w:p w:rsidR="001252E4" w:rsidRPr="001252E4" w:rsidRDefault="00224B25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</w:t>
      </w:r>
      <w:r w:rsidR="001252E4" w:rsidRPr="001252E4">
        <w:rPr>
          <w:rFonts w:ascii="Cambria Math" w:hAnsi="Cambria Math"/>
          <w:sz w:val="28"/>
        </w:rPr>
        <w:t xml:space="preserve">)  13       </w:t>
      </w:r>
      <w:r w:rsidR="001252E4"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B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1</w:t>
      </w:r>
      <w:r w:rsidR="001252E4" w:rsidRPr="001252E4">
        <w:rPr>
          <w:rFonts w:ascii="Cambria Math" w:hAnsi="Cambria Math"/>
          <w:sz w:val="28"/>
        </w:rPr>
        <w:t xml:space="preserve">9      </w:t>
      </w:r>
      <w:r w:rsidR="001252E4" w:rsidRPr="001252E4">
        <w:rPr>
          <w:rFonts w:ascii="Cambria Math" w:hAnsi="Cambria Math"/>
          <w:sz w:val="28"/>
        </w:rPr>
        <w:tab/>
      </w:r>
      <w:r w:rsidR="001252E4"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C</w:t>
      </w:r>
      <w:r w:rsidR="001252E4" w:rsidRPr="001252E4">
        <w:rPr>
          <w:rFonts w:ascii="Cambria Math" w:hAnsi="Cambria Math"/>
          <w:sz w:val="28"/>
        </w:rPr>
        <w:t>) 22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Ali ’nin 19 bilyesi vardı.</w:t>
      </w:r>
      <w:r w:rsidR="00224B25">
        <w:rPr>
          <w:rFonts w:ascii="Cambria Math" w:hAnsi="Cambria Math"/>
          <w:sz w:val="28"/>
        </w:rPr>
        <w:t xml:space="preserve"> </w:t>
      </w:r>
      <w:r w:rsidRPr="001252E4">
        <w:rPr>
          <w:rFonts w:ascii="Cambria Math" w:hAnsi="Cambria Math"/>
          <w:sz w:val="28"/>
        </w:rPr>
        <w:t>5 tane</w:t>
      </w:r>
      <w:r w:rsidR="00224B25">
        <w:rPr>
          <w:rFonts w:ascii="Cambria Math" w:hAnsi="Cambria Math"/>
          <w:sz w:val="28"/>
        </w:rPr>
        <w:t>sini kaybetti.</w:t>
      </w:r>
      <w:r w:rsidRPr="001252E4">
        <w:rPr>
          <w:rFonts w:ascii="Cambria Math" w:hAnsi="Cambria Math"/>
          <w:sz w:val="28"/>
        </w:rPr>
        <w:t xml:space="preserve"> Kaç bilyesi </w:t>
      </w:r>
      <w:r w:rsidR="00224B25">
        <w:rPr>
          <w:rFonts w:ascii="Cambria Math" w:hAnsi="Cambria Math"/>
          <w:sz w:val="28"/>
        </w:rPr>
        <w:t>kaldı</w:t>
      </w:r>
      <w:r w:rsidRPr="001252E4">
        <w:rPr>
          <w:rFonts w:ascii="Cambria Math" w:hAnsi="Cambria Math"/>
          <w:sz w:val="28"/>
        </w:rPr>
        <w:t>?</w:t>
      </w:r>
    </w:p>
    <w:p w:rsidR="00224B25" w:rsidRPr="001252E4" w:rsidRDefault="00224B25" w:rsidP="00224B25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A)  13       </w:t>
      </w:r>
      <w:r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 xml:space="preserve">B) </w:t>
      </w:r>
      <w:r>
        <w:rPr>
          <w:rFonts w:ascii="Cambria Math" w:hAnsi="Cambria Math"/>
          <w:sz w:val="28"/>
        </w:rPr>
        <w:t>14</w:t>
      </w:r>
      <w:r w:rsidRPr="001252E4">
        <w:rPr>
          <w:rFonts w:ascii="Cambria Math" w:hAnsi="Cambria Math"/>
          <w:sz w:val="28"/>
        </w:rPr>
        <w:t xml:space="preserve">      </w:t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15</w:t>
      </w: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Alperen ’in </w:t>
      </w:r>
      <w:r w:rsidR="00224B25">
        <w:rPr>
          <w:rFonts w:ascii="Cambria Math" w:hAnsi="Cambria Math"/>
          <w:sz w:val="28"/>
        </w:rPr>
        <w:t xml:space="preserve">9 </w:t>
      </w:r>
      <w:r w:rsidRPr="001252E4">
        <w:rPr>
          <w:rFonts w:ascii="Cambria Math" w:hAnsi="Cambria Math"/>
          <w:sz w:val="28"/>
        </w:rPr>
        <w:t>boya kalemi vardı.8 tane de dedesi verdi. Toplam kaç boya kalemi oldu?</w:t>
      </w: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 </w:t>
      </w:r>
      <w:r w:rsidR="00224B25" w:rsidRPr="001252E4">
        <w:rPr>
          <w:rFonts w:ascii="Cambria Math" w:hAnsi="Cambria Math"/>
          <w:sz w:val="28"/>
        </w:rPr>
        <w:t>A</w:t>
      </w:r>
      <w:r w:rsidRPr="001252E4">
        <w:rPr>
          <w:rFonts w:ascii="Cambria Math" w:hAnsi="Cambria Math"/>
          <w:sz w:val="28"/>
        </w:rPr>
        <w:t>) 1</w:t>
      </w:r>
      <w:r w:rsidR="00224B25">
        <w:rPr>
          <w:rFonts w:ascii="Cambria Math" w:hAnsi="Cambria Math"/>
          <w:sz w:val="28"/>
        </w:rPr>
        <w:t>9</w:t>
      </w:r>
      <w:r w:rsidRPr="001252E4">
        <w:rPr>
          <w:rFonts w:ascii="Cambria Math" w:hAnsi="Cambria Math"/>
          <w:sz w:val="28"/>
        </w:rPr>
        <w:t xml:space="preserve">     </w:t>
      </w:r>
      <w:r w:rsidRPr="001252E4">
        <w:rPr>
          <w:rFonts w:ascii="Cambria Math" w:hAnsi="Cambria Math"/>
          <w:sz w:val="28"/>
        </w:rPr>
        <w:tab/>
      </w:r>
      <w:r w:rsidR="00224B25">
        <w:rPr>
          <w:rFonts w:ascii="Cambria Math" w:hAnsi="Cambria Math"/>
          <w:sz w:val="28"/>
        </w:rPr>
        <w:tab/>
      </w:r>
      <w:r w:rsidR="00224B25" w:rsidRPr="001252E4">
        <w:rPr>
          <w:rFonts w:ascii="Cambria Math" w:hAnsi="Cambria Math"/>
          <w:sz w:val="28"/>
        </w:rPr>
        <w:t>B</w:t>
      </w:r>
      <w:r w:rsidRPr="001252E4">
        <w:rPr>
          <w:rFonts w:ascii="Cambria Math" w:hAnsi="Cambria Math"/>
          <w:sz w:val="28"/>
        </w:rPr>
        <w:t xml:space="preserve">) </w:t>
      </w:r>
      <w:r w:rsidR="00224B25">
        <w:rPr>
          <w:rFonts w:ascii="Cambria Math" w:hAnsi="Cambria Math"/>
          <w:sz w:val="28"/>
        </w:rPr>
        <w:t>18</w:t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</w:r>
      <w:r w:rsidR="00224B25" w:rsidRPr="001252E4">
        <w:rPr>
          <w:rFonts w:ascii="Cambria Math" w:hAnsi="Cambria Math"/>
          <w:sz w:val="28"/>
        </w:rPr>
        <w:t>C</w:t>
      </w:r>
      <w:r w:rsidRPr="001252E4">
        <w:rPr>
          <w:rFonts w:ascii="Cambria Math" w:hAnsi="Cambria Math"/>
          <w:sz w:val="28"/>
        </w:rPr>
        <w:t xml:space="preserve">) </w:t>
      </w:r>
      <w:r w:rsidR="00224B25">
        <w:rPr>
          <w:rFonts w:ascii="Cambria Math" w:hAnsi="Cambria Math"/>
          <w:sz w:val="28"/>
        </w:rPr>
        <w:t>17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Bir iş yerinde 1</w:t>
      </w:r>
      <w:r w:rsidR="00224B25">
        <w:rPr>
          <w:rFonts w:ascii="Cambria Math" w:hAnsi="Cambria Math"/>
          <w:sz w:val="28"/>
        </w:rPr>
        <w:t>3</w:t>
      </w:r>
      <w:r w:rsidRPr="001252E4">
        <w:rPr>
          <w:rFonts w:ascii="Cambria Math" w:hAnsi="Cambria Math"/>
          <w:sz w:val="28"/>
        </w:rPr>
        <w:t xml:space="preserve"> kadın 5 erkek işçi çalışıyor. Bu iş yerinde çalışan işçi sayısı kaç tanedir?</w:t>
      </w:r>
    </w:p>
    <w:p w:rsidR="00224B25" w:rsidRPr="001252E4" w:rsidRDefault="00224B25" w:rsidP="00224B25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A) 1</w:t>
      </w:r>
      <w:r>
        <w:rPr>
          <w:rFonts w:ascii="Cambria Math" w:hAnsi="Cambria Math"/>
          <w:sz w:val="28"/>
        </w:rPr>
        <w:t>9</w:t>
      </w:r>
      <w:r w:rsidRPr="001252E4">
        <w:rPr>
          <w:rFonts w:ascii="Cambria Math" w:hAnsi="Cambria Math"/>
          <w:sz w:val="28"/>
        </w:rPr>
        <w:t xml:space="preserve">     </w:t>
      </w:r>
      <w:r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 xml:space="preserve">B) </w:t>
      </w:r>
      <w:r>
        <w:rPr>
          <w:rFonts w:ascii="Cambria Math" w:hAnsi="Cambria Math"/>
          <w:sz w:val="28"/>
        </w:rPr>
        <w:t>18</w:t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17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224B25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Ayla</w:t>
      </w:r>
      <w:r w:rsidR="001252E4" w:rsidRPr="001252E4">
        <w:rPr>
          <w:rFonts w:ascii="Cambria Math" w:hAnsi="Cambria Math"/>
          <w:sz w:val="28"/>
        </w:rPr>
        <w:t xml:space="preserve">’nın 15 lirası vardı. </w:t>
      </w:r>
      <w:r>
        <w:rPr>
          <w:rFonts w:ascii="Cambria Math" w:hAnsi="Cambria Math"/>
          <w:sz w:val="28"/>
        </w:rPr>
        <w:t>Bir miktar da babası ver</w:t>
      </w:r>
      <w:r w:rsidR="001252E4" w:rsidRPr="001252E4">
        <w:rPr>
          <w:rFonts w:ascii="Cambria Math" w:hAnsi="Cambria Math"/>
          <w:sz w:val="28"/>
        </w:rPr>
        <w:t xml:space="preserve">di. </w:t>
      </w:r>
      <w:r>
        <w:rPr>
          <w:rFonts w:ascii="Cambria Math" w:hAnsi="Cambria Math"/>
          <w:sz w:val="28"/>
        </w:rPr>
        <w:t>20</w:t>
      </w:r>
      <w:r w:rsidR="001252E4" w:rsidRPr="001252E4">
        <w:rPr>
          <w:rFonts w:ascii="Cambria Math" w:hAnsi="Cambria Math"/>
          <w:sz w:val="28"/>
        </w:rPr>
        <w:t xml:space="preserve"> lirası oldu</w:t>
      </w:r>
      <w:r>
        <w:rPr>
          <w:rFonts w:ascii="Cambria Math" w:hAnsi="Cambria Math"/>
          <w:sz w:val="28"/>
        </w:rPr>
        <w:t>. Babası kaç TL vermiştir</w:t>
      </w:r>
      <w:r w:rsidR="001252E4" w:rsidRPr="001252E4">
        <w:rPr>
          <w:rFonts w:ascii="Cambria Math" w:hAnsi="Cambria Math"/>
          <w:sz w:val="28"/>
        </w:rPr>
        <w:t>?</w:t>
      </w:r>
    </w:p>
    <w:p w:rsidR="001252E4" w:rsidRPr="001252E4" w:rsidRDefault="00224B25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35</w:t>
      </w:r>
      <w:r w:rsidR="001252E4" w:rsidRPr="001252E4">
        <w:rPr>
          <w:rFonts w:ascii="Cambria Math" w:hAnsi="Cambria Math"/>
          <w:sz w:val="28"/>
        </w:rPr>
        <w:t xml:space="preserve">      </w:t>
      </w:r>
      <w:r w:rsidR="001252E4"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B</w:t>
      </w:r>
      <w:r w:rsidR="001252E4" w:rsidRPr="001252E4">
        <w:rPr>
          <w:rFonts w:ascii="Cambria Math" w:hAnsi="Cambria Math"/>
          <w:sz w:val="28"/>
        </w:rPr>
        <w:t xml:space="preserve">) 20     </w:t>
      </w:r>
      <w:r w:rsidR="001252E4" w:rsidRPr="001252E4">
        <w:rPr>
          <w:rFonts w:ascii="Cambria Math" w:hAnsi="Cambria Math"/>
          <w:sz w:val="28"/>
        </w:rPr>
        <w:tab/>
      </w:r>
      <w:r w:rsidR="001252E4"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C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5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224B25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Ayşe elma ağacından 7</w:t>
      </w:r>
      <w:r w:rsidR="001252E4" w:rsidRPr="001252E4">
        <w:rPr>
          <w:rFonts w:ascii="Cambria Math" w:hAnsi="Cambria Math"/>
          <w:sz w:val="28"/>
        </w:rPr>
        <w:t xml:space="preserve"> elma topladı. Ağaçta 9 elma kaldı. Ayşe toplamadan önce ağaçta kaç elma varmış?</w:t>
      </w:r>
    </w:p>
    <w:p w:rsidR="001252E4" w:rsidRPr="001252E4" w:rsidRDefault="00224B25" w:rsidP="001252E4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A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2</w:t>
      </w:r>
      <w:r w:rsidR="001252E4" w:rsidRPr="001252E4">
        <w:rPr>
          <w:rFonts w:ascii="Cambria Math" w:hAnsi="Cambria Math"/>
          <w:sz w:val="28"/>
        </w:rPr>
        <w:t xml:space="preserve">     </w:t>
      </w:r>
      <w:r w:rsidR="001252E4"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B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17</w:t>
      </w:r>
      <w:r w:rsidR="001252E4" w:rsidRPr="001252E4">
        <w:rPr>
          <w:rFonts w:ascii="Cambria Math" w:hAnsi="Cambria Math"/>
          <w:sz w:val="28"/>
        </w:rPr>
        <w:t xml:space="preserve">     </w:t>
      </w:r>
      <w:r w:rsidR="001252E4" w:rsidRPr="001252E4">
        <w:rPr>
          <w:rFonts w:ascii="Cambria Math" w:hAnsi="Cambria Math"/>
          <w:sz w:val="28"/>
        </w:rPr>
        <w:tab/>
      </w:r>
      <w:r w:rsidR="001252E4"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>C</w:t>
      </w:r>
      <w:r w:rsidR="001252E4" w:rsidRPr="001252E4">
        <w:rPr>
          <w:rFonts w:ascii="Cambria Math" w:hAnsi="Cambria Math"/>
          <w:sz w:val="28"/>
        </w:rPr>
        <w:t xml:space="preserve">) </w:t>
      </w:r>
      <w:r>
        <w:rPr>
          <w:rFonts w:ascii="Cambria Math" w:hAnsi="Cambria Math"/>
          <w:sz w:val="28"/>
        </w:rPr>
        <w:t>16</w:t>
      </w:r>
      <w:r w:rsidR="001252E4" w:rsidRPr="001252E4">
        <w:rPr>
          <w:rFonts w:ascii="Cambria Math" w:hAnsi="Cambria Math"/>
          <w:sz w:val="28"/>
        </w:rPr>
        <w:t xml:space="preserve"> </w:t>
      </w:r>
    </w:p>
    <w:p w:rsidR="001252E4" w:rsidRPr="00224B25" w:rsidRDefault="001252E4" w:rsidP="00224B25">
      <w:pPr>
        <w:pStyle w:val="AralkYok"/>
      </w:pPr>
    </w:p>
    <w:p w:rsidR="00224B25" w:rsidRPr="00224B25" w:rsidRDefault="00224B25" w:rsidP="00224B25">
      <w:pPr>
        <w:pStyle w:val="AralkYok"/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Minibüste 13 kişi vardı. İlk durakta </w:t>
      </w:r>
      <w:r w:rsidR="00224B25">
        <w:rPr>
          <w:rFonts w:ascii="Cambria Math" w:hAnsi="Cambria Math"/>
          <w:sz w:val="28"/>
        </w:rPr>
        <w:t>6</w:t>
      </w:r>
      <w:r w:rsidRPr="001252E4">
        <w:rPr>
          <w:rFonts w:ascii="Cambria Math" w:hAnsi="Cambria Math"/>
          <w:sz w:val="28"/>
        </w:rPr>
        <w:t xml:space="preserve"> kişi daha bindi. Minibüste kaç kişi oldu?</w:t>
      </w:r>
    </w:p>
    <w:p w:rsidR="00224B25" w:rsidRPr="001252E4" w:rsidRDefault="00224B25" w:rsidP="00224B25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7</w:t>
      </w:r>
      <w:r w:rsidRPr="001252E4">
        <w:rPr>
          <w:rFonts w:ascii="Cambria Math" w:hAnsi="Cambria Math"/>
          <w:sz w:val="28"/>
        </w:rPr>
        <w:t xml:space="preserve">     </w:t>
      </w:r>
      <w:r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 xml:space="preserve">B) </w:t>
      </w:r>
      <w:r>
        <w:rPr>
          <w:rFonts w:ascii="Cambria Math" w:hAnsi="Cambria Math"/>
          <w:sz w:val="28"/>
        </w:rPr>
        <w:t>19</w:t>
      </w:r>
      <w:r w:rsidRPr="001252E4">
        <w:rPr>
          <w:rFonts w:ascii="Cambria Math" w:hAnsi="Cambria Math"/>
          <w:sz w:val="28"/>
        </w:rPr>
        <w:t xml:space="preserve">     </w:t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20</w:t>
      </w: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Melisa’nın 16 </w:t>
      </w:r>
      <w:r w:rsidR="00224B25">
        <w:rPr>
          <w:rFonts w:ascii="Cambria Math" w:hAnsi="Cambria Math"/>
          <w:sz w:val="28"/>
        </w:rPr>
        <w:t xml:space="preserve">sayfalık </w:t>
      </w:r>
      <w:r w:rsidRPr="001252E4">
        <w:rPr>
          <w:rFonts w:ascii="Cambria Math" w:hAnsi="Cambria Math"/>
          <w:sz w:val="28"/>
        </w:rPr>
        <w:t xml:space="preserve">kitabı vardı. </w:t>
      </w:r>
      <w:r w:rsidR="00224B25">
        <w:rPr>
          <w:rFonts w:ascii="Cambria Math" w:hAnsi="Cambria Math"/>
          <w:sz w:val="28"/>
        </w:rPr>
        <w:t xml:space="preserve">Birinci gün </w:t>
      </w:r>
      <w:r w:rsidRPr="001252E4">
        <w:rPr>
          <w:rFonts w:ascii="Cambria Math" w:hAnsi="Cambria Math"/>
          <w:sz w:val="28"/>
        </w:rPr>
        <w:t xml:space="preserve">6 </w:t>
      </w:r>
      <w:r w:rsidR="00224B25">
        <w:rPr>
          <w:rFonts w:ascii="Cambria Math" w:hAnsi="Cambria Math"/>
          <w:sz w:val="28"/>
        </w:rPr>
        <w:t>sayfa okudu</w:t>
      </w:r>
      <w:r w:rsidRPr="001252E4">
        <w:rPr>
          <w:rFonts w:ascii="Cambria Math" w:hAnsi="Cambria Math"/>
          <w:sz w:val="28"/>
        </w:rPr>
        <w:t xml:space="preserve">. </w:t>
      </w:r>
      <w:r w:rsidR="00224B25">
        <w:rPr>
          <w:rFonts w:ascii="Cambria Math" w:hAnsi="Cambria Math"/>
          <w:sz w:val="28"/>
        </w:rPr>
        <w:t>İkinci gün ise 3 sayfa okudu. Okunacak kaç sayfa kaldı?</w:t>
      </w:r>
    </w:p>
    <w:p w:rsidR="00224B25" w:rsidRPr="001252E4" w:rsidRDefault="00224B25" w:rsidP="00224B25">
      <w:pPr>
        <w:pStyle w:val="AralkYok"/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10</w:t>
      </w:r>
      <w:r w:rsidRPr="001252E4">
        <w:rPr>
          <w:rFonts w:ascii="Cambria Math" w:hAnsi="Cambria Math"/>
          <w:sz w:val="28"/>
        </w:rPr>
        <w:t xml:space="preserve">      </w:t>
      </w:r>
      <w:r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 xml:space="preserve">B) </w:t>
      </w:r>
      <w:r>
        <w:rPr>
          <w:rFonts w:ascii="Cambria Math" w:hAnsi="Cambria Math"/>
          <w:sz w:val="28"/>
        </w:rPr>
        <w:t>7</w:t>
      </w:r>
      <w:r w:rsidRPr="001252E4">
        <w:rPr>
          <w:rFonts w:ascii="Cambria Math" w:hAnsi="Cambria Math"/>
          <w:sz w:val="28"/>
        </w:rPr>
        <w:t xml:space="preserve">   </w:t>
      </w:r>
      <w:r w:rsidRPr="001252E4"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1252E4">
        <w:rPr>
          <w:rFonts w:ascii="Cambria Math" w:hAnsi="Cambria Math"/>
          <w:sz w:val="28"/>
        </w:rPr>
        <w:t xml:space="preserve">C) </w:t>
      </w:r>
      <w:r>
        <w:rPr>
          <w:rFonts w:ascii="Cambria Math" w:hAnsi="Cambria Math"/>
          <w:sz w:val="28"/>
        </w:rPr>
        <w:t>6</w:t>
      </w:r>
    </w:p>
    <w:p w:rsid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224B25" w:rsidRPr="001252E4" w:rsidRDefault="00224B25" w:rsidP="001252E4">
      <w:pPr>
        <w:pStyle w:val="AralkYok"/>
        <w:rPr>
          <w:rFonts w:ascii="Cambria Math" w:hAnsi="Cambria Math"/>
          <w:sz w:val="28"/>
        </w:rPr>
      </w:pPr>
    </w:p>
    <w:p w:rsidR="00224B25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Evimizde 14 çiçek vardı.</w:t>
      </w:r>
      <w:r w:rsidR="00224B25">
        <w:rPr>
          <w:rFonts w:ascii="Cambria Math" w:hAnsi="Cambria Math"/>
          <w:sz w:val="28"/>
        </w:rPr>
        <w:t xml:space="preserve"> Bir</w:t>
      </w:r>
      <w:r w:rsidRPr="001252E4">
        <w:rPr>
          <w:rFonts w:ascii="Cambria Math" w:hAnsi="Cambria Math"/>
          <w:sz w:val="28"/>
        </w:rPr>
        <w:t xml:space="preserve"> </w:t>
      </w:r>
      <w:r w:rsidR="00224B25">
        <w:rPr>
          <w:rFonts w:ascii="Cambria Math" w:hAnsi="Cambria Math"/>
          <w:sz w:val="28"/>
        </w:rPr>
        <w:t>miktar çiçek daha satın aldık ve 19 çiçeğimiz oldu.</w:t>
      </w:r>
      <w:r w:rsidRPr="001252E4">
        <w:rPr>
          <w:rFonts w:ascii="Cambria Math" w:hAnsi="Cambria Math"/>
          <w:sz w:val="28"/>
        </w:rPr>
        <w:t xml:space="preserve"> Kaç çiçe</w:t>
      </w:r>
      <w:r w:rsidR="00224B25">
        <w:rPr>
          <w:rFonts w:ascii="Cambria Math" w:hAnsi="Cambria Math"/>
          <w:sz w:val="28"/>
        </w:rPr>
        <w:t>k satın almışız?</w:t>
      </w:r>
    </w:p>
    <w:p w:rsidR="00224B25" w:rsidRPr="00224B25" w:rsidRDefault="00224B25" w:rsidP="00224B25">
      <w:pPr>
        <w:pStyle w:val="AralkYok"/>
        <w:ind w:left="57"/>
        <w:rPr>
          <w:rFonts w:ascii="Cambria Math" w:hAnsi="Cambria Math"/>
          <w:sz w:val="28"/>
        </w:rPr>
      </w:pPr>
      <w:r w:rsidRPr="00224B25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4</w:t>
      </w:r>
      <w:r w:rsidRPr="00224B25">
        <w:rPr>
          <w:rFonts w:ascii="Cambria Math" w:hAnsi="Cambria Math"/>
          <w:sz w:val="28"/>
        </w:rPr>
        <w:t xml:space="preserve">      </w:t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5</w:t>
      </w:r>
      <w:r w:rsidRPr="00224B25">
        <w:rPr>
          <w:rFonts w:ascii="Cambria Math" w:hAnsi="Cambria Math"/>
          <w:sz w:val="28"/>
        </w:rPr>
        <w:t xml:space="preserve">   </w:t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>C) 6</w:t>
      </w:r>
    </w:p>
    <w:p w:rsidR="00224B25" w:rsidRDefault="00224B25" w:rsidP="00224B25">
      <w:pPr>
        <w:pStyle w:val="AralkYok"/>
        <w:ind w:left="57"/>
        <w:rPr>
          <w:rFonts w:ascii="Cambria Math" w:hAnsi="Cambria Math"/>
          <w:sz w:val="28"/>
        </w:rPr>
      </w:pPr>
    </w:p>
    <w:p w:rsidR="001252E4" w:rsidRPr="001252E4" w:rsidRDefault="001252E4" w:rsidP="001252E4">
      <w:pPr>
        <w:pStyle w:val="AralkYok"/>
        <w:rPr>
          <w:rFonts w:ascii="Cambria Math" w:hAnsi="Cambria Math"/>
          <w:sz w:val="28"/>
        </w:rPr>
      </w:pPr>
    </w:p>
    <w:p w:rsidR="001252E4" w:rsidRPr="001252E4" w:rsidRDefault="001252E4" w:rsidP="00224B25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1252E4">
        <w:rPr>
          <w:rFonts w:ascii="Cambria Math" w:hAnsi="Cambria Math"/>
          <w:sz w:val="28"/>
        </w:rPr>
        <w:t>Minibüste 1</w:t>
      </w:r>
      <w:r w:rsidR="00224B25">
        <w:rPr>
          <w:rFonts w:ascii="Cambria Math" w:hAnsi="Cambria Math"/>
          <w:sz w:val="28"/>
        </w:rPr>
        <w:t>7 yolcu vardı. Birinci durakta 5 kişi indi ve 3 kişi bindi.</w:t>
      </w:r>
      <w:r w:rsidRPr="001252E4">
        <w:rPr>
          <w:rFonts w:ascii="Cambria Math" w:hAnsi="Cambria Math"/>
          <w:sz w:val="28"/>
        </w:rPr>
        <w:t xml:space="preserve"> </w:t>
      </w:r>
      <w:r w:rsidR="00224B25">
        <w:rPr>
          <w:rFonts w:ascii="Cambria Math" w:hAnsi="Cambria Math"/>
          <w:sz w:val="28"/>
        </w:rPr>
        <w:t>Şimdi minibüste kaç yolcu var?</w:t>
      </w:r>
    </w:p>
    <w:p w:rsidR="00224B25" w:rsidRPr="00224B25" w:rsidRDefault="00224B25" w:rsidP="00224B25">
      <w:pPr>
        <w:pStyle w:val="AralkYok"/>
        <w:ind w:left="57"/>
        <w:rPr>
          <w:rFonts w:ascii="Cambria Math" w:hAnsi="Cambria Math"/>
          <w:sz w:val="28"/>
        </w:rPr>
      </w:pPr>
      <w:r w:rsidRPr="00224B25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12</w:t>
      </w:r>
      <w:r w:rsidRPr="00224B25">
        <w:rPr>
          <w:rFonts w:ascii="Cambria Math" w:hAnsi="Cambria Math"/>
          <w:sz w:val="28"/>
        </w:rPr>
        <w:t xml:space="preserve">      </w:t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14</w:t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15</w:t>
      </w:r>
    </w:p>
    <w:p w:rsidR="0063432C" w:rsidRPr="001252E4" w:rsidRDefault="0063432C" w:rsidP="0063432C">
      <w:pPr>
        <w:pStyle w:val="AralkYok"/>
        <w:rPr>
          <w:rFonts w:ascii="Cambria Math" w:hAnsi="Cambria Math"/>
          <w:sz w:val="28"/>
        </w:rPr>
      </w:pP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560762" w:rsidRPr="00560762" w:rsidRDefault="00560762" w:rsidP="00560762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 xml:space="preserve">Ali’nin </w:t>
      </w:r>
      <w:r>
        <w:rPr>
          <w:rFonts w:ascii="Cambria Math" w:hAnsi="Cambria Math"/>
          <w:sz w:val="28"/>
        </w:rPr>
        <w:t>1</w:t>
      </w:r>
      <w:r w:rsidRPr="00560762">
        <w:rPr>
          <w:rFonts w:ascii="Cambria Math" w:hAnsi="Cambria Math"/>
          <w:sz w:val="28"/>
        </w:rPr>
        <w:t xml:space="preserve">8 tane cevizi vardı. 5 tanesini Ahmet’e verdi. </w:t>
      </w:r>
      <w:r>
        <w:rPr>
          <w:rFonts w:ascii="Cambria Math" w:hAnsi="Cambria Math"/>
          <w:sz w:val="28"/>
        </w:rPr>
        <w:t xml:space="preserve">3 tanesini de kendisi yedi. </w:t>
      </w:r>
      <w:r w:rsidRPr="00560762">
        <w:rPr>
          <w:rFonts w:ascii="Cambria Math" w:hAnsi="Cambria Math"/>
          <w:sz w:val="28"/>
        </w:rPr>
        <w:t>Geriye kaç cevizi kaldı?</w:t>
      </w:r>
    </w:p>
    <w:p w:rsidR="00560762" w:rsidRPr="00224B25" w:rsidRDefault="00560762" w:rsidP="00560762">
      <w:pPr>
        <w:pStyle w:val="AralkYok"/>
        <w:ind w:left="57"/>
        <w:rPr>
          <w:rFonts w:ascii="Cambria Math" w:hAnsi="Cambria Math"/>
          <w:sz w:val="28"/>
        </w:rPr>
      </w:pPr>
      <w:r w:rsidRPr="00224B25">
        <w:rPr>
          <w:rFonts w:ascii="Cambria Math" w:hAnsi="Cambria Math"/>
          <w:sz w:val="28"/>
        </w:rPr>
        <w:t xml:space="preserve">A) </w:t>
      </w:r>
      <w:r>
        <w:rPr>
          <w:rFonts w:ascii="Cambria Math" w:hAnsi="Cambria Math"/>
          <w:sz w:val="28"/>
        </w:rPr>
        <w:t>10</w:t>
      </w:r>
      <w:r w:rsidRPr="00224B25">
        <w:rPr>
          <w:rFonts w:ascii="Cambria Math" w:hAnsi="Cambria Math"/>
          <w:sz w:val="28"/>
        </w:rPr>
        <w:t xml:space="preserve">      </w:t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13</w:t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</w:r>
      <w:r w:rsidRPr="00224B25">
        <w:rPr>
          <w:rFonts w:ascii="Cambria Math" w:hAnsi="Cambria Math"/>
          <w:sz w:val="28"/>
        </w:rPr>
        <w:tab/>
        <w:t xml:space="preserve">C) </w:t>
      </w:r>
      <w:r>
        <w:rPr>
          <w:rFonts w:ascii="Cambria Math" w:hAnsi="Cambria Math"/>
          <w:sz w:val="28"/>
        </w:rPr>
        <w:t>14</w:t>
      </w:r>
    </w:p>
    <w:p w:rsidR="00560762" w:rsidRPr="00560762" w:rsidRDefault="00560762" w:rsidP="00560762">
      <w:pPr>
        <w:pStyle w:val="AralkYok"/>
        <w:rPr>
          <w:rFonts w:ascii="Cambria Math" w:hAnsi="Cambria Math"/>
          <w:sz w:val="28"/>
        </w:rPr>
      </w:pPr>
    </w:p>
    <w:p w:rsidR="00560762" w:rsidRDefault="00560762" w:rsidP="00560762">
      <w:pPr>
        <w:pStyle w:val="AralkYok"/>
        <w:rPr>
          <w:rFonts w:ascii="Cambria Math" w:hAnsi="Cambria Math"/>
          <w:sz w:val="28"/>
        </w:rPr>
      </w:pPr>
    </w:p>
    <w:p w:rsidR="00560762" w:rsidRPr="00560762" w:rsidRDefault="00560762" w:rsidP="00560762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>Ahmet’in</w:t>
      </w:r>
      <w:r>
        <w:rPr>
          <w:rFonts w:ascii="Cambria Math" w:hAnsi="Cambria Math"/>
          <w:sz w:val="28"/>
        </w:rPr>
        <w:t xml:space="preserve"> 12 tane bilyesi vardı. 3 tane daha </w:t>
      </w:r>
      <w:r w:rsidRPr="00560762">
        <w:rPr>
          <w:rFonts w:ascii="Cambria Math" w:hAnsi="Cambria Math"/>
          <w:sz w:val="28"/>
        </w:rPr>
        <w:t xml:space="preserve">Osman verdi. </w:t>
      </w:r>
      <w:r>
        <w:rPr>
          <w:rFonts w:ascii="Cambria Math" w:hAnsi="Cambria Math"/>
          <w:sz w:val="28"/>
        </w:rPr>
        <w:t xml:space="preserve">Ahmet bu bilyelerden 5 tanesini kaybetti. </w:t>
      </w:r>
      <w:r w:rsidRPr="00560762">
        <w:rPr>
          <w:rFonts w:ascii="Cambria Math" w:hAnsi="Cambria Math"/>
          <w:sz w:val="28"/>
        </w:rPr>
        <w:t>Geriye kaç bilyesi kaldı?</w:t>
      </w:r>
    </w:p>
    <w:p w:rsidR="00560762" w:rsidRPr="00560762" w:rsidRDefault="00560762" w:rsidP="00560762">
      <w:pPr>
        <w:pStyle w:val="AralkYok"/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>A) 15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 xml:space="preserve">B) </w:t>
      </w:r>
      <w:r>
        <w:rPr>
          <w:rFonts w:ascii="Cambria Math" w:hAnsi="Cambria Math"/>
          <w:sz w:val="28"/>
        </w:rPr>
        <w:t>10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 xml:space="preserve">C) </w:t>
      </w:r>
      <w:r>
        <w:rPr>
          <w:rFonts w:ascii="Cambria Math" w:hAnsi="Cambria Math"/>
          <w:sz w:val="28"/>
        </w:rPr>
        <w:t>8</w:t>
      </w:r>
    </w:p>
    <w:p w:rsidR="00560762" w:rsidRDefault="00560762" w:rsidP="00560762">
      <w:pPr>
        <w:pStyle w:val="AralkYok"/>
        <w:rPr>
          <w:rFonts w:ascii="Cambria Math" w:hAnsi="Cambria Math"/>
          <w:sz w:val="28"/>
        </w:rPr>
      </w:pPr>
    </w:p>
    <w:p w:rsidR="00560762" w:rsidRPr="00560762" w:rsidRDefault="00560762" w:rsidP="00560762">
      <w:pPr>
        <w:pStyle w:val="AralkYok"/>
        <w:rPr>
          <w:rFonts w:ascii="Cambria Math" w:hAnsi="Cambria Math"/>
          <w:sz w:val="28"/>
        </w:rPr>
      </w:pPr>
    </w:p>
    <w:p w:rsidR="00560762" w:rsidRPr="00560762" w:rsidRDefault="00560762" w:rsidP="00560762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 xml:space="preserve">Ayşe’ye babası </w:t>
      </w:r>
      <w:r>
        <w:rPr>
          <w:rFonts w:ascii="Cambria Math" w:hAnsi="Cambria Math"/>
          <w:sz w:val="28"/>
        </w:rPr>
        <w:t>11</w:t>
      </w:r>
      <w:r w:rsidRPr="00560762">
        <w:rPr>
          <w:rFonts w:ascii="Cambria Math" w:hAnsi="Cambria Math"/>
          <w:sz w:val="28"/>
        </w:rPr>
        <w:t xml:space="preserve"> TL verdi. </w:t>
      </w:r>
      <w:r>
        <w:rPr>
          <w:rFonts w:ascii="Cambria Math" w:hAnsi="Cambria Math"/>
          <w:sz w:val="28"/>
        </w:rPr>
        <w:t>3</w:t>
      </w:r>
      <w:r w:rsidRPr="00560762">
        <w:rPr>
          <w:rFonts w:ascii="Cambria Math" w:hAnsi="Cambria Math"/>
          <w:sz w:val="28"/>
        </w:rPr>
        <w:t xml:space="preserve"> TL’</w:t>
      </w:r>
      <w:r>
        <w:rPr>
          <w:rFonts w:ascii="Cambria Math" w:hAnsi="Cambria Math"/>
          <w:sz w:val="28"/>
        </w:rPr>
        <w:t xml:space="preserve"> </w:t>
      </w:r>
      <w:r w:rsidRPr="00560762">
        <w:rPr>
          <w:rFonts w:ascii="Cambria Math" w:hAnsi="Cambria Math"/>
          <w:sz w:val="28"/>
        </w:rPr>
        <w:t>ye kalem, 2 TL’</w:t>
      </w:r>
      <w:r>
        <w:rPr>
          <w:rFonts w:ascii="Cambria Math" w:hAnsi="Cambria Math"/>
          <w:sz w:val="28"/>
        </w:rPr>
        <w:t xml:space="preserve"> </w:t>
      </w:r>
      <w:r w:rsidRPr="00560762">
        <w:rPr>
          <w:rFonts w:ascii="Cambria Math" w:hAnsi="Cambria Math"/>
          <w:sz w:val="28"/>
        </w:rPr>
        <w:t>ye defter aldı. Geriye kaç TL’</w:t>
      </w:r>
      <w:r>
        <w:rPr>
          <w:rFonts w:ascii="Cambria Math" w:hAnsi="Cambria Math"/>
          <w:sz w:val="28"/>
        </w:rPr>
        <w:t xml:space="preserve"> </w:t>
      </w:r>
      <w:r w:rsidRPr="00560762">
        <w:rPr>
          <w:rFonts w:ascii="Cambria Math" w:hAnsi="Cambria Math"/>
          <w:sz w:val="28"/>
        </w:rPr>
        <w:t>si kaldı?</w:t>
      </w: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>A) 1</w:t>
      </w:r>
      <w:r>
        <w:rPr>
          <w:rFonts w:ascii="Cambria Math" w:hAnsi="Cambria Math"/>
          <w:sz w:val="28"/>
        </w:rPr>
        <w:t>4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8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 xml:space="preserve">C) </w:t>
      </w:r>
      <w:r>
        <w:rPr>
          <w:rFonts w:ascii="Cambria Math" w:hAnsi="Cambria Math"/>
          <w:sz w:val="28"/>
        </w:rPr>
        <w:t>6</w:t>
      </w: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</w:p>
    <w:p w:rsidR="00560762" w:rsidRPr="00560762" w:rsidRDefault="00560762" w:rsidP="00560762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 xml:space="preserve">Suna’nın </w:t>
      </w:r>
      <w:r>
        <w:rPr>
          <w:rFonts w:ascii="Cambria Math" w:hAnsi="Cambria Math"/>
          <w:sz w:val="28"/>
        </w:rPr>
        <w:t>9</w:t>
      </w:r>
      <w:r w:rsidRPr="00560762">
        <w:rPr>
          <w:rFonts w:ascii="Cambria Math" w:hAnsi="Cambria Math"/>
          <w:sz w:val="28"/>
        </w:rPr>
        <w:t xml:space="preserve"> cevizi vardı. </w:t>
      </w:r>
      <w:r>
        <w:rPr>
          <w:rFonts w:ascii="Cambria Math" w:hAnsi="Cambria Math"/>
          <w:sz w:val="28"/>
        </w:rPr>
        <w:t xml:space="preserve">Annesi </w:t>
      </w:r>
      <w:r w:rsidRPr="00560762">
        <w:rPr>
          <w:rFonts w:ascii="Cambria Math" w:hAnsi="Cambria Math"/>
          <w:sz w:val="28"/>
        </w:rPr>
        <w:t xml:space="preserve">7 </w:t>
      </w:r>
      <w:r>
        <w:rPr>
          <w:rFonts w:ascii="Cambria Math" w:hAnsi="Cambria Math"/>
          <w:sz w:val="28"/>
        </w:rPr>
        <w:t>ceviz ver</w:t>
      </w:r>
      <w:r w:rsidRPr="00560762">
        <w:rPr>
          <w:rFonts w:ascii="Cambria Math" w:hAnsi="Cambria Math"/>
          <w:sz w:val="28"/>
        </w:rPr>
        <w:t xml:space="preserve">di. </w:t>
      </w:r>
      <w:r>
        <w:rPr>
          <w:rFonts w:ascii="Cambria Math" w:hAnsi="Cambria Math"/>
          <w:sz w:val="28"/>
        </w:rPr>
        <w:t xml:space="preserve">Suna cevizlerden 4 tanesini yedi. </w:t>
      </w:r>
      <w:r w:rsidRPr="00560762">
        <w:rPr>
          <w:rFonts w:ascii="Cambria Math" w:hAnsi="Cambria Math"/>
          <w:sz w:val="28"/>
        </w:rPr>
        <w:t>Geriye kaç cevizi kaldı?</w:t>
      </w: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>A) 1</w:t>
      </w:r>
      <w:r>
        <w:rPr>
          <w:rFonts w:ascii="Cambria Math" w:hAnsi="Cambria Math"/>
          <w:sz w:val="28"/>
        </w:rPr>
        <w:t>2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13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 xml:space="preserve">C) </w:t>
      </w:r>
      <w:r>
        <w:rPr>
          <w:rFonts w:ascii="Cambria Math" w:hAnsi="Cambria Math"/>
          <w:sz w:val="28"/>
        </w:rPr>
        <w:t>16</w:t>
      </w: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</w:p>
    <w:p w:rsidR="00560762" w:rsidRP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</w:p>
    <w:p w:rsidR="00560762" w:rsidRPr="00560762" w:rsidRDefault="00560762" w:rsidP="00183627">
      <w:pPr>
        <w:pStyle w:val="AralkYok"/>
        <w:numPr>
          <w:ilvl w:val="0"/>
          <w:numId w:val="6"/>
        </w:numPr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lastRenderedPageBreak/>
        <w:t xml:space="preserve">Bekir’in 13 </w:t>
      </w:r>
      <w:r>
        <w:rPr>
          <w:rFonts w:ascii="Cambria Math" w:hAnsi="Cambria Math"/>
          <w:sz w:val="28"/>
        </w:rPr>
        <w:t>TL’ si vardı. 6 TL annesi verdi. Parasının 7 TL’ si ile kitap alınca kaç TL’ si kalır?</w:t>
      </w: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  <w:r w:rsidRPr="00560762">
        <w:rPr>
          <w:rFonts w:ascii="Cambria Math" w:hAnsi="Cambria Math"/>
          <w:sz w:val="28"/>
        </w:rPr>
        <w:t>A) 1</w:t>
      </w:r>
      <w:r>
        <w:rPr>
          <w:rFonts w:ascii="Cambria Math" w:hAnsi="Cambria Math"/>
          <w:sz w:val="28"/>
        </w:rPr>
        <w:t>2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  <w:t xml:space="preserve">B) </w:t>
      </w:r>
      <w:r>
        <w:rPr>
          <w:rFonts w:ascii="Cambria Math" w:hAnsi="Cambria Math"/>
          <w:sz w:val="28"/>
        </w:rPr>
        <w:t>19</w:t>
      </w:r>
      <w:r w:rsidRPr="00560762"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560762">
        <w:rPr>
          <w:rFonts w:ascii="Cambria Math" w:hAnsi="Cambria Math"/>
          <w:sz w:val="28"/>
        </w:rPr>
        <w:t xml:space="preserve">C) </w:t>
      </w:r>
      <w:r>
        <w:rPr>
          <w:rFonts w:ascii="Cambria Math" w:hAnsi="Cambria Math"/>
          <w:sz w:val="28"/>
        </w:rPr>
        <w:t>20</w:t>
      </w:r>
    </w:p>
    <w:p w:rsidR="00560762" w:rsidRDefault="00560762" w:rsidP="00560762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183627" w:rsidP="00560762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183627" w:rsidP="00183627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paraların </w:t>
      </w:r>
      <w:r w:rsidRPr="00DF07AE">
        <w:rPr>
          <w:rFonts w:ascii="Cambria Math" w:hAnsi="Cambria Math"/>
          <w:b/>
          <w:sz w:val="28"/>
        </w:rPr>
        <w:t xml:space="preserve">toplam kaç TL kaç Kr </w:t>
      </w:r>
      <w:r>
        <w:rPr>
          <w:rFonts w:ascii="Cambria Math" w:hAnsi="Cambria Math"/>
          <w:sz w:val="28"/>
        </w:rPr>
        <w:t>olduğunu yazalım.</w:t>
      </w: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99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 w:rsidR="00183627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98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97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9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 w:rsidR="00183627"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95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2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 w:rsidR="00183627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94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9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92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91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90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183627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89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8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84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183627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2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1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80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9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8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4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2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1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70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9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8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4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 w:rsidR="00183627"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2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Pr="00183627" w:rsidRDefault="00183627" w:rsidP="00183627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1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60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9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8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4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 w:rsidR="00183627">
        <w:rPr>
          <w:rFonts w:ascii="Cambria Math" w:hAnsi="Cambria Math"/>
          <w:sz w:val="28"/>
        </w:rPr>
        <w:t>=…..TL….Kr</w:t>
      </w:r>
    </w:p>
    <w:p w:rsidR="00183627" w:rsidRDefault="00183627" w:rsidP="00183627">
      <w:pPr>
        <w:pStyle w:val="AralkYok"/>
        <w:ind w:left="57"/>
        <w:rPr>
          <w:rFonts w:ascii="Cambria Math" w:hAnsi="Cambria Math"/>
          <w:sz w:val="28"/>
        </w:rPr>
      </w:pPr>
    </w:p>
    <w:p w:rsidR="00183627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2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1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</w:p>
                <w:p w:rsidR="00DF07AE" w:rsidRPr="00183627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50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9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8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DF07AE" w:rsidRPr="00183627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4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DF07AE" w:rsidRPr="00183627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4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</w:p>
                <w:p w:rsidR="00183627" w:rsidRPr="00183627" w:rsidRDefault="00183627" w:rsidP="0018362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 w:rsidR="00183627">
        <w:rPr>
          <w:rFonts w:ascii="Cambria Math" w:hAnsi="Cambria Math"/>
          <w:sz w:val="28"/>
        </w:rPr>
        <w:t>=…..TL….Kr</w:t>
      </w:r>
    </w:p>
    <w:p w:rsidR="00DF07AE" w:rsidRDefault="00DF07AE" w:rsidP="00183627">
      <w:pPr>
        <w:pStyle w:val="AralkYok"/>
        <w:ind w:left="57"/>
        <w:rPr>
          <w:rFonts w:ascii="Cambria Math" w:hAnsi="Cambria Math"/>
          <w:sz w:val="28"/>
        </w:rPr>
      </w:pPr>
    </w:p>
    <w:p w:rsidR="00DF07AE" w:rsidRDefault="00DF07AE" w:rsidP="00183627">
      <w:pPr>
        <w:pStyle w:val="AralkYok"/>
        <w:ind w:left="57"/>
        <w:rPr>
          <w:rFonts w:ascii="Cambria Math" w:hAnsi="Cambria Math"/>
          <w:sz w:val="28"/>
        </w:rPr>
      </w:pPr>
    </w:p>
    <w:p w:rsidR="00DF07AE" w:rsidRDefault="00DF07AE" w:rsidP="00DF07AE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 w:rsidRPr="00405D75">
        <w:rPr>
          <w:rFonts w:ascii="Cambria Math" w:hAnsi="Cambria Math"/>
          <w:b/>
          <w:sz w:val="28"/>
        </w:rPr>
        <w:t>Verilen para</w:t>
      </w:r>
      <w:r>
        <w:rPr>
          <w:rFonts w:ascii="Cambria Math" w:hAnsi="Cambria Math"/>
          <w:sz w:val="28"/>
        </w:rPr>
        <w:t xml:space="preserve"> ile hangi </w:t>
      </w:r>
      <w:r w:rsidRPr="00DF07AE">
        <w:rPr>
          <w:rFonts w:ascii="Cambria Math" w:hAnsi="Cambria Math"/>
          <w:b/>
          <w:sz w:val="28"/>
        </w:rPr>
        <w:t>ürünleri satın alabileceğimizi</w:t>
      </w:r>
      <w:r>
        <w:rPr>
          <w:rFonts w:ascii="Cambria Math" w:hAnsi="Cambria Math"/>
          <w:sz w:val="28"/>
        </w:rPr>
        <w:t xml:space="preserve"> işaretleyelim.</w:t>
      </w:r>
    </w:p>
    <w:p w:rsidR="00183627" w:rsidRDefault="00624CE5" w:rsidP="00DF07AE">
      <w:pPr>
        <w:pStyle w:val="AralkYok"/>
        <w:ind w:left="57"/>
        <w:jc w:val="center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42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183627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41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183627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40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183627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DF07AE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pict>
          <v:rect id="_x0000_s1355" style="position:absolute;left:0;text-align:left;margin-left:204.15pt;margin-top:36.95pt;width:38.95pt;height:28.15pt;z-index:251683840">
            <v:shadow on="t"/>
            <v:textbox inset="0,0,0,0">
              <w:txbxContent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49</w:t>
                  </w:r>
                  <w:r w:rsidRPr="00DF07AE">
                    <w:rPr>
                      <w:rFonts w:ascii="Cambria Math" w:hAnsi="Cambria Math"/>
                      <w:b/>
                    </w:rPr>
                    <w:t>Kr</w:t>
                  </w:r>
                </w:p>
              </w:txbxContent>
            </v:textbox>
          </v:rect>
        </w:pict>
      </w:r>
      <w:r>
        <w:rPr>
          <w:rFonts w:ascii="Cambria Math" w:hAnsi="Cambria Math"/>
          <w:noProof/>
          <w:sz w:val="28"/>
        </w:rPr>
        <w:pict>
          <v:rect id="_x0000_s1354" style="position:absolute;left:0;text-align:left;margin-left:153.2pt;margin-top:30.9pt;width:38.95pt;height:28.15pt;z-index:251682816">
            <v:shadow on="t"/>
            <v:textbox inset="0,0,0,0">
              <w:txbxContent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DF07AE">
                    <w:rPr>
                      <w:rFonts w:ascii="Cambria Math" w:hAnsi="Cambria Math"/>
                      <w:b/>
                    </w:rPr>
                    <w:t>16 TL</w:t>
                  </w:r>
                </w:p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DF07AE">
                    <w:rPr>
                      <w:rFonts w:ascii="Cambria Math" w:hAnsi="Cambria Math"/>
                      <w:b/>
                    </w:rPr>
                    <w:t>75Kr</w:t>
                  </w:r>
                </w:p>
              </w:txbxContent>
            </v:textbox>
          </v:rect>
        </w:pict>
      </w:r>
      <w:r>
        <w:rPr>
          <w:rFonts w:ascii="Cambria Math" w:hAnsi="Cambria Math"/>
          <w:noProof/>
          <w:sz w:val="28"/>
        </w:rPr>
        <w:pict>
          <v:rect id="_x0000_s1353" style="position:absolute;left:0;text-align:left;margin-left:84.05pt;margin-top:34.45pt;width:38.95pt;height:16pt;z-index:251681792">
            <v:shadow on="t"/>
            <v:textbox inset="0,0,0,0">
              <w:txbxContent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18</w:t>
                  </w:r>
                  <w:r w:rsidRPr="00DF07AE">
                    <w:rPr>
                      <w:rFonts w:ascii="Cambria Math" w:hAnsi="Cambria Math"/>
                      <w:b/>
                      <w:sz w:val="24"/>
                    </w:rPr>
                    <w:t xml:space="preserve"> TL</w:t>
                  </w:r>
                </w:p>
              </w:txbxContent>
            </v:textbox>
          </v:rect>
        </w:pict>
      </w:r>
      <w:r>
        <w:rPr>
          <w:rFonts w:ascii="Cambria Math" w:hAnsi="Cambria Math"/>
          <w:noProof/>
          <w:sz w:val="28"/>
        </w:rPr>
        <w:pict>
          <v:rect id="_x0000_s1352" style="position:absolute;left:0;text-align:left;margin-left:16.2pt;margin-top:34.45pt;width:38.95pt;height:16pt;z-index:251680768">
            <v:shadow on="t"/>
            <v:textbox inset="0,0,0,0">
              <w:txbxContent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 w:rsidRPr="00DF07AE">
                    <w:rPr>
                      <w:rFonts w:ascii="Cambria Math" w:hAnsi="Cambria Math"/>
                      <w:b/>
                      <w:sz w:val="24"/>
                    </w:rPr>
                    <w:t>23 TL</w:t>
                  </w:r>
                </w:p>
              </w:txbxContent>
            </v:textbox>
          </v:rect>
        </w:pict>
      </w:r>
      <w:r w:rsidR="00DF07AE">
        <w:rPr>
          <w:noProof/>
        </w:rPr>
        <w:drawing>
          <wp:inline distT="0" distB="0" distL="0" distR="0">
            <wp:extent cx="782462" cy="918388"/>
            <wp:effectExtent l="19050" t="0" r="0" b="0"/>
            <wp:docPr id="136" name="Resim 136" descr="https://ciceksepeticomscdn.akamaized.net/cicekv5/hf3980-1/XL/kisiye-ozel-arkadasim-ayicik-(40cm)-hf3980-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ciceksepeticomscdn.akamaized.net/cicekv5/hf3980-1/XL/kisiye-ozel-arkadasim-ayicik-(40cm)-hf3980-1-4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11600" t="5222" r="12704" b="4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07" cy="91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07AE">
        <w:rPr>
          <w:rFonts w:ascii="Cambria Math" w:hAnsi="Cambria Math"/>
          <w:sz w:val="28"/>
        </w:rPr>
        <w:t xml:space="preserve"> </w:t>
      </w:r>
      <w:r w:rsidR="00DF07AE">
        <w:rPr>
          <w:noProof/>
        </w:rPr>
        <w:drawing>
          <wp:inline distT="0" distB="0" distL="0" distR="0">
            <wp:extent cx="737305" cy="920044"/>
            <wp:effectExtent l="19050" t="0" r="5645" b="0"/>
            <wp:docPr id="250" name="Resim 141" descr="http://www.hediyerengi.com/urun/kalpli-beyaz-pelus-ayicik-50-cm-1155/kalpli-beyaz-pelus-ayicik-50-c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ww.hediyerengi.com/urun/kalpli-beyaz-pelus-ayicik-50-cm-1155/kalpli-beyaz-pelus-ayicik-50-cm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9317" t="10308" r="7483" b="9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306" cy="92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07AE">
        <w:rPr>
          <w:rFonts w:ascii="Cambria Math" w:hAnsi="Cambria Math"/>
          <w:sz w:val="28"/>
        </w:rPr>
        <w:t xml:space="preserve"> </w:t>
      </w:r>
      <w:r w:rsidR="00DF07AE">
        <w:rPr>
          <w:noProof/>
        </w:rPr>
        <w:drawing>
          <wp:inline distT="0" distB="0" distL="0" distR="0">
            <wp:extent cx="720372" cy="920042"/>
            <wp:effectExtent l="19050" t="0" r="3528" b="0"/>
            <wp:docPr id="251" name="Resim 144" descr="http://www.prensesce.com/wp-content/uploads/2012/12/%C3%A7ok-%C5%9Firin-sevgililer-g%C3%BCn%C3%BC-hediyesi-ay%C4%B1c%C4%B1k-mod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www.prensesce.com/wp-content/uploads/2012/12/%C3%A7ok-%C5%9Firin-sevgililer-g%C3%BCn%C3%BC-hediyesi-ay%C4%B1c%C4%B1k-modeli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l="7766" t="8224" r="9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73" cy="920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07AE">
        <w:rPr>
          <w:noProof/>
        </w:rPr>
        <w:drawing>
          <wp:inline distT="0" distB="0" distL="0" distR="0">
            <wp:extent cx="731661" cy="920043"/>
            <wp:effectExtent l="19050" t="0" r="0" b="0"/>
            <wp:docPr id="252" name="Resim 147" descr="http://www.onikibilgi.com/wp-content/uploads/hediyelik-ayic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://www.onikibilgi.com/wp-content/uploads/hediyelik-ayicik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16506" t="12322" r="13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662" cy="92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7AE" w:rsidRDefault="00DF07AE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9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  <w:tab/>
        <w:t xml:space="preserve">       </w: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8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  <w:tab/>
        <w:t xml:space="preserve">    </w: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7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6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</w:p>
    <w:p w:rsidR="00DF07AE" w:rsidRDefault="00DF07AE" w:rsidP="00183627">
      <w:pPr>
        <w:pStyle w:val="AralkYok"/>
        <w:ind w:left="57"/>
        <w:rPr>
          <w:rFonts w:ascii="Cambria Math" w:hAnsi="Cambria Math"/>
          <w:sz w:val="28"/>
        </w:rPr>
      </w:pPr>
    </w:p>
    <w:p w:rsidR="00542F36" w:rsidRDefault="00624CE5" w:rsidP="00542F36">
      <w:pPr>
        <w:pStyle w:val="AralkYok"/>
        <w:ind w:left="57"/>
        <w:jc w:val="center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35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42F36" w:rsidRPr="00183627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2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34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42F36" w:rsidRPr="00183627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33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42F36" w:rsidRPr="00183627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</w:p>
    <w:p w:rsidR="00DF07AE" w:rsidRDefault="00624CE5" w:rsidP="00183627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pict>
          <v:rect id="_x0000_s1371" style="position:absolute;left:0;text-align:left;margin-left:192.45pt;margin-top:37.75pt;width:38.95pt;height:26.75pt;z-index:251687936">
            <v:shadow on="t"/>
            <v:textbox inset="0,0,0,0">
              <w:txbxContent>
                <w:p w:rsidR="00542F36" w:rsidRPr="00DF07AE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32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42F36" w:rsidRPr="00DF07AE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rFonts w:ascii="Cambria Math" w:hAnsi="Cambria Math"/>
          <w:noProof/>
          <w:sz w:val="28"/>
        </w:rPr>
        <w:pict>
          <v:rect id="_x0000_s1370" style="position:absolute;left:0;text-align:left;margin-left:129.95pt;margin-top:30.65pt;width:38.95pt;height:26.75pt;z-index:251686912">
            <v:shadow on="t"/>
            <v:textbox inset="0,0,0,0">
              <w:txbxContent>
                <w:p w:rsidR="00542F36" w:rsidRPr="00DF07AE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18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42F36" w:rsidRPr="00DF07AE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90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365" style="position:absolute;left:0;text-align:left;margin-left:60.2pt;margin-top:37.75pt;width:38.95pt;height:26.75pt;z-index:251685888">
            <v:shadow on="t"/>
            <v:textbox inset="0,0,0,0">
              <w:txbxContent>
                <w:p w:rsidR="00542F36" w:rsidRPr="00DF07AE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42F36" w:rsidRPr="00DF07AE" w:rsidRDefault="00542F36" w:rsidP="00542F36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360" style="position:absolute;left:0;text-align:left;margin-left:11.75pt;margin-top:38.55pt;width:38.95pt;height:26.75pt;z-index:251684864">
            <v:shadow on="t"/>
            <v:textbox inset="0,0,0,0">
              <w:txbxContent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DF07AE">
                    <w:rPr>
                      <w:rFonts w:ascii="Cambria Math" w:hAnsi="Cambria Math"/>
                      <w:b/>
                    </w:rPr>
                    <w:t>19 TL</w:t>
                  </w:r>
                </w:p>
                <w:p w:rsidR="00DF07AE" w:rsidRPr="00DF07AE" w:rsidRDefault="00DF07AE" w:rsidP="00DF07A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DF07AE">
                    <w:rPr>
                      <w:rFonts w:ascii="Cambria Math" w:hAnsi="Cambria Math"/>
                      <w:b/>
                    </w:rPr>
                    <w:t>90 Kr</w:t>
                  </w:r>
                </w:p>
              </w:txbxContent>
            </v:textbox>
          </v:rect>
        </w:pict>
      </w:r>
      <w:r w:rsidR="00DF07AE">
        <w:rPr>
          <w:noProof/>
        </w:rPr>
        <w:drawing>
          <wp:inline distT="0" distB="0" distL="0" distR="0">
            <wp:extent cx="697795" cy="886177"/>
            <wp:effectExtent l="19050" t="0" r="7055" b="0"/>
            <wp:docPr id="158" name="Resim 158" descr="http://www.megaspor.net/urunresim/resim_2010033007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://www.megaspor.net/urunresim/resim_2010033007013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18730" r="24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879" cy="890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F36">
        <w:rPr>
          <w:noProof/>
        </w:rPr>
        <w:drawing>
          <wp:inline distT="0" distB="0" distL="0" distR="0">
            <wp:extent cx="686505" cy="903111"/>
            <wp:effectExtent l="19050" t="0" r="0" b="0"/>
            <wp:docPr id="253" name="Resim 165" descr="http://www.365ist.com/images/detailed/645/bluemint-marcel-kisa-kollu-polo-tisort-sari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://www.365ist.com/images/detailed/645/bluemint-marcel-kisa-kollu-polo-tisort-sari_(1)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 t="10196" b="9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48" cy="90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F36">
        <w:rPr>
          <w:rFonts w:ascii="Cambria Math" w:hAnsi="Cambria Math"/>
          <w:sz w:val="28"/>
        </w:rPr>
        <w:t xml:space="preserve">   </w:t>
      </w:r>
      <w:r w:rsidR="00542F36">
        <w:rPr>
          <w:noProof/>
        </w:rPr>
        <w:drawing>
          <wp:inline distT="0" distB="0" distL="0" distR="0">
            <wp:extent cx="784578" cy="886177"/>
            <wp:effectExtent l="19050" t="0" r="0" b="0"/>
            <wp:docPr id="254" name="Resim 183" descr="http://www.avespor.com/FileUpload/bs602976/UrunResim/23370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://www.avespor.com/FileUpload/bs602976/UrunResim/23370257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225" cy="888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F36">
        <w:rPr>
          <w:rFonts w:ascii="Cambria Math" w:hAnsi="Cambria Math"/>
          <w:sz w:val="28"/>
        </w:rPr>
        <w:t xml:space="preserve"> </w:t>
      </w:r>
      <w:r w:rsidR="00542F36">
        <w:rPr>
          <w:noProof/>
        </w:rPr>
        <w:drawing>
          <wp:inline distT="0" distB="0" distL="0" distR="0">
            <wp:extent cx="666045" cy="852311"/>
            <wp:effectExtent l="19050" t="0" r="705" b="0"/>
            <wp:docPr id="194" name="Resim 194" descr="http://www.megaspor.net/urunresim/resim_20100330065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://www.megaspor.net/urunresim/resim_20100330065917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20535" r="24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45" cy="85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7AE" w:rsidRDefault="00542F36" w:rsidP="00DF07AE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2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  <w:r w:rsidR="00DF07AE">
        <w:rPr>
          <w:rFonts w:ascii="Cambria Math" w:hAnsi="Cambria Math"/>
          <w:sz w:val="28"/>
        </w:rPr>
        <w:tab/>
        <w:t xml:space="preserve">      </w:t>
      </w:r>
      <w:r>
        <w:rPr>
          <w:rFonts w:ascii="Cambria Math" w:hAnsi="Cambria Math"/>
          <w:sz w:val="28"/>
        </w:rPr>
        <w:t xml:space="preserve"> </w:t>
      </w:r>
      <w:r w:rsidR="00DF07AE">
        <w:rPr>
          <w:rFonts w:ascii="Cambria Math" w:hAnsi="Cambria Math"/>
          <w:sz w:val="28"/>
        </w:rPr>
        <w:t xml:space="preserve"> </w: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1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  <w:r w:rsidR="00DF07AE">
        <w:rPr>
          <w:rFonts w:ascii="Cambria Math" w:hAnsi="Cambria Math"/>
          <w:sz w:val="28"/>
        </w:rPr>
        <w:tab/>
        <w:t xml:space="preserve">    </w: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30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  <w:r w:rsidR="00DF07AE">
        <w:rPr>
          <w:rFonts w:ascii="Cambria Math" w:hAnsi="Cambria Math"/>
          <w:sz w:val="28"/>
        </w:rPr>
        <w:t xml:space="preserve"> </w:t>
      </w:r>
      <w:r w:rsidR="00DF07AE">
        <w:rPr>
          <w:rFonts w:ascii="Cambria Math" w:hAnsi="Cambria Math"/>
          <w:sz w:val="28"/>
        </w:rPr>
        <w:tab/>
      </w:r>
      <w:r w:rsidR="00DF07AE">
        <w:rPr>
          <w:rFonts w:ascii="Cambria Math" w:hAnsi="Cambria Math"/>
          <w:sz w:val="28"/>
        </w:rPr>
        <w:tab/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29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DF07AE" w:rsidRPr="00DF07AE" w:rsidRDefault="00DF07AE" w:rsidP="00DF07AE"/>
              </w:txbxContent>
            </v:textbox>
            <w10:wrap type="none"/>
            <w10:anchorlock/>
          </v:rect>
        </w:pict>
      </w:r>
    </w:p>
    <w:p w:rsidR="005E7520" w:rsidRDefault="005E7520" w:rsidP="005E7520">
      <w:pPr>
        <w:pStyle w:val="AralkYok"/>
        <w:ind w:left="57"/>
        <w:jc w:val="center"/>
        <w:rPr>
          <w:rFonts w:ascii="Cambria Math" w:hAnsi="Cambria Math"/>
          <w:sz w:val="28"/>
        </w:rPr>
      </w:pPr>
    </w:p>
    <w:p w:rsidR="005E7520" w:rsidRDefault="005E7520" w:rsidP="005E7520">
      <w:pPr>
        <w:pStyle w:val="AralkYok"/>
        <w:ind w:left="57"/>
        <w:jc w:val="center"/>
        <w:rPr>
          <w:rFonts w:ascii="Cambria Math" w:hAnsi="Cambria Math"/>
          <w:sz w:val="28"/>
        </w:rPr>
      </w:pPr>
    </w:p>
    <w:p w:rsidR="005E7520" w:rsidRDefault="00624CE5" w:rsidP="005E7520">
      <w:pPr>
        <w:pStyle w:val="AralkYok"/>
        <w:ind w:left="57"/>
        <w:jc w:val="center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28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27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26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25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24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5E7520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</w:p>
    <w:p w:rsidR="00542F36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379" style="position:absolute;margin-left:195.7pt;margin-top:26.4pt;width:38.95pt;height:26.75pt;z-index:251691008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380" style="position:absolute;margin-left:132.55pt;margin-top:29.55pt;width:38.95pt;height:26.75pt;z-index:251692032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378" style="position:absolute;margin-left:67.75pt;margin-top:26.4pt;width:38.95pt;height:26.75pt;z-index:251689984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DF07AE">
                    <w:rPr>
                      <w:rFonts w:ascii="Cambria Math" w:hAnsi="Cambria Math"/>
                      <w:b/>
                    </w:rPr>
                    <w:t>1</w:t>
                  </w:r>
                  <w:r>
                    <w:rPr>
                      <w:rFonts w:ascii="Cambria Math" w:hAnsi="Cambria Math"/>
                      <w:b/>
                    </w:rPr>
                    <w:t>6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DF07AE">
                    <w:rPr>
                      <w:rFonts w:ascii="Cambria Math" w:hAnsi="Cambria Math"/>
                      <w:b/>
                    </w:rPr>
                    <w:t>90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377" style="position:absolute;margin-left:9.1pt;margin-top:32.65pt;width:38.95pt;height:26.75pt;z-index:251688960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13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</w:t>
                  </w:r>
                  <w:r w:rsidRPr="00DF07AE">
                    <w:rPr>
                      <w:rFonts w:ascii="Cambria Math" w:hAnsi="Cambria Math"/>
                      <w:b/>
                    </w:rPr>
                    <w:t>0 Kr</w:t>
                  </w:r>
                </w:p>
              </w:txbxContent>
            </v:textbox>
          </v:rect>
        </w:pict>
      </w:r>
      <w:r w:rsidR="005E7520" w:rsidRPr="005E7520">
        <w:rPr>
          <w:noProof/>
        </w:rPr>
        <w:drawing>
          <wp:inline distT="0" distB="0" distL="0" distR="0">
            <wp:extent cx="635705" cy="880534"/>
            <wp:effectExtent l="19050" t="0" r="0" b="0"/>
            <wp:docPr id="206" name="Resim 206" descr="http://www.maarifgazete.com/images/haberler/2015/09/suriye_icin_bir_kitap_satin_al_h24363_0c8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http://www.maarifgazete.com/images/haberler/2015/09/suriye_icin_bir_kitap_satin_al_h24363_0c8fd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18034" r="4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05" cy="880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520">
        <w:rPr>
          <w:rFonts w:ascii="Cambria Math" w:hAnsi="Cambria Math"/>
          <w:sz w:val="28"/>
        </w:rPr>
        <w:t xml:space="preserve">   </w:t>
      </w:r>
      <w:r w:rsidR="005E7520">
        <w:rPr>
          <w:noProof/>
        </w:rPr>
        <w:drawing>
          <wp:inline distT="0" distB="0" distL="0" distR="0">
            <wp:extent cx="850195" cy="918721"/>
            <wp:effectExtent l="19050" t="0" r="7055" b="0"/>
            <wp:docPr id="209" name="Resim 209" descr="http://365psd.com/images/premium/thumbs/786/colorful-books-stack-289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http://365psd.com/images/premium/thumbs/786/colorful-books-stack-289760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13966" t="9210" r="12875" b="9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339" cy="919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520">
        <w:rPr>
          <w:noProof/>
        </w:rPr>
        <w:drawing>
          <wp:inline distT="0" distB="0" distL="0" distR="0">
            <wp:extent cx="714728" cy="920045"/>
            <wp:effectExtent l="19050" t="0" r="9172" b="0"/>
            <wp:docPr id="212" name="Resim 212" descr="https://s-media-cache-ak0.pinimg.com/236x/e9/33/05/e933051fcf7c59c9dc4a8dff1fadb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https://s-media-cache-ak0.pinimg.com/236x/e9/33/05/e933051fcf7c59c9dc4a8dff1fadb862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10460" t="3608" r="12647" b="13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27" cy="92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520">
        <w:rPr>
          <w:noProof/>
        </w:rPr>
        <w:drawing>
          <wp:inline distT="0" distB="0" distL="0" distR="0">
            <wp:extent cx="692150" cy="875788"/>
            <wp:effectExtent l="19050" t="0" r="0" b="0"/>
            <wp:docPr id="215" name="Resim 215" descr="http://thumbs.dreamstime.com/z/d-illustration-open-book-white-33611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http://thumbs.dreamstime.com/z/d-illustration-open-book-white-33611446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l="9347" t="7650" r="6004" b="12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802" cy="879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520" w:rsidRDefault="005E7520" w:rsidP="005E7520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23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DF07AE" w:rsidRDefault="005E7520" w:rsidP="005E7520"/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  <w:tab/>
        <w:t xml:space="preserve">        </w: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22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DF07AE" w:rsidRDefault="005E7520" w:rsidP="005E7520"/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  <w:tab/>
        <w:t xml:space="preserve">    </w: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21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DF07AE" w:rsidRDefault="005E7520" w:rsidP="005E7520"/>
              </w:txbxContent>
            </v:textbox>
            <w10:wrap type="none"/>
            <w10:anchorlock/>
          </v:rect>
        </w:pict>
      </w:r>
      <w:r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rect id="_x0000_s1520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DF07AE" w:rsidRDefault="005E7520" w:rsidP="005E7520"/>
              </w:txbxContent>
            </v:textbox>
            <w10:wrap type="none"/>
            <w10:anchorlock/>
          </v:rect>
        </w:pict>
      </w:r>
    </w:p>
    <w:p w:rsidR="005E7520" w:rsidRDefault="005E7520" w:rsidP="005E7520">
      <w:pPr>
        <w:pStyle w:val="AralkYok"/>
        <w:rPr>
          <w:rFonts w:ascii="Cambria Math" w:hAnsi="Cambria Math"/>
          <w:sz w:val="28"/>
        </w:rPr>
      </w:pPr>
    </w:p>
    <w:p w:rsidR="005E7520" w:rsidRDefault="005E7520" w:rsidP="005E7520">
      <w:pPr>
        <w:pStyle w:val="AralkYok"/>
        <w:rPr>
          <w:rFonts w:ascii="Cambria Math" w:hAnsi="Cambria Math"/>
          <w:sz w:val="28"/>
        </w:rPr>
      </w:pPr>
    </w:p>
    <w:p w:rsidR="005E7520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9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8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7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183627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6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5E7520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5" style="width:31.4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5E7520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4" style="width:30.3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5E7520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13" style="width:30.2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5E7520" w:rsidRPr="005E7520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5E7520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  <w10:wrap type="none"/>
            <w10:anchorlock/>
          </v:oval>
        </w:pict>
      </w:r>
    </w:p>
    <w:p w:rsidR="005E7520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395" style="position:absolute;margin-left:165.2pt;margin-top:16.45pt;width:38.95pt;height:25.8pt;z-index:251696128">
            <v:shadow on="t"/>
            <v:textbox inset="0,0,0,0">
              <w:txbxContent>
                <w:p w:rsidR="00214FB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75 Kr</w:t>
                  </w:r>
                </w:p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394" style="position:absolute;margin-left:110.2pt;margin-top:24.9pt;width:38.95pt;height:23.1pt;z-index:251695104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3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393" style="position:absolute;margin-left:54.55pt;margin-top:20.85pt;width:42pt;height:26.75pt;z-index:251694080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392" style="position:absolute;margin-left:5.1pt;margin-top:31.1pt;width:38.95pt;height:26.75pt;z-index:251693056">
            <v:shadow on="t"/>
            <v:textbox inset="0,0,0,0">
              <w:txbxContent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3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5E7520" w:rsidRPr="00DF07AE" w:rsidRDefault="005E7520" w:rsidP="005E7520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5E7520">
        <w:rPr>
          <w:noProof/>
        </w:rPr>
        <w:drawing>
          <wp:inline distT="0" distB="0" distL="0" distR="0">
            <wp:extent cx="590549" cy="1044222"/>
            <wp:effectExtent l="19050" t="0" r="1" b="0"/>
            <wp:docPr id="222" name="Resim 222" descr="http://www.logosofis.com/panda-beyaz-yazi-tahta-silgisi-610-32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http://www.logosofis.com/panda-beyaz-yazi-tahta-silgisi-610-32-B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67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520">
        <w:rPr>
          <w:noProof/>
        </w:rPr>
        <w:drawing>
          <wp:inline distT="0" distB="0" distL="0" distR="0">
            <wp:extent cx="646994" cy="1013653"/>
            <wp:effectExtent l="19050" t="0" r="706" b="0"/>
            <wp:docPr id="255" name="Resim 236" descr="http://www.alasayvan.net/attachments/forumda-basligi-olmayan-konular-83775d1399449252/silgi-yap-m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http://www.alasayvan.net/attachments/forumda-basligi-olmayan-konular-83775d1399449252/silgi-yap-m-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r="5980" b="8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19" cy="1016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520">
        <w:rPr>
          <w:noProof/>
        </w:rPr>
        <w:drawing>
          <wp:inline distT="0" distB="0" distL="0" distR="0">
            <wp:extent cx="652639" cy="997149"/>
            <wp:effectExtent l="19050" t="0" r="0" b="0"/>
            <wp:docPr id="32" name="Resim 239" descr="http://cdn1.ofix.com/Images/SiteImages/ProductDetailImage/Mas-2410-Plastik-Silgi-Kucuk-Boy_RI20001FT2MF104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cdn1.ofix.com/Images/SiteImages/ProductDetailImage/Mas-2410-Plastik-Silgi-Kucuk-Boy_RI20001FT2MF104981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6026" t="22261" r="6265" b="15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00" cy="999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520">
        <w:rPr>
          <w:noProof/>
        </w:rPr>
        <w:drawing>
          <wp:inline distT="0" distB="0" distL="0" distR="0">
            <wp:extent cx="742950" cy="936977"/>
            <wp:effectExtent l="19050" t="0" r="0" b="0"/>
            <wp:docPr id="33" name="Resim 242" descr="http://ws2-media4.tchibo-content.de/newmedia/seo/e55552bc686dc9e0/faber-castell-mavi-beyaz-sil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http://ws2-media4.tchibo-content.de/newmedia/seo/e55552bc686dc9e0/faber-castell-mavi-beyaz-silgi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7424" t="18785" r="8005" b="11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063" cy="935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FBE" w:rsidRDefault="00624CE5" w:rsidP="00214FBE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12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  <w:r w:rsidR="00214FBE">
        <w:rPr>
          <w:rFonts w:ascii="Cambria Math" w:hAnsi="Cambria Math"/>
          <w:sz w:val="28"/>
        </w:rPr>
        <w:tab/>
        <w:t xml:space="preserve">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11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  <w:r w:rsidR="00214FBE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10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  <w:r w:rsidR="00214FBE">
        <w:rPr>
          <w:rFonts w:ascii="Cambria Math" w:hAnsi="Cambria Math"/>
          <w:sz w:val="28"/>
        </w:rPr>
        <w:t xml:space="preserve"> </w:t>
      </w:r>
      <w:r w:rsidR="00214FBE">
        <w:rPr>
          <w:rFonts w:ascii="Cambria Math" w:hAnsi="Cambria Math"/>
          <w:sz w:val="28"/>
        </w:rPr>
        <w:tab/>
      </w:r>
      <w:r w:rsidR="00214FB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09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</w:p>
    <w:p w:rsidR="005E7520" w:rsidRPr="00214FBE" w:rsidRDefault="005E7520" w:rsidP="00214FBE">
      <w:pPr>
        <w:pStyle w:val="AralkYok"/>
      </w:pPr>
    </w:p>
    <w:p w:rsidR="00214FBE" w:rsidRPr="00214FBE" w:rsidRDefault="00214FBE" w:rsidP="00214FBE">
      <w:pPr>
        <w:pStyle w:val="AralkYok"/>
      </w:pPr>
    </w:p>
    <w:p w:rsidR="00214FBE" w:rsidRDefault="00624CE5" w:rsidP="00214FB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8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183627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7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183627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6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183627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5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5E7520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4" style="width:30.2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5E7520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5E7520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3" style="width:30.2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5E7520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5E7520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  <w10:wrap type="none"/>
            <w10:anchorlock/>
          </v:oval>
        </w:pic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oval id="_x0000_s1502" style="width:30.2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5E7520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5E7520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  <w10:wrap type="none"/>
            <w10:anchorlock/>
          </v:oval>
        </w:pict>
      </w:r>
    </w:p>
    <w:p w:rsidR="005E7520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pict>
          <v:rect id="_x0000_s1416" style="position:absolute;margin-left:194.55pt;margin-top:17.55pt;width:38.95pt;height:26.75pt;z-index:251700224">
            <v:shadow on="t"/>
            <v:textbox inset="0,0,0,0">
              <w:txbxContent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3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415" style="position:absolute;margin-left:123pt;margin-top:17.55pt;width:38.95pt;height:26.75pt;z-index:251699200">
            <v:shadow on="t"/>
            <v:textbox inset="0,0,0,0">
              <w:txbxContent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3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414" style="position:absolute;margin-left:69.2pt;margin-top:17.55pt;width:38.95pt;height:26.75pt;z-index:251698176">
            <v:shadow on="t"/>
            <v:textbox inset="0,0,0,0">
              <w:txbxContent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>
        <w:rPr>
          <w:noProof/>
        </w:rPr>
        <w:pict>
          <v:rect id="_x0000_s1413" style="position:absolute;margin-left:5.1pt;margin-top:21.55pt;width:38.95pt;height:26.75pt;z-index:251697152">
            <v:shadow on="t"/>
            <v:textbox inset="0,0,0,0">
              <w:txbxContent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9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214FBE" w:rsidRPr="00DF07AE" w:rsidRDefault="00214FBE" w:rsidP="00214FBE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214FBE">
        <w:rPr>
          <w:noProof/>
        </w:rPr>
        <w:drawing>
          <wp:inline distT="0" distB="0" distL="0" distR="0">
            <wp:extent cx="680861" cy="785369"/>
            <wp:effectExtent l="19050" t="0" r="4939" b="0"/>
            <wp:docPr id="264" name="Resim 264" descr="http://www.markakalem.com/ProductImages/90535/big/u157608-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http://www.markakalem.com/ProductImages/90535/big/u157608-m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65" cy="788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4FBE">
        <w:rPr>
          <w:noProof/>
        </w:rPr>
        <w:drawing>
          <wp:inline distT="0" distB="0" distL="0" distR="0">
            <wp:extent cx="737307" cy="756356"/>
            <wp:effectExtent l="19050" t="0" r="5643" b="0"/>
            <wp:docPr id="35" name="Resim 271" descr="http://www.uslusozluk.com/resimler/kalem/kalem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http://www.uslusozluk.com/resimler/kalem/kalem-4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12987" t="11275" r="15140" b="12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306" cy="75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4FBE">
        <w:rPr>
          <w:noProof/>
        </w:rPr>
        <w:drawing>
          <wp:inline distT="0" distB="0" distL="0" distR="0">
            <wp:extent cx="720373" cy="756356"/>
            <wp:effectExtent l="19050" t="0" r="3527" b="0"/>
            <wp:docPr id="37" name="Resim 282" descr="http://www.markakalem.com/ProductImages/91765/big/u95963-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http://www.markakalem.com/ProductImages/91765/big/u95963-m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15619" t="17754" r="15488" b="15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89" cy="758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4FBE">
        <w:rPr>
          <w:rFonts w:ascii="Cambria Math" w:hAnsi="Cambria Math"/>
          <w:sz w:val="28"/>
        </w:rPr>
        <w:t xml:space="preserve">  </w:t>
      </w:r>
      <w:r w:rsidR="00214FBE">
        <w:rPr>
          <w:noProof/>
        </w:rPr>
        <w:drawing>
          <wp:inline distT="0" distB="0" distL="0" distR="0">
            <wp:extent cx="697794" cy="781969"/>
            <wp:effectExtent l="19050" t="0" r="7056" b="0"/>
            <wp:docPr id="38" name="Resim 293" descr="http://www.markakalem.com/ProductImages/91764/big/u95964-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http://www.markakalem.com/ProductImages/91764/big/u95964-m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17005" t="17057" r="17150" b="17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045" cy="78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FBE" w:rsidRDefault="00624CE5" w:rsidP="00214FBE">
      <w:pPr>
        <w:pStyle w:val="AralkYok"/>
        <w:ind w:left="57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01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  <w:r w:rsidR="00214FBE">
        <w:rPr>
          <w:rFonts w:ascii="Cambria Math" w:hAnsi="Cambria Math"/>
          <w:sz w:val="28"/>
        </w:rPr>
        <w:tab/>
        <w:t xml:space="preserve">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500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  <w:r w:rsidR="00214FBE">
        <w:rPr>
          <w:rFonts w:ascii="Cambria Math" w:hAnsi="Cambria Math"/>
          <w:sz w:val="28"/>
        </w:rPr>
        <w:tab/>
        <w:t xml:space="preserve">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499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  <w:r w:rsidR="00214FBE">
        <w:rPr>
          <w:rFonts w:ascii="Cambria Math" w:hAnsi="Cambria Math"/>
          <w:sz w:val="28"/>
        </w:rPr>
        <w:t xml:space="preserve"> </w:t>
      </w:r>
      <w:r w:rsidR="00214FBE">
        <w:rPr>
          <w:rFonts w:ascii="Cambria Math" w:hAnsi="Cambria Math"/>
          <w:sz w:val="28"/>
        </w:rPr>
        <w:tab/>
      </w:r>
      <w:r w:rsidR="00214FB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ect id="_x0000_s1498" style="width:16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214FBE" w:rsidRPr="00DF07AE" w:rsidRDefault="00214FBE" w:rsidP="00214FBE"/>
              </w:txbxContent>
            </v:textbox>
            <w10:wrap type="none"/>
            <w10:anchorlock/>
          </v:rect>
        </w:pict>
      </w:r>
    </w:p>
    <w:p w:rsidR="00214FBE" w:rsidRDefault="000D78DC" w:rsidP="000D78DC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fiyatı verilen ürünlerden </w:t>
      </w:r>
      <w:r w:rsidRPr="000D78DC">
        <w:rPr>
          <w:rFonts w:ascii="Cambria Math" w:hAnsi="Cambria Math"/>
          <w:b/>
          <w:sz w:val="28"/>
        </w:rPr>
        <w:t>satın alıyoruz</w:t>
      </w:r>
      <w:r>
        <w:rPr>
          <w:rFonts w:ascii="Cambria Math" w:hAnsi="Cambria Math"/>
          <w:sz w:val="28"/>
        </w:rPr>
        <w:t xml:space="preserve">. Ne kadar </w:t>
      </w:r>
      <w:r w:rsidRPr="000D78DC">
        <w:rPr>
          <w:rFonts w:ascii="Cambria Math" w:hAnsi="Cambria Math"/>
          <w:b/>
          <w:sz w:val="28"/>
        </w:rPr>
        <w:t>para üstü</w:t>
      </w:r>
      <w:r>
        <w:rPr>
          <w:rFonts w:ascii="Cambria Math" w:hAnsi="Cambria Math"/>
          <w:sz w:val="28"/>
        </w:rPr>
        <w:t xml:space="preserve"> alacağımızı hesaplayalım.</w:t>
      </w:r>
    </w:p>
    <w:p w:rsidR="005E7520" w:rsidRPr="000D78DC" w:rsidRDefault="000D78DC" w:rsidP="005E7520">
      <w:pPr>
        <w:pStyle w:val="AralkYok"/>
        <w:rPr>
          <w:rFonts w:ascii="Cambria Math" w:hAnsi="Cambria Math"/>
          <w:b/>
          <w:sz w:val="28"/>
        </w:rPr>
      </w:pPr>
      <w:r w:rsidRPr="000D78DC">
        <w:rPr>
          <w:rFonts w:ascii="Cambria Math" w:hAnsi="Cambria Math"/>
          <w:b/>
          <w:sz w:val="28"/>
        </w:rPr>
        <w:t xml:space="preserve">Verilen Para=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97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96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</w:p>
    <w:p w:rsidR="005E7520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18" style="position:absolute;margin-left:7.1pt;margin-top:45.55pt;width:38.95pt;height:26.75pt;z-index:251701248">
            <v:shadow on="t"/>
            <v:textbox inset="0,0,0,0">
              <w:txbxContent>
                <w:p w:rsidR="000D78DC" w:rsidRPr="00DF07AE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0D78DC" w:rsidRPr="00DF07AE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0D78DC">
        <w:rPr>
          <w:noProof/>
        </w:rPr>
        <w:drawing>
          <wp:inline distT="0" distB="0" distL="0" distR="0">
            <wp:extent cx="821972" cy="929353"/>
            <wp:effectExtent l="19050" t="0" r="0" b="0"/>
            <wp:docPr id="324" name="Resim 324" descr="http://www.gezenayaklar.com/wp-content/uploads/2014/07/M%C4%B0N%C4%B0DONDUR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http://www.gezenayaklar.com/wp-content/uploads/2014/07/M%C4%B0N%C4%B0DONDURMA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13512" r="15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726" cy="930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8DC">
        <w:rPr>
          <w:rFonts w:ascii="Cambria Math" w:hAnsi="Cambria Math"/>
          <w:sz w:val="28"/>
        </w:rPr>
        <w:tab/>
        <w:t>Para Üstü = …….....................</w:t>
      </w:r>
    </w:p>
    <w:p w:rsidR="000D78DC" w:rsidRDefault="000D78DC" w:rsidP="005E7520">
      <w:pPr>
        <w:pStyle w:val="AralkYok"/>
        <w:rPr>
          <w:rFonts w:ascii="Cambria Math" w:hAnsi="Cambria Math"/>
          <w:sz w:val="28"/>
        </w:rPr>
      </w:pPr>
    </w:p>
    <w:p w:rsidR="000D78DC" w:rsidRPr="000D78DC" w:rsidRDefault="000D78DC" w:rsidP="000D78DC">
      <w:pPr>
        <w:pStyle w:val="AralkYok"/>
        <w:rPr>
          <w:rFonts w:ascii="Cambria Math" w:hAnsi="Cambria Math"/>
          <w:b/>
          <w:sz w:val="28"/>
        </w:rPr>
      </w:pPr>
      <w:r w:rsidRPr="000D78DC">
        <w:rPr>
          <w:rFonts w:ascii="Cambria Math" w:hAnsi="Cambria Math"/>
          <w:b/>
          <w:sz w:val="28"/>
        </w:rPr>
        <w:t xml:space="preserve">Verilen Para=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95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0D78DC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21" style="position:absolute;margin-left:6.4pt;margin-top:52pt;width:38.95pt;height:26.75pt;z-index:251702272">
            <v:shadow on="t"/>
            <v:textbox inset="0,0,0,0">
              <w:txbxContent>
                <w:p w:rsidR="000D78DC" w:rsidRPr="00DF07AE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3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</w:txbxContent>
            </v:textbox>
          </v:rect>
        </w:pict>
      </w:r>
      <w:r w:rsidR="000D78DC">
        <w:rPr>
          <w:noProof/>
        </w:rPr>
        <w:drawing>
          <wp:inline distT="0" distB="0" distL="0" distR="0">
            <wp:extent cx="692149" cy="965200"/>
            <wp:effectExtent l="19050" t="0" r="0" b="0"/>
            <wp:docPr id="331" name="Resim 331" descr="http://www.diyabetimben.com/wp-content/uploads/2013/07/3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http://www.diyabetimben.com/wp-content/uploads/2013/07/3246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l="16095" t="4444" r="16074" b="5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965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8DC" w:rsidRPr="000D78DC">
        <w:rPr>
          <w:rFonts w:ascii="Cambria Math" w:hAnsi="Cambria Math"/>
          <w:sz w:val="28"/>
        </w:rPr>
        <w:t xml:space="preserve"> </w:t>
      </w:r>
      <w:r w:rsidR="000D78DC">
        <w:rPr>
          <w:rFonts w:ascii="Cambria Math" w:hAnsi="Cambria Math"/>
          <w:sz w:val="28"/>
        </w:rPr>
        <w:t>Para Üstü = …….....................</w:t>
      </w:r>
    </w:p>
    <w:p w:rsidR="000D78DC" w:rsidRDefault="000D78DC" w:rsidP="005E7520">
      <w:pPr>
        <w:pStyle w:val="AralkYok"/>
        <w:rPr>
          <w:rFonts w:ascii="Cambria Math" w:hAnsi="Cambria Math"/>
          <w:sz w:val="28"/>
        </w:rPr>
      </w:pPr>
    </w:p>
    <w:p w:rsidR="000D78DC" w:rsidRDefault="000D78DC" w:rsidP="005E7520">
      <w:pPr>
        <w:pStyle w:val="AralkYok"/>
        <w:rPr>
          <w:rFonts w:ascii="Cambria Math" w:hAnsi="Cambria Math"/>
          <w:sz w:val="28"/>
        </w:rPr>
      </w:pPr>
      <w:r w:rsidRPr="000D78DC">
        <w:rPr>
          <w:rFonts w:ascii="Cambria Math" w:hAnsi="Cambria Math"/>
          <w:b/>
          <w:sz w:val="28"/>
        </w:rPr>
        <w:t>Verilen Para=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94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93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</w:p>
    <w:p w:rsidR="000D78DC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24" style="position:absolute;margin-left:-2.05pt;margin-top:43.15pt;width:38.95pt;height:26.75pt;z-index:251703296">
            <v:shadow on="t"/>
            <v:textbox inset="0,0,0,0">
              <w:txbxContent>
                <w:p w:rsidR="000D78DC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0D78DC" w:rsidRPr="00DF07AE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 Kr</w:t>
                  </w:r>
                </w:p>
              </w:txbxContent>
            </v:textbox>
          </v:rect>
        </w:pict>
      </w:r>
      <w:r w:rsidR="000D78DC">
        <w:rPr>
          <w:noProof/>
        </w:rPr>
        <w:drawing>
          <wp:inline distT="0" distB="0" distL="0" distR="0">
            <wp:extent cx="692150" cy="846377"/>
            <wp:effectExtent l="19050" t="0" r="0" b="0"/>
            <wp:docPr id="338" name="Resim 338" descr="http://depot.buldumbuldum.com/depot/upload/image/splash_pop_dondurma_sunger-3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http://depot.buldumbuldum.com/depot/upload/image/splash_pop_dondurma_sunger-3655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l="26370" r="24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20" cy="846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8DC" w:rsidRPr="000D78DC">
        <w:rPr>
          <w:rFonts w:ascii="Cambria Math" w:hAnsi="Cambria Math"/>
          <w:sz w:val="28"/>
        </w:rPr>
        <w:t xml:space="preserve"> </w:t>
      </w:r>
      <w:r w:rsidR="000D78DC">
        <w:rPr>
          <w:rFonts w:ascii="Cambria Math" w:hAnsi="Cambria Math"/>
          <w:sz w:val="28"/>
        </w:rPr>
        <w:t>Para Üstü = …….....................</w:t>
      </w:r>
    </w:p>
    <w:p w:rsidR="000D78DC" w:rsidRDefault="000D78DC" w:rsidP="005E7520">
      <w:pPr>
        <w:pStyle w:val="AralkYok"/>
        <w:rPr>
          <w:rFonts w:ascii="Cambria Math" w:hAnsi="Cambria Math"/>
          <w:sz w:val="28"/>
        </w:rPr>
      </w:pPr>
    </w:p>
    <w:p w:rsidR="000D78DC" w:rsidRDefault="000D78DC" w:rsidP="000D78DC">
      <w:pPr>
        <w:pStyle w:val="AralkYok"/>
        <w:rPr>
          <w:rFonts w:ascii="Cambria Math" w:hAnsi="Cambria Math"/>
          <w:b/>
          <w:sz w:val="28"/>
        </w:rPr>
      </w:pPr>
    </w:p>
    <w:p w:rsidR="000D78DC" w:rsidRDefault="000D78DC" w:rsidP="000D78DC">
      <w:pPr>
        <w:pStyle w:val="AralkYok"/>
        <w:rPr>
          <w:rFonts w:ascii="Cambria Math" w:hAnsi="Cambria Math"/>
          <w:sz w:val="28"/>
        </w:rPr>
      </w:pPr>
      <w:r w:rsidRPr="000D78DC">
        <w:rPr>
          <w:rFonts w:ascii="Cambria Math" w:hAnsi="Cambria Math"/>
          <w:b/>
          <w:sz w:val="28"/>
        </w:rPr>
        <w:t>Verilen Para=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92" style="width:47.8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5E7520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27" style="position:absolute;margin-left:9.85pt;margin-top:36.15pt;width:38.95pt;height:26.75pt;z-index:251704320">
            <v:shadow on="t"/>
            <v:textbox inset="0,0,0,0">
              <w:txbxContent>
                <w:p w:rsidR="000D78DC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6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0D78DC" w:rsidRPr="00DF07AE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</v:rect>
        </w:pict>
      </w:r>
      <w:r w:rsidR="000D78DC">
        <w:rPr>
          <w:noProof/>
        </w:rPr>
        <w:drawing>
          <wp:inline distT="0" distB="0" distL="0" distR="0">
            <wp:extent cx="974372" cy="852311"/>
            <wp:effectExtent l="19050" t="0" r="0" b="0"/>
            <wp:docPr id="343" name="Resim 343" descr="http://lezzetdurum.com/image/cache/data/BatonSadeDondurma-900x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http://lezzetdurum.com/image/cache/data/BatonSadeDondurma-900x900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t="17405" b="17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372" cy="85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8DC" w:rsidRPr="000D78DC">
        <w:rPr>
          <w:rFonts w:ascii="Cambria Math" w:hAnsi="Cambria Math"/>
          <w:sz w:val="28"/>
        </w:rPr>
        <w:t xml:space="preserve"> </w:t>
      </w:r>
      <w:r w:rsidR="000D78DC">
        <w:rPr>
          <w:rFonts w:ascii="Cambria Math" w:hAnsi="Cambria Math"/>
          <w:sz w:val="28"/>
        </w:rPr>
        <w:t>Para Üstü = …….....................</w:t>
      </w:r>
    </w:p>
    <w:p w:rsidR="000D78DC" w:rsidRDefault="000D78DC" w:rsidP="005E7520">
      <w:pPr>
        <w:pStyle w:val="AralkYok"/>
        <w:rPr>
          <w:rFonts w:ascii="Cambria Math" w:hAnsi="Cambria Math"/>
          <w:sz w:val="28"/>
        </w:rPr>
      </w:pPr>
    </w:p>
    <w:p w:rsidR="000D78DC" w:rsidRDefault="000D78DC" w:rsidP="005E7520">
      <w:pPr>
        <w:pStyle w:val="AralkYok"/>
        <w:rPr>
          <w:rFonts w:ascii="Cambria Math" w:hAnsi="Cambria Math"/>
          <w:sz w:val="28"/>
        </w:rPr>
      </w:pPr>
    </w:p>
    <w:p w:rsidR="000D78DC" w:rsidRDefault="000D78DC" w:rsidP="000D78DC">
      <w:pPr>
        <w:pStyle w:val="AralkYok"/>
        <w:rPr>
          <w:rFonts w:ascii="Cambria Math" w:hAnsi="Cambria Math"/>
          <w:sz w:val="28"/>
        </w:rPr>
      </w:pPr>
      <w:r w:rsidRPr="000D78DC">
        <w:rPr>
          <w:rFonts w:ascii="Cambria Math" w:hAnsi="Cambria Math"/>
          <w:b/>
          <w:sz w:val="28"/>
        </w:rPr>
        <w:t>Verilen Para=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91" style="width:47.8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0D78DC" w:rsidRPr="00183627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20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0D78DC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31" style="position:absolute;margin-left:1.95pt;margin-top:39.4pt;width:38.95pt;height:26.75pt;z-index:251705344">
            <v:shadow on="t"/>
            <v:textbox inset="0,0,0,0">
              <w:txbxContent>
                <w:p w:rsidR="000D78DC" w:rsidRDefault="000D78DC" w:rsidP="000D78D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12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</w:txbxContent>
            </v:textbox>
          </v:rect>
        </w:pict>
      </w:r>
      <w:r w:rsidR="000D78DC">
        <w:rPr>
          <w:noProof/>
        </w:rPr>
        <w:drawing>
          <wp:inline distT="0" distB="0" distL="0" distR="0">
            <wp:extent cx="940506" cy="841021"/>
            <wp:effectExtent l="19050" t="0" r="0" b="0"/>
            <wp:docPr id="354" name="Resim 354" descr="http://www.e-tarifler.com/wp-content/uploads/2009/07/Renkli-Dondur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http://www.e-tarifler.com/wp-content/uploads/2009/07/Renkli-Dondurma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7533" t="8459" r="10943" b="7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913" cy="84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8DC" w:rsidRPr="000D78DC">
        <w:rPr>
          <w:rFonts w:ascii="Cambria Math" w:hAnsi="Cambria Math"/>
          <w:sz w:val="28"/>
        </w:rPr>
        <w:t xml:space="preserve"> </w:t>
      </w:r>
      <w:r w:rsidR="000D78DC">
        <w:rPr>
          <w:rFonts w:ascii="Cambria Math" w:hAnsi="Cambria Math"/>
          <w:sz w:val="28"/>
        </w:rPr>
        <w:t>Para Üstü = …….....................</w:t>
      </w:r>
    </w:p>
    <w:p w:rsidR="00405D75" w:rsidRDefault="00405D75" w:rsidP="005E7520">
      <w:pPr>
        <w:pStyle w:val="AralkYok"/>
        <w:rPr>
          <w:rFonts w:ascii="Cambria Math" w:hAnsi="Cambria Math"/>
          <w:sz w:val="28"/>
        </w:rPr>
      </w:pPr>
    </w:p>
    <w:p w:rsidR="00405D75" w:rsidRDefault="00405D75" w:rsidP="00405D75">
      <w:pPr>
        <w:pStyle w:val="AralkYok"/>
        <w:rPr>
          <w:rFonts w:ascii="Cambria Math" w:hAnsi="Cambria Math"/>
          <w:sz w:val="28"/>
        </w:rPr>
      </w:pPr>
      <w:r w:rsidRPr="000D78DC">
        <w:rPr>
          <w:rFonts w:ascii="Cambria Math" w:hAnsi="Cambria Math"/>
          <w:b/>
          <w:sz w:val="28"/>
        </w:rPr>
        <w:t>Verilen Para=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90" style="width:47.8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405D75" w:rsidRPr="00183627" w:rsidRDefault="00405D75" w:rsidP="00405D75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405D75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34" style="position:absolute;margin-left:4.6pt;margin-top:39.6pt;width:38.95pt;height:26.75pt;z-index:251706368">
            <v:shadow on="t"/>
            <v:textbox inset="0,0,0,0">
              <w:txbxContent>
                <w:p w:rsidR="00405D75" w:rsidRDefault="00405D75" w:rsidP="00405D75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8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405D75" w:rsidRDefault="00405D75" w:rsidP="00405D75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</v:rect>
        </w:pict>
      </w:r>
      <w:r w:rsidR="00405D75">
        <w:rPr>
          <w:noProof/>
        </w:rPr>
        <w:drawing>
          <wp:inline distT="0" distB="0" distL="0" distR="0">
            <wp:extent cx="821972" cy="903111"/>
            <wp:effectExtent l="19050" t="0" r="0" b="0"/>
            <wp:docPr id="359" name="Resim 359" descr="http://sendeyim.net/uploads/foods/vanilyali_dondurma_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http://sendeyim.net/uploads/foods/vanilyali_dondurma_157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l="12117" r="17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73" cy="903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5D75" w:rsidRPr="00405D75">
        <w:rPr>
          <w:rFonts w:ascii="Cambria Math" w:hAnsi="Cambria Math"/>
          <w:sz w:val="28"/>
        </w:rPr>
        <w:t xml:space="preserve"> </w:t>
      </w:r>
      <w:r w:rsidR="00405D75">
        <w:rPr>
          <w:rFonts w:ascii="Cambria Math" w:hAnsi="Cambria Math"/>
          <w:sz w:val="28"/>
        </w:rPr>
        <w:t>Para Üstü = …….....................</w:t>
      </w:r>
    </w:p>
    <w:p w:rsidR="00405D75" w:rsidRDefault="00613287" w:rsidP="00613287">
      <w:pPr>
        <w:pStyle w:val="AralkYok"/>
        <w:numPr>
          <w:ilvl w:val="0"/>
          <w:numId w:val="7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Aşağıdaki ürünleri satın almak için ne kadar para gerekir. Hesaplayınız.</w:t>
      </w:r>
    </w:p>
    <w:p w:rsidR="00613287" w:rsidRPr="000D78DC" w:rsidRDefault="00613287" w:rsidP="00613287">
      <w:pPr>
        <w:pStyle w:val="AralkYok"/>
        <w:ind w:left="57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>B</w:t>
      </w:r>
      <w:r w:rsidRPr="000D78DC">
        <w:rPr>
          <w:rFonts w:ascii="Cambria Math" w:hAnsi="Cambria Math"/>
          <w:b/>
          <w:sz w:val="28"/>
        </w:rPr>
        <w:t>en</w:t>
      </w:r>
      <w:r>
        <w:rPr>
          <w:rFonts w:ascii="Cambria Math" w:hAnsi="Cambria Math"/>
          <w:b/>
          <w:sz w:val="28"/>
        </w:rPr>
        <w:t>im</w:t>
      </w:r>
      <w:r w:rsidRPr="000D78DC">
        <w:rPr>
          <w:rFonts w:ascii="Cambria Math" w:hAnsi="Cambria Math"/>
          <w:b/>
          <w:sz w:val="28"/>
        </w:rPr>
        <w:t xml:space="preserve"> Para</w:t>
      </w:r>
      <w:r>
        <w:rPr>
          <w:rFonts w:ascii="Cambria Math" w:hAnsi="Cambria Math"/>
          <w:b/>
          <w:sz w:val="28"/>
        </w:rPr>
        <w:t>m</w:t>
      </w:r>
      <w:r w:rsidRPr="000D78DC">
        <w:rPr>
          <w:rFonts w:ascii="Cambria Math" w:hAnsi="Cambria Math"/>
          <w:b/>
          <w:sz w:val="28"/>
        </w:rPr>
        <w:t xml:space="preserve">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89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88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87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</w:p>
    <w:p w:rsidR="00613287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pict>
          <v:rect id="_x0000_s1438" style="position:absolute;margin-left:21.5pt;margin-top:6pt;width:38.95pt;height:26.75pt;z-index:251707392">
            <v:shadow on="t"/>
            <v:textbox inset="0,0,0,0">
              <w:txbxContent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12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613287">
        <w:rPr>
          <w:noProof/>
        </w:rPr>
        <w:drawing>
          <wp:inline distT="0" distB="0" distL="0" distR="0">
            <wp:extent cx="1149350" cy="845457"/>
            <wp:effectExtent l="19050" t="0" r="0" b="0"/>
            <wp:docPr id="362" name="Resim 362" descr="http://www.cantauzmani.com/content/images/thumbs/0002404_eastpak-oval-mor-kalem-kutusu-beasty-beatl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http://www.cantauzmani.com/content/images/thumbs/0002404_eastpak-oval-mor-kalem-kutusu-beasty-beatle.jpe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l="5852" t="26435" r="4699" b="22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189" cy="846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3287" w:rsidRPr="00613287">
        <w:rPr>
          <w:rFonts w:ascii="Cambria Math" w:hAnsi="Cambria Math"/>
          <w:sz w:val="28"/>
        </w:rPr>
        <w:t xml:space="preserve"> </w:t>
      </w:r>
      <w:r w:rsidR="00613287">
        <w:rPr>
          <w:rFonts w:ascii="Cambria Math" w:hAnsi="Cambria Math"/>
          <w:sz w:val="28"/>
        </w:rPr>
        <w:t>Gereken Para = ……............</w:t>
      </w:r>
    </w:p>
    <w:p w:rsidR="00613287" w:rsidRDefault="00613287" w:rsidP="005E7520">
      <w:pPr>
        <w:pStyle w:val="AralkYok"/>
        <w:rPr>
          <w:rFonts w:ascii="Cambria Math" w:hAnsi="Cambria Math"/>
          <w:sz w:val="28"/>
        </w:rPr>
      </w:pPr>
    </w:p>
    <w:p w:rsidR="00613287" w:rsidRPr="000D78DC" w:rsidRDefault="00613287" w:rsidP="00613287">
      <w:pPr>
        <w:pStyle w:val="AralkYok"/>
        <w:ind w:left="57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>B</w:t>
      </w:r>
      <w:r w:rsidRPr="000D78DC">
        <w:rPr>
          <w:rFonts w:ascii="Cambria Math" w:hAnsi="Cambria Math"/>
          <w:b/>
          <w:sz w:val="28"/>
        </w:rPr>
        <w:t>en</w:t>
      </w:r>
      <w:r>
        <w:rPr>
          <w:rFonts w:ascii="Cambria Math" w:hAnsi="Cambria Math"/>
          <w:b/>
          <w:sz w:val="28"/>
        </w:rPr>
        <w:t>im</w:t>
      </w:r>
      <w:r w:rsidRPr="000D78DC">
        <w:rPr>
          <w:rFonts w:ascii="Cambria Math" w:hAnsi="Cambria Math"/>
          <w:b/>
          <w:sz w:val="28"/>
        </w:rPr>
        <w:t xml:space="preserve"> Para</w:t>
      </w:r>
      <w:r>
        <w:rPr>
          <w:rFonts w:ascii="Cambria Math" w:hAnsi="Cambria Math"/>
          <w:b/>
          <w:sz w:val="28"/>
        </w:rPr>
        <w:t>m</w:t>
      </w:r>
      <w:r w:rsidRPr="000D78DC">
        <w:rPr>
          <w:rFonts w:ascii="Cambria Math" w:hAnsi="Cambria Math"/>
          <w:b/>
          <w:sz w:val="28"/>
        </w:rPr>
        <w:t xml:space="preserve">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86" style="width:44.3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85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84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</w:p>
    <w:p w:rsidR="00613287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43" style="position:absolute;margin-left:21.5pt;margin-top:20.5pt;width:38.95pt;height:26.25pt;z-index:251708416">
            <v:shadow on="t"/>
            <v:textbox inset="0,0,0,0">
              <w:txbxContent>
                <w:p w:rsidR="0061328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14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 Kr</w:t>
                  </w:r>
                </w:p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 w:rsidR="00613287">
        <w:rPr>
          <w:noProof/>
        </w:rPr>
        <w:drawing>
          <wp:inline distT="0" distB="0" distL="0" distR="0">
            <wp:extent cx="1152007" cy="890494"/>
            <wp:effectExtent l="19050" t="0" r="0" b="0"/>
            <wp:docPr id="370" name="Resim 370" descr="http://www.zazi.com.tr/wp-content/uploads/2012/04/Zazi-Kalem-Kutusu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://www.zazi.com.tr/wp-content/uploads/2012/04/Zazi-Kalem-Kutusu-22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l="4108" t="6857" r="8527" b="5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693" cy="88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3287" w:rsidRPr="00613287">
        <w:rPr>
          <w:rFonts w:ascii="Cambria Math" w:hAnsi="Cambria Math"/>
          <w:sz w:val="28"/>
        </w:rPr>
        <w:t xml:space="preserve"> </w:t>
      </w:r>
      <w:r w:rsidR="00613287">
        <w:rPr>
          <w:rFonts w:ascii="Cambria Math" w:hAnsi="Cambria Math"/>
          <w:sz w:val="28"/>
        </w:rPr>
        <w:t>Gereken Para = ……............</w:t>
      </w:r>
    </w:p>
    <w:p w:rsidR="00613287" w:rsidRDefault="00613287" w:rsidP="005E7520">
      <w:pPr>
        <w:pStyle w:val="AralkYok"/>
        <w:rPr>
          <w:rFonts w:ascii="Cambria Math" w:hAnsi="Cambria Math"/>
          <w:sz w:val="28"/>
        </w:rPr>
      </w:pPr>
    </w:p>
    <w:p w:rsidR="00613287" w:rsidRPr="000D78DC" w:rsidRDefault="00613287" w:rsidP="00613287">
      <w:pPr>
        <w:pStyle w:val="AralkYok"/>
        <w:ind w:left="57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>B</w:t>
      </w:r>
      <w:r w:rsidRPr="000D78DC">
        <w:rPr>
          <w:rFonts w:ascii="Cambria Math" w:hAnsi="Cambria Math"/>
          <w:b/>
          <w:sz w:val="28"/>
        </w:rPr>
        <w:t>en</w:t>
      </w:r>
      <w:r>
        <w:rPr>
          <w:rFonts w:ascii="Cambria Math" w:hAnsi="Cambria Math"/>
          <w:b/>
          <w:sz w:val="28"/>
        </w:rPr>
        <w:t>im</w:t>
      </w:r>
      <w:r w:rsidRPr="000D78DC">
        <w:rPr>
          <w:rFonts w:ascii="Cambria Math" w:hAnsi="Cambria Math"/>
          <w:b/>
          <w:sz w:val="28"/>
        </w:rPr>
        <w:t xml:space="preserve"> Para</w:t>
      </w:r>
      <w:r>
        <w:rPr>
          <w:rFonts w:ascii="Cambria Math" w:hAnsi="Cambria Math"/>
          <w:b/>
          <w:sz w:val="28"/>
        </w:rPr>
        <w:t>m</w:t>
      </w:r>
      <w:r w:rsidRPr="000D78DC">
        <w:rPr>
          <w:rFonts w:ascii="Cambria Math" w:hAnsi="Cambria Math"/>
          <w:b/>
          <w:sz w:val="28"/>
        </w:rPr>
        <w:t xml:space="preserve">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83" style="width:44.3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82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613287" w:rsidRPr="0018362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405D75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49" style="position:absolute;margin-left:14.85pt;margin-top:15.8pt;width:38.95pt;height:26.25pt;z-index:251709440">
            <v:shadow on="t"/>
            <v:textbox inset="0,0,0,0">
              <w:txbxContent>
                <w:p w:rsidR="0061328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17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 Kr</w:t>
                  </w:r>
                </w:p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 w:rsidR="00613287">
        <w:rPr>
          <w:noProof/>
        </w:rPr>
        <w:drawing>
          <wp:inline distT="0" distB="0" distL="0" distR="0">
            <wp:extent cx="1149350" cy="829734"/>
            <wp:effectExtent l="19050" t="0" r="0" b="0"/>
            <wp:docPr id="384" name="Resim 384" descr="http://karakterdukkani.com/frozen-elsa-kalem-kutusu-241-20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http://karakterdukkani.com/frozen-elsa-kalem-kutusu-241-20-O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 t="10919" b="13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82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3287" w:rsidRPr="00613287">
        <w:rPr>
          <w:rFonts w:ascii="Cambria Math" w:hAnsi="Cambria Math"/>
          <w:sz w:val="28"/>
        </w:rPr>
        <w:t xml:space="preserve"> </w:t>
      </w:r>
      <w:r w:rsidR="00613287">
        <w:rPr>
          <w:rFonts w:ascii="Cambria Math" w:hAnsi="Cambria Math"/>
          <w:sz w:val="28"/>
        </w:rPr>
        <w:t>Gereken Para = ……............</w:t>
      </w:r>
    </w:p>
    <w:p w:rsidR="00613287" w:rsidRDefault="00613287" w:rsidP="005E7520">
      <w:pPr>
        <w:pStyle w:val="AralkYok"/>
        <w:rPr>
          <w:rFonts w:ascii="Cambria Math" w:hAnsi="Cambria Math"/>
          <w:sz w:val="28"/>
        </w:rPr>
      </w:pPr>
    </w:p>
    <w:p w:rsidR="00A7516A" w:rsidRPr="000D78DC" w:rsidRDefault="00A7516A" w:rsidP="00A7516A">
      <w:pPr>
        <w:pStyle w:val="AralkYok"/>
        <w:ind w:left="57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>B</w:t>
      </w:r>
      <w:r w:rsidRPr="000D78DC">
        <w:rPr>
          <w:rFonts w:ascii="Cambria Math" w:hAnsi="Cambria Math"/>
          <w:b/>
          <w:sz w:val="28"/>
        </w:rPr>
        <w:t>en</w:t>
      </w:r>
      <w:r>
        <w:rPr>
          <w:rFonts w:ascii="Cambria Math" w:hAnsi="Cambria Math"/>
          <w:b/>
          <w:sz w:val="28"/>
        </w:rPr>
        <w:t>im</w:t>
      </w:r>
      <w:r w:rsidRPr="000D78DC">
        <w:rPr>
          <w:rFonts w:ascii="Cambria Math" w:hAnsi="Cambria Math"/>
          <w:b/>
          <w:sz w:val="28"/>
        </w:rPr>
        <w:t xml:space="preserve"> Para</w:t>
      </w:r>
      <w:r>
        <w:rPr>
          <w:rFonts w:ascii="Cambria Math" w:hAnsi="Cambria Math"/>
          <w:b/>
          <w:sz w:val="28"/>
        </w:rPr>
        <w:t>m</w:t>
      </w:r>
      <w:r w:rsidRPr="000D78DC">
        <w:rPr>
          <w:rFonts w:ascii="Cambria Math" w:hAnsi="Cambria Math"/>
          <w:b/>
          <w:sz w:val="28"/>
        </w:rPr>
        <w:t xml:space="preserve">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81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183627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oval id="_x0000_s1480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5E7520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oval id="_x0000_s1479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5E7520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oval id="_x0000_s1478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5E7520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</w:p>
    <w:p w:rsidR="00613287" w:rsidRDefault="00624CE5" w:rsidP="005E7520">
      <w:pPr>
        <w:pStyle w:val="AralkYok"/>
        <w:rPr>
          <w:rFonts w:ascii="Cambria Math" w:hAnsi="Cambria Math"/>
          <w:sz w:val="28"/>
        </w:rPr>
      </w:pPr>
      <w:r>
        <w:rPr>
          <w:noProof/>
        </w:rPr>
        <w:pict>
          <v:rect id="_x0000_s1450" style="position:absolute;margin-left:14.85pt;margin-top:12.7pt;width:38.95pt;height:26.25pt;z-index:251710464">
            <v:shadow on="t"/>
            <v:textbox inset="0,0,0,0">
              <w:txbxContent>
                <w:p w:rsidR="00613287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613287" w:rsidRPr="00DF07AE" w:rsidRDefault="00A7516A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75</w:t>
                  </w:r>
                  <w:r w:rsidR="00613287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  <w:p w:rsidR="00613287" w:rsidRPr="00DF07AE" w:rsidRDefault="00613287" w:rsidP="00613287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 w:rsidR="00613287">
        <w:rPr>
          <w:noProof/>
        </w:rPr>
        <w:drawing>
          <wp:inline distT="0" distB="0" distL="0" distR="0">
            <wp:extent cx="1109435" cy="866589"/>
            <wp:effectExtent l="19050" t="0" r="0" b="0"/>
            <wp:docPr id="395" name="Resim 395" descr="http://www.bunlardanistiyorum.com/images_buyuk/f80/Marvel-Faces-Kalem-Kutu-SR71696_2098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http://www.bunlardanistiyorum.com/images_buyuk/f80/Marvel-Faces-Kalem-Kutu-SR71696_20980_1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t="11833" b="13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839" cy="86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516A" w:rsidRPr="00A7516A">
        <w:rPr>
          <w:rFonts w:ascii="Cambria Math" w:hAnsi="Cambria Math"/>
          <w:sz w:val="28"/>
        </w:rPr>
        <w:t xml:space="preserve"> </w:t>
      </w:r>
      <w:r w:rsidR="00A7516A">
        <w:rPr>
          <w:rFonts w:ascii="Cambria Math" w:hAnsi="Cambria Math"/>
          <w:sz w:val="28"/>
        </w:rPr>
        <w:t>Gereken Para = ……............</w:t>
      </w:r>
    </w:p>
    <w:p w:rsidR="00405D75" w:rsidRDefault="00405D75" w:rsidP="005E7520">
      <w:pPr>
        <w:pStyle w:val="AralkYok"/>
        <w:rPr>
          <w:rFonts w:ascii="Cambria Math" w:hAnsi="Cambria Math"/>
          <w:sz w:val="28"/>
        </w:rPr>
      </w:pPr>
    </w:p>
    <w:p w:rsidR="00A7516A" w:rsidRPr="000D78DC" w:rsidRDefault="00A7516A" w:rsidP="00A7516A">
      <w:pPr>
        <w:pStyle w:val="AralkYok"/>
        <w:ind w:left="57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>B</w:t>
      </w:r>
      <w:r w:rsidRPr="000D78DC">
        <w:rPr>
          <w:rFonts w:ascii="Cambria Math" w:hAnsi="Cambria Math"/>
          <w:b/>
          <w:sz w:val="28"/>
        </w:rPr>
        <w:t>en</w:t>
      </w:r>
      <w:r>
        <w:rPr>
          <w:rFonts w:ascii="Cambria Math" w:hAnsi="Cambria Math"/>
          <w:b/>
          <w:sz w:val="28"/>
        </w:rPr>
        <w:t>im</w:t>
      </w:r>
      <w:r w:rsidRPr="000D78DC">
        <w:rPr>
          <w:rFonts w:ascii="Cambria Math" w:hAnsi="Cambria Math"/>
          <w:b/>
          <w:sz w:val="28"/>
        </w:rPr>
        <w:t xml:space="preserve"> Para</w:t>
      </w:r>
      <w:r>
        <w:rPr>
          <w:rFonts w:ascii="Cambria Math" w:hAnsi="Cambria Math"/>
          <w:b/>
          <w:sz w:val="28"/>
        </w:rPr>
        <w:t>m</w:t>
      </w:r>
      <w:r w:rsidRPr="000D78DC">
        <w:rPr>
          <w:rFonts w:ascii="Cambria Math" w:hAnsi="Cambria Math"/>
          <w:b/>
          <w:sz w:val="28"/>
        </w:rPr>
        <w:t xml:space="preserve">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rect id="_x0000_s1477" style="width:35.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183627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76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183627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oval id="_x0000_s1475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5E7520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</w:p>
    <w:p w:rsidR="00A7516A" w:rsidRDefault="00624CE5" w:rsidP="00A7516A">
      <w:pPr>
        <w:pStyle w:val="AralkYok"/>
        <w:rPr>
          <w:rFonts w:ascii="Cambria Math" w:hAnsi="Cambria Math"/>
          <w:sz w:val="28"/>
        </w:rPr>
      </w:pPr>
      <w:r>
        <w:rPr>
          <w:noProof/>
        </w:rPr>
        <w:lastRenderedPageBreak/>
        <w:pict>
          <v:rect id="_x0000_s1463" style="position:absolute;margin-left:14.85pt;margin-top:16.75pt;width:38.95pt;height:18.6pt;z-index:251712512">
            <v:shadow on="t"/>
            <v:textbox inset="0,0,0,0">
              <w:txbxContent>
                <w:p w:rsidR="00A7516A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10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A7516A" w:rsidRPr="00DF07AE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 w:rsidR="00A7516A" w:rsidRPr="00A7516A">
        <w:t xml:space="preserve"> </w:t>
      </w:r>
      <w:r w:rsidR="00A7516A">
        <w:rPr>
          <w:noProof/>
        </w:rPr>
        <w:drawing>
          <wp:inline distT="0" distB="0" distL="0" distR="0">
            <wp:extent cx="1032809" cy="908423"/>
            <wp:effectExtent l="19050" t="0" r="0" b="0"/>
            <wp:docPr id="418" name="Resim 418" descr="http://mcdn01.gittigidiyor.net/21795/tn30/217950218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http://mcdn01.gittigidiyor.net/21795/tn30/217950218_tn30_0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 l="18334" t="35356" r="20702" b="28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09" cy="908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516A" w:rsidRPr="00A7516A">
        <w:rPr>
          <w:rFonts w:ascii="Cambria Math" w:hAnsi="Cambria Math"/>
          <w:sz w:val="28"/>
        </w:rPr>
        <w:t xml:space="preserve"> </w:t>
      </w:r>
      <w:r w:rsidR="00A7516A">
        <w:rPr>
          <w:rFonts w:ascii="Cambria Math" w:hAnsi="Cambria Math"/>
          <w:sz w:val="28"/>
        </w:rPr>
        <w:t>Gereken Para = ……............</w:t>
      </w:r>
    </w:p>
    <w:p w:rsidR="00A7516A" w:rsidRDefault="00A7516A" w:rsidP="005E7520">
      <w:pPr>
        <w:pStyle w:val="AralkYok"/>
        <w:rPr>
          <w:rFonts w:ascii="Cambria Math" w:hAnsi="Cambria Math"/>
          <w:sz w:val="28"/>
        </w:rPr>
      </w:pPr>
    </w:p>
    <w:p w:rsidR="00A7516A" w:rsidRPr="000D78DC" w:rsidRDefault="00A7516A" w:rsidP="00A7516A">
      <w:pPr>
        <w:pStyle w:val="AralkYok"/>
        <w:ind w:left="57"/>
        <w:rPr>
          <w:rFonts w:ascii="Cambria Math" w:hAnsi="Cambria Math"/>
          <w:b/>
          <w:sz w:val="28"/>
        </w:rPr>
      </w:pPr>
      <w:r>
        <w:rPr>
          <w:rFonts w:ascii="Cambria Math" w:hAnsi="Cambria Math"/>
          <w:b/>
          <w:sz w:val="28"/>
        </w:rPr>
        <w:t>B</w:t>
      </w:r>
      <w:r w:rsidRPr="000D78DC">
        <w:rPr>
          <w:rFonts w:ascii="Cambria Math" w:hAnsi="Cambria Math"/>
          <w:b/>
          <w:sz w:val="28"/>
        </w:rPr>
        <w:t>en</w:t>
      </w:r>
      <w:r>
        <w:rPr>
          <w:rFonts w:ascii="Cambria Math" w:hAnsi="Cambria Math"/>
          <w:b/>
          <w:sz w:val="28"/>
        </w:rPr>
        <w:t>im</w:t>
      </w:r>
      <w:r w:rsidRPr="000D78DC">
        <w:rPr>
          <w:rFonts w:ascii="Cambria Math" w:hAnsi="Cambria Math"/>
          <w:b/>
          <w:sz w:val="28"/>
        </w:rPr>
        <w:t xml:space="preserve"> Para</w:t>
      </w:r>
      <w:r>
        <w:rPr>
          <w:rFonts w:ascii="Cambria Math" w:hAnsi="Cambria Math"/>
          <w:b/>
          <w:sz w:val="28"/>
        </w:rPr>
        <w:t>m</w:t>
      </w:r>
      <w:r w:rsidRPr="000D78DC">
        <w:rPr>
          <w:rFonts w:ascii="Cambria Math" w:hAnsi="Cambria Math"/>
          <w:b/>
          <w:sz w:val="28"/>
        </w:rPr>
        <w:t xml:space="preserve">= </w: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74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183627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73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183627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b/>
          <w:sz w:val="28"/>
        </w:rPr>
      </w:r>
      <w:r w:rsidR="00624CE5">
        <w:rPr>
          <w:rFonts w:ascii="Cambria Math" w:hAnsi="Cambria Math"/>
          <w:b/>
          <w:sz w:val="28"/>
        </w:rPr>
        <w:pict>
          <v:oval id="_x0000_s1472" style="width:35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183627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 w:rsidR="00624CE5">
        <w:rPr>
          <w:rFonts w:ascii="Cambria Math" w:hAnsi="Cambria Math"/>
          <w:sz w:val="28"/>
        </w:rPr>
      </w:r>
      <w:r w:rsidR="00624CE5">
        <w:rPr>
          <w:rFonts w:ascii="Cambria Math" w:hAnsi="Cambria Math"/>
          <w:sz w:val="28"/>
        </w:rPr>
        <w:pict>
          <v:oval id="_x0000_s1471" style="width:31pt;height:34.1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A7516A" w:rsidRPr="005E7520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5E7520">
                    <w:rPr>
                      <w:rFonts w:ascii="Cambria Math" w:hAnsi="Cambria Math"/>
                      <w:b/>
                    </w:rPr>
                    <w:t>50 Kr</w:t>
                  </w:r>
                </w:p>
              </w:txbxContent>
            </v:textbox>
            <w10:wrap type="none"/>
            <w10:anchorlock/>
          </v:oval>
        </w:pict>
      </w:r>
    </w:p>
    <w:p w:rsidR="00405D75" w:rsidRPr="005E7520" w:rsidRDefault="00624CE5" w:rsidP="005E7520">
      <w:pPr>
        <w:pStyle w:val="AralkYok"/>
      </w:pPr>
      <w:r>
        <w:rPr>
          <w:noProof/>
        </w:rPr>
        <w:pict>
          <v:rect id="_x0000_s1470" style="position:absolute;margin-left:26.85pt;margin-top:25.85pt;width:51.4pt;height:26.6pt;z-index:251713536">
            <v:shadow on="t"/>
            <v:textbox inset="0,0,0,0">
              <w:txbxContent>
                <w:p w:rsidR="00A7516A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A7516A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 Kr</w:t>
                  </w:r>
                </w:p>
                <w:p w:rsidR="00A7516A" w:rsidRPr="00DF07AE" w:rsidRDefault="00A7516A" w:rsidP="00A7516A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</w:p>
              </w:txbxContent>
            </v:textbox>
          </v:rect>
        </w:pict>
      </w:r>
      <w:r w:rsidR="00A7516A">
        <w:rPr>
          <w:noProof/>
        </w:rPr>
        <w:drawing>
          <wp:inline distT="0" distB="0" distL="0" distR="0">
            <wp:extent cx="1110503" cy="962212"/>
            <wp:effectExtent l="19050" t="0" r="0" b="0"/>
            <wp:docPr id="432" name="Resim 432" descr="http://www.muzedenhediye.com/pir-i-reis-metal-kalem-kutusu-10895-47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http://www.muzedenhediye.com/pir-i-reis-metal-kalem-kutusu-10895-47-B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 l="10839" t="21138" r="12710" b="19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503" cy="962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516A" w:rsidRPr="00A7516A">
        <w:rPr>
          <w:rFonts w:ascii="Cambria Math" w:hAnsi="Cambria Math"/>
          <w:sz w:val="28"/>
        </w:rPr>
        <w:t xml:space="preserve"> </w:t>
      </w:r>
      <w:r w:rsidR="00A7516A">
        <w:rPr>
          <w:rFonts w:ascii="Cambria Math" w:hAnsi="Cambria Math"/>
          <w:sz w:val="28"/>
        </w:rPr>
        <w:t>Gereken Para = ……............</w:t>
      </w:r>
      <w:r w:rsidR="00ED3F19">
        <w:rPr>
          <w:rFonts w:ascii="Cambria Math" w:hAnsi="Cambria Math"/>
          <w:sz w:val="28"/>
        </w:rPr>
        <w:t xml:space="preserve"> </w:t>
      </w:r>
      <w:hyperlink r:id="rId105" w:history="1">
        <w:r w:rsidR="00ED3F19">
          <w:rPr>
            <w:rStyle w:val="Kpr"/>
            <w:rFonts w:ascii="Comic Sans MS" w:hAnsi="Comic Sans MS"/>
            <w:color w:val="000000" w:themeColor="text1"/>
          </w:rPr>
          <w:t>www.sorubak.com</w:t>
        </w:r>
      </w:hyperlink>
      <w:bookmarkStart w:id="0" w:name="_GoBack"/>
      <w:bookmarkEnd w:id="0"/>
    </w:p>
    <w:sectPr w:rsidR="00405D75" w:rsidRPr="005E7520" w:rsidSect="006A1596">
      <w:headerReference w:type="default" r:id="rId106"/>
      <w:footerReference w:type="default" r:id="rId107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4CE5" w:rsidRDefault="00624CE5" w:rsidP="001A3CA1">
      <w:r>
        <w:separator/>
      </w:r>
    </w:p>
  </w:endnote>
  <w:endnote w:type="continuationSeparator" w:id="0">
    <w:p w:rsidR="00624CE5" w:rsidRDefault="00624CE5" w:rsidP="001A3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627" w:rsidRPr="00173EE7" w:rsidRDefault="00624CE5" w:rsidP="000C600E">
    <w:pPr>
      <w:pStyle w:val="AralkYok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183627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183627" w:rsidRPr="000C600E">
      <w:rPr>
        <w:rFonts w:ascii="Cambria Math" w:hAnsi="Cambria Math"/>
        <w:b/>
        <w:color w:val="C00000"/>
        <w:sz w:val="16"/>
        <w:szCs w:val="16"/>
      </w:rPr>
      <w:t>⇨</w:t>
    </w:r>
    <w:r w:rsidR="00183627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183627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183627" w:rsidRPr="000C600E">
      <w:rPr>
        <w:rFonts w:ascii="Segoe UI Symbol" w:hAnsi="Segoe UI Symbol"/>
        <w:b/>
        <w:color w:val="C00000"/>
        <w:sz w:val="16"/>
        <w:szCs w:val="16"/>
      </w:rPr>
      <w:tab/>
    </w:r>
    <w:r w:rsidR="00183627">
      <w:rPr>
        <w:rFonts w:ascii="Segoe UI Symbol" w:hAnsi="Segoe UI Symbol"/>
        <w:b/>
        <w:color w:val="C00000"/>
        <w:sz w:val="16"/>
        <w:szCs w:val="16"/>
      </w:rPr>
      <w:t></w:t>
    </w:r>
    <w:r w:rsidR="00183627" w:rsidRPr="000C600E">
      <w:rPr>
        <w:rFonts w:ascii="Cambria Math" w:hAnsi="Cambria Math"/>
        <w:b/>
        <w:color w:val="C00000"/>
        <w:sz w:val="16"/>
        <w:szCs w:val="16"/>
      </w:rPr>
      <w:t>⇨</w:t>
    </w:r>
    <w:r w:rsidR="00183627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183627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183627" w:rsidRPr="000C600E">
      <w:rPr>
        <w:rFonts w:ascii="Segoe UI Symbol" w:hAnsi="Segoe UI Symbol"/>
        <w:b/>
        <w:color w:val="C00000"/>
        <w:sz w:val="16"/>
        <w:szCs w:val="16"/>
      </w:rPr>
      <w:tab/>
    </w:r>
    <w:r w:rsidR="00183627" w:rsidRPr="000C600E">
      <w:rPr>
        <w:rFonts w:ascii="Segoe UI Symbol" w:hAnsi="Segoe UI Symbol"/>
        <w:b/>
        <w:color w:val="C00000"/>
        <w:sz w:val="16"/>
        <w:szCs w:val="16"/>
      </w:rPr>
      <w:tab/>
    </w:r>
    <w:r w:rsidR="00183627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183627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183627" w:rsidRPr="000C600E">
      <w:rPr>
        <w:rFonts w:ascii="Cambria Math" w:hAnsi="Cambria Math"/>
        <w:b/>
        <w:color w:val="C00000"/>
        <w:sz w:val="16"/>
        <w:szCs w:val="16"/>
      </w:rPr>
      <w:t>⇨</w:t>
    </w:r>
    <w:r w:rsidR="00183627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183627">
      <w:rPr>
        <w:rFonts w:ascii="Segoe UI Symbol" w:hAnsi="Segoe UI Symbol"/>
        <w:sz w:val="36"/>
      </w:rPr>
      <w:t xml:space="preserve"> </w:t>
    </w:r>
    <w:r w:rsidR="00183627">
      <w:rPr>
        <w:rFonts w:ascii="Segoe UI Symbol" w:hAnsi="Segoe UI Symbol"/>
        <w:sz w:val="36"/>
      </w:rPr>
      <w:tab/>
    </w:r>
    <w:r w:rsidR="00183627" w:rsidRPr="00173EE7">
      <w:rPr>
        <w:rFonts w:ascii="Segoe UI Symbol" w:hAnsi="Segoe UI Symbol"/>
        <w:noProof/>
        <w:color w:val="0000FF"/>
        <w:sz w:val="12"/>
      </w:rPr>
      <w:t></w:t>
    </w:r>
    <w:r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183627">
      <w:rPr>
        <w:rFonts w:ascii="Segoe UI Symbol" w:hAnsi="Segoe UI Symbol"/>
        <w:noProof/>
        <w:color w:val="0000FF"/>
        <w:sz w:val="12"/>
      </w:rPr>
      <w:t xml:space="preserve"> </w:t>
    </w:r>
    <w:r w:rsidR="00183627" w:rsidRPr="00173EE7">
      <w:rPr>
        <w:rFonts w:asciiTheme="majorHAnsi" w:hAnsiTheme="majorHAnsi"/>
        <w:b/>
        <w:color w:val="0000FF"/>
        <w:sz w:val="14"/>
      </w:rPr>
      <w:t xml:space="preserve">Kontrol edilmiştir. </w:t>
    </w:r>
    <w:r w:rsidR="00183627">
      <w:rPr>
        <w:rFonts w:asciiTheme="majorHAnsi" w:hAnsiTheme="majorHAnsi"/>
        <w:b/>
        <w:color w:val="0000FF"/>
        <w:sz w:val="14"/>
      </w:rPr>
      <w:tab/>
    </w:r>
    <w:r w:rsidR="00183627" w:rsidRPr="00173EE7">
      <w:rPr>
        <w:rFonts w:asciiTheme="majorHAnsi" w:hAnsiTheme="majorHAnsi"/>
        <w:b/>
        <w:color w:val="0000FF"/>
        <w:sz w:val="14"/>
      </w:rPr>
      <w:t xml:space="preserve">Veli Adı Soyadı: </w:t>
    </w:r>
    <w:r w:rsidR="00183627" w:rsidRPr="00173EE7">
      <w:rPr>
        <w:rFonts w:asciiTheme="majorHAnsi" w:hAnsiTheme="majorHAnsi"/>
        <w:b/>
        <w:color w:val="0000FF"/>
        <w:sz w:val="8"/>
      </w:rPr>
      <w:t>................................................................</w:t>
    </w:r>
    <w:r w:rsidR="00183627">
      <w:rPr>
        <w:rFonts w:asciiTheme="majorHAnsi" w:hAnsiTheme="majorHAnsi"/>
        <w:b/>
        <w:color w:val="0000FF"/>
        <w:sz w:val="14"/>
      </w:rPr>
      <w:tab/>
    </w:r>
    <w:r w:rsidR="00183627" w:rsidRPr="00173EE7">
      <w:rPr>
        <w:rFonts w:asciiTheme="majorHAnsi" w:hAnsiTheme="majorHAnsi"/>
        <w:b/>
        <w:color w:val="0000FF"/>
        <w:sz w:val="14"/>
      </w:rPr>
      <w:t xml:space="preserve">İmza: </w:t>
    </w:r>
    <w:r w:rsidR="00183627" w:rsidRPr="00173EE7">
      <w:rPr>
        <w:rFonts w:asciiTheme="majorHAnsi" w:hAnsiTheme="majorHAnsi"/>
        <w:b/>
        <w:color w:val="0000FF"/>
        <w:sz w:val="8"/>
      </w:rPr>
      <w:t>.................................</w:t>
    </w:r>
    <w:r w:rsidR="00B06DB0">
      <w:rPr>
        <w:rFonts w:asciiTheme="majorHAnsi" w:hAnsiTheme="majorHAnsi"/>
        <w:b/>
        <w:color w:val="0000FF"/>
        <w:sz w:val="8"/>
      </w:rPr>
      <w:t xml:space="preserve"> </w:t>
    </w:r>
    <w:hyperlink r:id="rId1" w:history="1">
      <w:r w:rsidR="00B06DB0" w:rsidRPr="001D2EDC">
        <w:rPr>
          <w:rStyle w:val="Kpr"/>
          <w:rFonts w:asciiTheme="majorHAnsi" w:hAnsiTheme="majorHAnsi"/>
          <w:b/>
          <w:sz w:val="8"/>
        </w:rPr>
        <w:t>www.egitimhane.com</w:t>
      </w:r>
    </w:hyperlink>
    <w:r w:rsidR="00B06DB0">
      <w:rPr>
        <w:rFonts w:asciiTheme="majorHAnsi" w:hAnsiTheme="majorHAnsi"/>
        <w:b/>
        <w:color w:val="0000FF"/>
        <w:sz w:val="8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4CE5" w:rsidRDefault="00624CE5" w:rsidP="001A3CA1">
      <w:r>
        <w:separator/>
      </w:r>
    </w:p>
  </w:footnote>
  <w:footnote w:type="continuationSeparator" w:id="0">
    <w:p w:rsidR="00624CE5" w:rsidRDefault="00624CE5" w:rsidP="001A3C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3627" w:rsidRPr="00173EE7" w:rsidRDefault="00624CE5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_x0000_s2101" type="#_x0000_t32" style="position:absolute;left:0;text-align:left;margin-left:262.55pt;margin-top:20.1pt;width:2.8pt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183627" w:rsidRPr="00F63236" w:rsidRDefault="00183627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ED3F19">
                    <w:rPr>
                      <w:rFonts w:ascii="Cambria Math" w:hAnsi="Cambria Math"/>
                      <w:b/>
                      <w:noProof/>
                    </w:rPr>
                    <w:t>1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  <w:r w:rsidRPr="00F63236">
                    <w:rPr>
                      <w:rFonts w:ascii="Cambria Math" w:hAnsi="Cambria Math"/>
                      <w:b/>
                    </w:rPr>
                    <w:t xml:space="preserve">        </w:t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183627" w:rsidRPr="00173EE7">
      <w:rPr>
        <w:rFonts w:asciiTheme="majorHAnsi" w:hAnsiTheme="majorHAnsi"/>
        <w:b/>
        <w:color w:val="0000FF"/>
        <w:sz w:val="14"/>
      </w:rPr>
      <w:t>SAKARYA / ADAPAZARI  - 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183627" w:rsidRPr="00A84362" w:rsidRDefault="00183627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183627" w:rsidRPr="008071E3" w:rsidRDefault="00183627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183627" w:rsidRPr="00A84362" w:rsidRDefault="00183627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183627" w:rsidRPr="00173EE7">
      <w:rPr>
        <w:rFonts w:asciiTheme="majorHAnsi" w:hAnsiTheme="majorHAnsi"/>
        <w:b/>
        <w:color w:val="0000FF"/>
        <w:sz w:val="14"/>
      </w:rPr>
      <w:t xml:space="preserve"> - 1. SINIFLAR / ÇALIŞMA KAĞIDI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99160A"/>
    <w:multiLevelType w:val="hybridMultilevel"/>
    <w:tmpl w:val="55B0B74C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C340A5"/>
    <w:multiLevelType w:val="hybridMultilevel"/>
    <w:tmpl w:val="4F689A30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2" w15:restartNumberingAfterBreak="0">
    <w:nsid w:val="2F754B39"/>
    <w:multiLevelType w:val="hybridMultilevel"/>
    <w:tmpl w:val="9B78C43E"/>
    <w:lvl w:ilvl="0" w:tplc="102233D2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ascii="Lucida Handwriting" w:hAnsi="Lucida Handwriting" w:hint="default"/>
        <w:b/>
        <w:i w:val="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DCB33EA"/>
    <w:multiLevelType w:val="hybridMultilevel"/>
    <w:tmpl w:val="AA1C719A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4" w15:restartNumberingAfterBreak="0">
    <w:nsid w:val="56CC2471"/>
    <w:multiLevelType w:val="hybridMultilevel"/>
    <w:tmpl w:val="57F01B5C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5" w15:restartNumberingAfterBreak="0">
    <w:nsid w:val="64E61D26"/>
    <w:multiLevelType w:val="hybridMultilevel"/>
    <w:tmpl w:val="6F8A88D8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6" w15:restartNumberingAfterBreak="0">
    <w:nsid w:val="763D45B5"/>
    <w:multiLevelType w:val="hybridMultilevel"/>
    <w:tmpl w:val="5652F5A8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2"/>
  </w:num>
  <w:num w:numId="5">
    <w:abstractNumId w:val="0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392"/>
    <o:shapelayout v:ext="edit">
      <o:idmap v:ext="edit" data="2"/>
      <o:rules v:ext="edit">
        <o:r id="V:Rule1" type="connector" idref="#_x0000_s2101"/>
        <o:r id="V:Rule2" type="connector" idref="#_x0000_s2391"/>
        <o:r id="V:Rule3" type="connector" idref="#AutoShape 3"/>
        <o:r id="V:Rule4" type="connector" idref="#AutoShape 35"/>
        <o:r id="V:Rule5" type="connector" idref="#AutoShape 7"/>
        <o:r id="V:Rule6" type="connector" idref="#AutoShape 51"/>
        <o:r id="V:Rule7" type="connector" idref="#AutoShape 49"/>
        <o:r id="V:Rule8" type="connector" idref="#AutoShape 48"/>
        <o:r id="V:Rule9" type="connector" idref="#_x0000_s2107"/>
        <o:r id="V:Rule10" type="connector" idref="#AutoShape 52"/>
      </o:rules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76CE7"/>
    <w:rsid w:val="000111BB"/>
    <w:rsid w:val="00011226"/>
    <w:rsid w:val="00012895"/>
    <w:rsid w:val="00014A4D"/>
    <w:rsid w:val="000168C5"/>
    <w:rsid w:val="00021AB7"/>
    <w:rsid w:val="000221B9"/>
    <w:rsid w:val="0002301E"/>
    <w:rsid w:val="00024AC7"/>
    <w:rsid w:val="00027162"/>
    <w:rsid w:val="000422CD"/>
    <w:rsid w:val="000451E4"/>
    <w:rsid w:val="00046668"/>
    <w:rsid w:val="0004725A"/>
    <w:rsid w:val="000542A9"/>
    <w:rsid w:val="00056636"/>
    <w:rsid w:val="00061430"/>
    <w:rsid w:val="00066674"/>
    <w:rsid w:val="00076CE7"/>
    <w:rsid w:val="000823F3"/>
    <w:rsid w:val="0008558F"/>
    <w:rsid w:val="000A103E"/>
    <w:rsid w:val="000A3AF1"/>
    <w:rsid w:val="000A730B"/>
    <w:rsid w:val="000B2DFB"/>
    <w:rsid w:val="000B7040"/>
    <w:rsid w:val="000C4742"/>
    <w:rsid w:val="000C5E82"/>
    <w:rsid w:val="000C600E"/>
    <w:rsid w:val="000C6F6E"/>
    <w:rsid w:val="000D0324"/>
    <w:rsid w:val="000D3660"/>
    <w:rsid w:val="000D78DC"/>
    <w:rsid w:val="000E1F03"/>
    <w:rsid w:val="000E5D6E"/>
    <w:rsid w:val="000F3126"/>
    <w:rsid w:val="00103560"/>
    <w:rsid w:val="00114663"/>
    <w:rsid w:val="00124227"/>
    <w:rsid w:val="001252E4"/>
    <w:rsid w:val="0012588D"/>
    <w:rsid w:val="00126A8D"/>
    <w:rsid w:val="00126BEE"/>
    <w:rsid w:val="001335A8"/>
    <w:rsid w:val="0013625E"/>
    <w:rsid w:val="001411C1"/>
    <w:rsid w:val="001439B8"/>
    <w:rsid w:val="00145296"/>
    <w:rsid w:val="00146368"/>
    <w:rsid w:val="001516AB"/>
    <w:rsid w:val="00155DD9"/>
    <w:rsid w:val="00156F17"/>
    <w:rsid w:val="0015793B"/>
    <w:rsid w:val="00157BA5"/>
    <w:rsid w:val="001604E8"/>
    <w:rsid w:val="00173EE7"/>
    <w:rsid w:val="00183627"/>
    <w:rsid w:val="00194F6A"/>
    <w:rsid w:val="001959CC"/>
    <w:rsid w:val="001A1B49"/>
    <w:rsid w:val="001A3CA1"/>
    <w:rsid w:val="001A5239"/>
    <w:rsid w:val="001B1A8F"/>
    <w:rsid w:val="001C3EA3"/>
    <w:rsid w:val="001C55D1"/>
    <w:rsid w:val="001E1A82"/>
    <w:rsid w:val="001E616B"/>
    <w:rsid w:val="001E644D"/>
    <w:rsid w:val="001F15D1"/>
    <w:rsid w:val="00202578"/>
    <w:rsid w:val="00203975"/>
    <w:rsid w:val="00213A1E"/>
    <w:rsid w:val="00214FBE"/>
    <w:rsid w:val="00216A7A"/>
    <w:rsid w:val="0022215A"/>
    <w:rsid w:val="0022289E"/>
    <w:rsid w:val="00223F80"/>
    <w:rsid w:val="00224B25"/>
    <w:rsid w:val="002266A0"/>
    <w:rsid w:val="00226D6E"/>
    <w:rsid w:val="00227AE2"/>
    <w:rsid w:val="002306BC"/>
    <w:rsid w:val="00235306"/>
    <w:rsid w:val="002555C9"/>
    <w:rsid w:val="00257458"/>
    <w:rsid w:val="00261774"/>
    <w:rsid w:val="00264559"/>
    <w:rsid w:val="00270E77"/>
    <w:rsid w:val="002713A9"/>
    <w:rsid w:val="002824B0"/>
    <w:rsid w:val="00282902"/>
    <w:rsid w:val="00287084"/>
    <w:rsid w:val="00296DCB"/>
    <w:rsid w:val="002A0BED"/>
    <w:rsid w:val="002A50C7"/>
    <w:rsid w:val="002C0F77"/>
    <w:rsid w:val="002C2ABA"/>
    <w:rsid w:val="002D47FF"/>
    <w:rsid w:val="002D60C4"/>
    <w:rsid w:val="002D6CA8"/>
    <w:rsid w:val="002E28DB"/>
    <w:rsid w:val="002E2998"/>
    <w:rsid w:val="002E2B94"/>
    <w:rsid w:val="002E33CD"/>
    <w:rsid w:val="002E6F44"/>
    <w:rsid w:val="002F5A69"/>
    <w:rsid w:val="00307001"/>
    <w:rsid w:val="00321BCF"/>
    <w:rsid w:val="00321EC5"/>
    <w:rsid w:val="00321EDF"/>
    <w:rsid w:val="00326A88"/>
    <w:rsid w:val="00330024"/>
    <w:rsid w:val="0034735E"/>
    <w:rsid w:val="00347A4C"/>
    <w:rsid w:val="00361F8D"/>
    <w:rsid w:val="00363D6D"/>
    <w:rsid w:val="00367813"/>
    <w:rsid w:val="003758A6"/>
    <w:rsid w:val="0037770F"/>
    <w:rsid w:val="003777BE"/>
    <w:rsid w:val="00384DA1"/>
    <w:rsid w:val="00396444"/>
    <w:rsid w:val="003A5086"/>
    <w:rsid w:val="003C7050"/>
    <w:rsid w:val="003C7FF6"/>
    <w:rsid w:val="00405CB5"/>
    <w:rsid w:val="00405D75"/>
    <w:rsid w:val="0041026D"/>
    <w:rsid w:val="00416930"/>
    <w:rsid w:val="004320C5"/>
    <w:rsid w:val="0044722A"/>
    <w:rsid w:val="004536EC"/>
    <w:rsid w:val="00455B5A"/>
    <w:rsid w:val="0045754C"/>
    <w:rsid w:val="004734C7"/>
    <w:rsid w:val="00477CE5"/>
    <w:rsid w:val="00497CAF"/>
    <w:rsid w:val="004A038E"/>
    <w:rsid w:val="004A27DA"/>
    <w:rsid w:val="004A44BA"/>
    <w:rsid w:val="004A797B"/>
    <w:rsid w:val="004B0749"/>
    <w:rsid w:val="004B23F8"/>
    <w:rsid w:val="004B620E"/>
    <w:rsid w:val="004D1E03"/>
    <w:rsid w:val="004D6979"/>
    <w:rsid w:val="004F43B3"/>
    <w:rsid w:val="005035B6"/>
    <w:rsid w:val="0051020C"/>
    <w:rsid w:val="00513380"/>
    <w:rsid w:val="00514516"/>
    <w:rsid w:val="00526044"/>
    <w:rsid w:val="005273CC"/>
    <w:rsid w:val="00527F0B"/>
    <w:rsid w:val="00535429"/>
    <w:rsid w:val="0054071A"/>
    <w:rsid w:val="00542F36"/>
    <w:rsid w:val="00547E05"/>
    <w:rsid w:val="00550988"/>
    <w:rsid w:val="00552D72"/>
    <w:rsid w:val="00560762"/>
    <w:rsid w:val="005653E7"/>
    <w:rsid w:val="00573DB4"/>
    <w:rsid w:val="0058048F"/>
    <w:rsid w:val="00584C8C"/>
    <w:rsid w:val="00586CD4"/>
    <w:rsid w:val="005923A3"/>
    <w:rsid w:val="00593449"/>
    <w:rsid w:val="005A3E50"/>
    <w:rsid w:val="005A4144"/>
    <w:rsid w:val="005C11D7"/>
    <w:rsid w:val="005D203C"/>
    <w:rsid w:val="005D2FE4"/>
    <w:rsid w:val="005E6021"/>
    <w:rsid w:val="005E7520"/>
    <w:rsid w:val="005F0BDA"/>
    <w:rsid w:val="005F3F5F"/>
    <w:rsid w:val="00601EF9"/>
    <w:rsid w:val="006078C2"/>
    <w:rsid w:val="00613287"/>
    <w:rsid w:val="00620FB4"/>
    <w:rsid w:val="0062115F"/>
    <w:rsid w:val="0062403B"/>
    <w:rsid w:val="00624C0D"/>
    <w:rsid w:val="00624CE5"/>
    <w:rsid w:val="0063157C"/>
    <w:rsid w:val="0063426A"/>
    <w:rsid w:val="0063432C"/>
    <w:rsid w:val="006361D6"/>
    <w:rsid w:val="00637EA3"/>
    <w:rsid w:val="00643505"/>
    <w:rsid w:val="00644969"/>
    <w:rsid w:val="0064739F"/>
    <w:rsid w:val="00651A77"/>
    <w:rsid w:val="006562B6"/>
    <w:rsid w:val="006568E9"/>
    <w:rsid w:val="00661B26"/>
    <w:rsid w:val="00663210"/>
    <w:rsid w:val="0066417D"/>
    <w:rsid w:val="0066575A"/>
    <w:rsid w:val="00666F82"/>
    <w:rsid w:val="006670C2"/>
    <w:rsid w:val="00680A23"/>
    <w:rsid w:val="0068129C"/>
    <w:rsid w:val="006833B2"/>
    <w:rsid w:val="0068687C"/>
    <w:rsid w:val="00686A7D"/>
    <w:rsid w:val="00692247"/>
    <w:rsid w:val="00694BDA"/>
    <w:rsid w:val="00695834"/>
    <w:rsid w:val="006A1021"/>
    <w:rsid w:val="006A1596"/>
    <w:rsid w:val="006A1EC5"/>
    <w:rsid w:val="006A201B"/>
    <w:rsid w:val="006A5178"/>
    <w:rsid w:val="006A6CD9"/>
    <w:rsid w:val="006A79B5"/>
    <w:rsid w:val="006B1835"/>
    <w:rsid w:val="006B4FD9"/>
    <w:rsid w:val="006B5E06"/>
    <w:rsid w:val="006C35C8"/>
    <w:rsid w:val="006C4C48"/>
    <w:rsid w:val="006C627C"/>
    <w:rsid w:val="006C77C4"/>
    <w:rsid w:val="006D0378"/>
    <w:rsid w:val="006F0676"/>
    <w:rsid w:val="006F24D4"/>
    <w:rsid w:val="006F3159"/>
    <w:rsid w:val="006F338F"/>
    <w:rsid w:val="00701DF5"/>
    <w:rsid w:val="00717DF5"/>
    <w:rsid w:val="007236E7"/>
    <w:rsid w:val="00733FF6"/>
    <w:rsid w:val="00742FB6"/>
    <w:rsid w:val="0074604B"/>
    <w:rsid w:val="007530E0"/>
    <w:rsid w:val="007579A3"/>
    <w:rsid w:val="00766FB8"/>
    <w:rsid w:val="0077494F"/>
    <w:rsid w:val="00784A32"/>
    <w:rsid w:val="00784FCF"/>
    <w:rsid w:val="007B362B"/>
    <w:rsid w:val="007B5115"/>
    <w:rsid w:val="007D1A6D"/>
    <w:rsid w:val="007D66E1"/>
    <w:rsid w:val="007F4FE7"/>
    <w:rsid w:val="007F59C6"/>
    <w:rsid w:val="007F5AE6"/>
    <w:rsid w:val="008019B4"/>
    <w:rsid w:val="008057EC"/>
    <w:rsid w:val="00805F51"/>
    <w:rsid w:val="008071E3"/>
    <w:rsid w:val="0080741D"/>
    <w:rsid w:val="0081254E"/>
    <w:rsid w:val="00812D33"/>
    <w:rsid w:val="008141A6"/>
    <w:rsid w:val="00822CBA"/>
    <w:rsid w:val="00826679"/>
    <w:rsid w:val="008268DB"/>
    <w:rsid w:val="008422E9"/>
    <w:rsid w:val="00846BBA"/>
    <w:rsid w:val="00847205"/>
    <w:rsid w:val="008473F9"/>
    <w:rsid w:val="00851B91"/>
    <w:rsid w:val="00865794"/>
    <w:rsid w:val="00874917"/>
    <w:rsid w:val="00877CB4"/>
    <w:rsid w:val="00880AD3"/>
    <w:rsid w:val="00881F52"/>
    <w:rsid w:val="00882F4D"/>
    <w:rsid w:val="008853BD"/>
    <w:rsid w:val="0088606E"/>
    <w:rsid w:val="00886BD4"/>
    <w:rsid w:val="008A1140"/>
    <w:rsid w:val="008A5986"/>
    <w:rsid w:val="008B72A9"/>
    <w:rsid w:val="008C1140"/>
    <w:rsid w:val="008D3DCC"/>
    <w:rsid w:val="008D7CEC"/>
    <w:rsid w:val="008E2CA3"/>
    <w:rsid w:val="008E31A8"/>
    <w:rsid w:val="008E3232"/>
    <w:rsid w:val="008E5F54"/>
    <w:rsid w:val="00906392"/>
    <w:rsid w:val="00913882"/>
    <w:rsid w:val="00914115"/>
    <w:rsid w:val="00917177"/>
    <w:rsid w:val="00927C07"/>
    <w:rsid w:val="00934BD0"/>
    <w:rsid w:val="009369F2"/>
    <w:rsid w:val="00942A13"/>
    <w:rsid w:val="009465D6"/>
    <w:rsid w:val="00955DFB"/>
    <w:rsid w:val="0095793B"/>
    <w:rsid w:val="009618BF"/>
    <w:rsid w:val="00963016"/>
    <w:rsid w:val="0096552E"/>
    <w:rsid w:val="00966232"/>
    <w:rsid w:val="00971FD3"/>
    <w:rsid w:val="00972BB9"/>
    <w:rsid w:val="00974E60"/>
    <w:rsid w:val="009769D0"/>
    <w:rsid w:val="00991106"/>
    <w:rsid w:val="009A004C"/>
    <w:rsid w:val="009A1975"/>
    <w:rsid w:val="009A508F"/>
    <w:rsid w:val="009B1296"/>
    <w:rsid w:val="009B1C60"/>
    <w:rsid w:val="009B4349"/>
    <w:rsid w:val="009C0C5B"/>
    <w:rsid w:val="009D0AB2"/>
    <w:rsid w:val="009D6E00"/>
    <w:rsid w:val="009D7F85"/>
    <w:rsid w:val="009E6544"/>
    <w:rsid w:val="009F38B9"/>
    <w:rsid w:val="009F48DB"/>
    <w:rsid w:val="00A0113D"/>
    <w:rsid w:val="00A0532F"/>
    <w:rsid w:val="00A05731"/>
    <w:rsid w:val="00A05B4D"/>
    <w:rsid w:val="00A05F1E"/>
    <w:rsid w:val="00A10E52"/>
    <w:rsid w:val="00A23313"/>
    <w:rsid w:val="00A2331F"/>
    <w:rsid w:val="00A25ACE"/>
    <w:rsid w:val="00A31FEB"/>
    <w:rsid w:val="00A4088F"/>
    <w:rsid w:val="00A40A31"/>
    <w:rsid w:val="00A5229E"/>
    <w:rsid w:val="00A60CB3"/>
    <w:rsid w:val="00A60F87"/>
    <w:rsid w:val="00A61F20"/>
    <w:rsid w:val="00A62B2F"/>
    <w:rsid w:val="00A7079A"/>
    <w:rsid w:val="00A71D11"/>
    <w:rsid w:val="00A72027"/>
    <w:rsid w:val="00A722D5"/>
    <w:rsid w:val="00A73CA0"/>
    <w:rsid w:val="00A74EAE"/>
    <w:rsid w:val="00A7516A"/>
    <w:rsid w:val="00A84362"/>
    <w:rsid w:val="00A90541"/>
    <w:rsid w:val="00A91B34"/>
    <w:rsid w:val="00AA412E"/>
    <w:rsid w:val="00AA597D"/>
    <w:rsid w:val="00AA5D79"/>
    <w:rsid w:val="00AC74E2"/>
    <w:rsid w:val="00AD0483"/>
    <w:rsid w:val="00AD12C6"/>
    <w:rsid w:val="00AD2010"/>
    <w:rsid w:val="00AD2A78"/>
    <w:rsid w:val="00AD3FB5"/>
    <w:rsid w:val="00AD434A"/>
    <w:rsid w:val="00AD51C2"/>
    <w:rsid w:val="00AE387A"/>
    <w:rsid w:val="00AF08D7"/>
    <w:rsid w:val="00AF4D4C"/>
    <w:rsid w:val="00AF5DE1"/>
    <w:rsid w:val="00AF6F8D"/>
    <w:rsid w:val="00AF7545"/>
    <w:rsid w:val="00B03925"/>
    <w:rsid w:val="00B04D5A"/>
    <w:rsid w:val="00B06DB0"/>
    <w:rsid w:val="00B12A1D"/>
    <w:rsid w:val="00B16892"/>
    <w:rsid w:val="00B265AF"/>
    <w:rsid w:val="00B50BFF"/>
    <w:rsid w:val="00B528F0"/>
    <w:rsid w:val="00B53AAF"/>
    <w:rsid w:val="00B561F3"/>
    <w:rsid w:val="00B64DD7"/>
    <w:rsid w:val="00B66460"/>
    <w:rsid w:val="00B73189"/>
    <w:rsid w:val="00B739FB"/>
    <w:rsid w:val="00B8252F"/>
    <w:rsid w:val="00B83D58"/>
    <w:rsid w:val="00B9011C"/>
    <w:rsid w:val="00B92FC2"/>
    <w:rsid w:val="00B94E03"/>
    <w:rsid w:val="00BA6D48"/>
    <w:rsid w:val="00BA757C"/>
    <w:rsid w:val="00BB74F3"/>
    <w:rsid w:val="00BB7A67"/>
    <w:rsid w:val="00BD140F"/>
    <w:rsid w:val="00BD352F"/>
    <w:rsid w:val="00BD5FAA"/>
    <w:rsid w:val="00BE10C9"/>
    <w:rsid w:val="00C11BA8"/>
    <w:rsid w:val="00C16332"/>
    <w:rsid w:val="00C2256A"/>
    <w:rsid w:val="00C3128C"/>
    <w:rsid w:val="00C433F2"/>
    <w:rsid w:val="00C52704"/>
    <w:rsid w:val="00C60E7E"/>
    <w:rsid w:val="00C713BF"/>
    <w:rsid w:val="00C91DCF"/>
    <w:rsid w:val="00C93724"/>
    <w:rsid w:val="00C95B91"/>
    <w:rsid w:val="00CA04FA"/>
    <w:rsid w:val="00CA79BE"/>
    <w:rsid w:val="00CB59A5"/>
    <w:rsid w:val="00CB5CE5"/>
    <w:rsid w:val="00CD1884"/>
    <w:rsid w:val="00CD235C"/>
    <w:rsid w:val="00CD2916"/>
    <w:rsid w:val="00CD3F6D"/>
    <w:rsid w:val="00CE295F"/>
    <w:rsid w:val="00CE4D86"/>
    <w:rsid w:val="00D01CD6"/>
    <w:rsid w:val="00D02CC1"/>
    <w:rsid w:val="00D03A01"/>
    <w:rsid w:val="00D104C2"/>
    <w:rsid w:val="00D13FB1"/>
    <w:rsid w:val="00D2466A"/>
    <w:rsid w:val="00D30E4E"/>
    <w:rsid w:val="00D337F0"/>
    <w:rsid w:val="00D501D2"/>
    <w:rsid w:val="00D533D4"/>
    <w:rsid w:val="00D65322"/>
    <w:rsid w:val="00D7550E"/>
    <w:rsid w:val="00D7593A"/>
    <w:rsid w:val="00D82C01"/>
    <w:rsid w:val="00D87762"/>
    <w:rsid w:val="00D9253C"/>
    <w:rsid w:val="00D940B9"/>
    <w:rsid w:val="00DA0796"/>
    <w:rsid w:val="00DC3616"/>
    <w:rsid w:val="00DD6B79"/>
    <w:rsid w:val="00DE0B99"/>
    <w:rsid w:val="00DE0F3A"/>
    <w:rsid w:val="00DF07AE"/>
    <w:rsid w:val="00DF6384"/>
    <w:rsid w:val="00E01833"/>
    <w:rsid w:val="00E01B60"/>
    <w:rsid w:val="00E1110D"/>
    <w:rsid w:val="00E1628F"/>
    <w:rsid w:val="00E25655"/>
    <w:rsid w:val="00E30586"/>
    <w:rsid w:val="00E30E1F"/>
    <w:rsid w:val="00E32BE1"/>
    <w:rsid w:val="00E373C1"/>
    <w:rsid w:val="00E378FB"/>
    <w:rsid w:val="00E401E5"/>
    <w:rsid w:val="00E43D95"/>
    <w:rsid w:val="00E45D82"/>
    <w:rsid w:val="00E45E0E"/>
    <w:rsid w:val="00E62B37"/>
    <w:rsid w:val="00E671CC"/>
    <w:rsid w:val="00E76BCB"/>
    <w:rsid w:val="00E95283"/>
    <w:rsid w:val="00EA0B45"/>
    <w:rsid w:val="00EA2A29"/>
    <w:rsid w:val="00EA40A1"/>
    <w:rsid w:val="00EA4700"/>
    <w:rsid w:val="00EB1C49"/>
    <w:rsid w:val="00EB2555"/>
    <w:rsid w:val="00EB5401"/>
    <w:rsid w:val="00EB61C2"/>
    <w:rsid w:val="00EB7B0D"/>
    <w:rsid w:val="00EC211F"/>
    <w:rsid w:val="00EC4C2F"/>
    <w:rsid w:val="00EC58A5"/>
    <w:rsid w:val="00ED3F19"/>
    <w:rsid w:val="00ED4145"/>
    <w:rsid w:val="00ED4F04"/>
    <w:rsid w:val="00ED6081"/>
    <w:rsid w:val="00EE027B"/>
    <w:rsid w:val="00EF0D79"/>
    <w:rsid w:val="00EF1BBD"/>
    <w:rsid w:val="00EF2A5A"/>
    <w:rsid w:val="00EF3119"/>
    <w:rsid w:val="00F06185"/>
    <w:rsid w:val="00F24889"/>
    <w:rsid w:val="00F255E3"/>
    <w:rsid w:val="00F36349"/>
    <w:rsid w:val="00F36ECC"/>
    <w:rsid w:val="00F40FE8"/>
    <w:rsid w:val="00F50EEA"/>
    <w:rsid w:val="00F56C87"/>
    <w:rsid w:val="00F60554"/>
    <w:rsid w:val="00F60E4B"/>
    <w:rsid w:val="00F64E5F"/>
    <w:rsid w:val="00F6574B"/>
    <w:rsid w:val="00F80FA4"/>
    <w:rsid w:val="00F81ABB"/>
    <w:rsid w:val="00F85F5B"/>
    <w:rsid w:val="00F948CB"/>
    <w:rsid w:val="00F95FC9"/>
    <w:rsid w:val="00FA72D2"/>
    <w:rsid w:val="00FA7A9F"/>
    <w:rsid w:val="00FB17F4"/>
    <w:rsid w:val="00FB1D50"/>
    <w:rsid w:val="00FB5D35"/>
    <w:rsid w:val="00FC0A56"/>
    <w:rsid w:val="00FE09BA"/>
    <w:rsid w:val="00FE0BE3"/>
    <w:rsid w:val="00FE5AB0"/>
    <w:rsid w:val="00FE74CA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92"/>
    <o:shapelayout v:ext="edit">
      <o:idmap v:ext="edit" data="1"/>
      <o:rules v:ext="edit">
        <o:r id="V:Rule1" type="connector" idref="#_x0000_s1121"/>
        <o:r id="V:Rule2" type="connector" idref="#_x0000_s1120"/>
        <o:r id="V:Rule3" type="connector" idref="#_x0000_s1122"/>
        <o:r id="V:Rule4" type="connector" idref="#_x0000_s1089"/>
      </o:rules>
    </o:shapelayout>
  </w:shapeDefaults>
  <w:decimalSymbol w:val=","/>
  <w:listSeparator w:val=";"/>
  <w15:docId w15:val="{BEDE576D-67C2-4A99-84E8-0668B86F7A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632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E3058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nhideWhenUsed/>
    <w:rsid w:val="001A3CA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table" w:styleId="TabloKlavuzu">
    <w:name w:val="Table Grid"/>
    <w:basedOn w:val="NormalTablo"/>
    <w:rsid w:val="006632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E305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B06DB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emf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png"/><Relationship Id="rId107" Type="http://schemas.openxmlformats.org/officeDocument/2006/relationships/footer" Target="footer1.xml"/><Relationship Id="rId11" Type="http://schemas.openxmlformats.org/officeDocument/2006/relationships/image" Target="media/image4.png"/><Relationship Id="rId32" Type="http://schemas.openxmlformats.org/officeDocument/2006/relationships/image" Target="media/image25.wmf"/><Relationship Id="rId37" Type="http://schemas.openxmlformats.org/officeDocument/2006/relationships/image" Target="media/image30.png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wmf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gif"/><Relationship Id="rId38" Type="http://schemas.openxmlformats.org/officeDocument/2006/relationships/image" Target="media/image31.png"/><Relationship Id="rId59" Type="http://schemas.openxmlformats.org/officeDocument/2006/relationships/image" Target="media/image52.emf"/><Relationship Id="rId103" Type="http://schemas.openxmlformats.org/officeDocument/2006/relationships/image" Target="media/image96.jpeg"/><Relationship Id="rId108" Type="http://schemas.openxmlformats.org/officeDocument/2006/relationships/fontTable" Target="fontTable.xml"/><Relationship Id="rId54" Type="http://schemas.openxmlformats.org/officeDocument/2006/relationships/image" Target="media/image47.emf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w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6" Type="http://schemas.openxmlformats.org/officeDocument/2006/relationships/header" Target="header1.xml"/><Relationship Id="rId10" Type="http://schemas.openxmlformats.org/officeDocument/2006/relationships/image" Target="media/image3.png"/><Relationship Id="rId31" Type="http://schemas.openxmlformats.org/officeDocument/2006/relationships/image" Target="media/image24.wmf"/><Relationship Id="rId44" Type="http://schemas.openxmlformats.org/officeDocument/2006/relationships/image" Target="media/image37.png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theme" Target="theme/theme1.xml"/><Relationship Id="rId34" Type="http://schemas.openxmlformats.org/officeDocument/2006/relationships/image" Target="media/image27.w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wmf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wmf"/><Relationship Id="rId35" Type="http://schemas.openxmlformats.org/officeDocument/2006/relationships/image" Target="media/image28.gif"/><Relationship Id="rId56" Type="http://schemas.openxmlformats.org/officeDocument/2006/relationships/image" Target="media/image49.emf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hyperlink" Target="http://www.sorubak.com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image" Target="media/image65.pn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emf"/><Relationship Id="rId67" Type="http://schemas.openxmlformats.org/officeDocument/2006/relationships/image" Target="media/image60.png"/><Relationship Id="rId20" Type="http://schemas.openxmlformats.org/officeDocument/2006/relationships/image" Target="media/image13.wmf"/><Relationship Id="rId41" Type="http://schemas.openxmlformats.org/officeDocument/2006/relationships/image" Target="media/image34.gif"/><Relationship Id="rId62" Type="http://schemas.openxmlformats.org/officeDocument/2006/relationships/image" Target="media/image55.png"/><Relationship Id="rId83" Type="http://schemas.openxmlformats.org/officeDocument/2006/relationships/image" Target="media/image76.jpeg"/><Relationship Id="rId88" Type="http://schemas.openxmlformats.org/officeDocument/2006/relationships/image" Target="media/image8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gitimhane.co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1.SINIF\2016%20-%202.%20D&#214;NEM\1.%20%20SIN%20&#350;ABLON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A8A2BE-46F4-4E5A-B5BE-3F90B4963B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 SIN ŞABLON</Template>
  <TotalTime>151</TotalTime>
  <Pages>7</Pages>
  <Words>1466</Words>
  <Characters>8357</Characters>
  <Application>Microsoft Office Word</Application>
  <DocSecurity>0</DocSecurity>
  <Lines>69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ZI</dc:creator>
  <cp:keywords>www.sorubak.com</cp:keywords>
  <cp:lastModifiedBy>doğan</cp:lastModifiedBy>
  <cp:revision>9</cp:revision>
  <cp:lastPrinted>2016-04-21T19:36:00Z</cp:lastPrinted>
  <dcterms:created xsi:type="dcterms:W3CDTF">2016-04-21T18:39:00Z</dcterms:created>
  <dcterms:modified xsi:type="dcterms:W3CDTF">2016-04-25T20:38:00Z</dcterms:modified>
</cp:coreProperties>
</file>