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D5B" w:rsidRPr="00037C4C" w:rsidRDefault="00F61D5B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732"/>
      </w:tblGrid>
      <w:tr w:rsidR="00F61D5B" w:rsidRPr="00037C4C">
        <w:trPr>
          <w:trHeight w:val="270"/>
        </w:trPr>
        <w:tc>
          <w:tcPr>
            <w:tcW w:w="15732" w:type="dxa"/>
            <w:shd w:val="clear" w:color="auto" w:fill="BFBFBF"/>
            <w:vAlign w:val="center"/>
          </w:tcPr>
          <w:p w:rsidR="00F61D5B" w:rsidRPr="00037C4C" w:rsidRDefault="00F61D5B" w:rsidP="002465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1.ÜNİTE: </w:t>
            </w:r>
          </w:p>
        </w:tc>
      </w:tr>
    </w:tbl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8"/>
        <w:gridCol w:w="553"/>
        <w:gridCol w:w="567"/>
        <w:gridCol w:w="3827"/>
        <w:gridCol w:w="4678"/>
        <w:gridCol w:w="1842"/>
        <w:gridCol w:w="1701"/>
        <w:gridCol w:w="1701"/>
        <w:gridCol w:w="284"/>
      </w:tblGrid>
      <w:tr w:rsidR="00F61D5B" w:rsidRPr="00037C4C">
        <w:trPr>
          <w:cantSplit/>
          <w:trHeight w:val="2570"/>
        </w:trPr>
        <w:tc>
          <w:tcPr>
            <w:tcW w:w="548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CC46B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EYLÜL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AD0D3A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15—19.09.2014</w:t>
            </w:r>
          </w:p>
          <w:p w:rsidR="00F61D5B" w:rsidRPr="00037C4C" w:rsidRDefault="00F61D5B" w:rsidP="00CC46B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1D5B" w:rsidRPr="00037C4C" w:rsidRDefault="00F61D5B" w:rsidP="00CC46BE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1D5B" w:rsidRPr="00037C4C" w:rsidRDefault="00F61D5B" w:rsidP="00CC46B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CC46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:rsidR="00F61D5B" w:rsidRPr="00C14085" w:rsidRDefault="00F61D5B" w:rsidP="00C14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MODÜL:KODLAMAYA HAZIRLIK</w:t>
            </w:r>
          </w:p>
          <w:p w:rsidR="00F61D5B" w:rsidRPr="00C14085" w:rsidRDefault="00F61D5B" w:rsidP="00C14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C54370" w:rsidRDefault="00F61D5B" w:rsidP="00C14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Program yazmaya hazırlık yapabilmek.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A. PROGRAMLAMANIN YAPI TAŞLARI</w:t>
            </w:r>
          </w:p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1. Bilgisayarın Çalışma Mantığı</w:t>
            </w:r>
          </w:p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a. Makine Dili</w:t>
            </w:r>
          </w:p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b. İkili Sayı Sistemi</w:t>
            </w:r>
          </w:p>
          <w:p w:rsidR="00F61D5B" w:rsidRPr="00C54370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c. Derleyici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16"/>
                <w:szCs w:val="16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1D5B" w:rsidRPr="00FA2161" w:rsidRDefault="00F61D5B" w:rsidP="00FA2161">
            <w:pPr>
              <w:tabs>
                <w:tab w:val="left" w:pos="64"/>
              </w:tabs>
              <w:ind w:lef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1D5B" w:rsidRPr="00037C4C" w:rsidRDefault="00F61D5B" w:rsidP="00DF510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61D5B" w:rsidRPr="00037C4C" w:rsidRDefault="00F61D5B" w:rsidP="008609D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701"/>
        <w:gridCol w:w="339"/>
      </w:tblGrid>
      <w:tr w:rsidR="00F61D5B" w:rsidRPr="00037C4C">
        <w:trPr>
          <w:cantSplit/>
          <w:trHeight w:val="2685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CC46B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EYLÜL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CC46B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22—26.09.2014</w:t>
            </w:r>
          </w:p>
          <w:p w:rsidR="00F61D5B" w:rsidRPr="00037C4C" w:rsidRDefault="00F61D5B" w:rsidP="00CC46B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CC46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CC46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F61D5B" w:rsidRPr="00C54370" w:rsidRDefault="00F61D5B" w:rsidP="002E7A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Program yazmaya hazırlık yapabilmek.</w:t>
            </w:r>
          </w:p>
        </w:tc>
        <w:tc>
          <w:tcPr>
            <w:tcW w:w="4678" w:type="dxa"/>
            <w:vAlign w:val="center"/>
          </w:tcPr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2. Yazılım</w:t>
            </w:r>
          </w:p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a. Bir Yazılımda Olması Gereken Temel Özellikler</w:t>
            </w:r>
          </w:p>
          <w:p w:rsidR="00F61D5B" w:rsidRPr="00C54370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b. Yazılım Çeşitleri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gösterip </w:t>
            </w: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FA2161">
            <w:pPr>
              <w:tabs>
                <w:tab w:val="left" w:pos="6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BE799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" w:type="dxa"/>
            <w:vAlign w:val="center"/>
          </w:tcPr>
          <w:p w:rsidR="00F61D5B" w:rsidRPr="00037C4C" w:rsidRDefault="00F61D5B" w:rsidP="002E7A2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  <w:r w:rsidRPr="00037C4C">
        <w:rPr>
          <w:rFonts w:ascii="Times New Roman" w:hAnsi="Times New Roman" w:cs="Times New Roman"/>
          <w:vanish/>
          <w:sz w:val="10"/>
          <w:szCs w:val="10"/>
        </w:rPr>
        <w:t>!] İskân politikasının lişi ve şenlikAlanındaki Gelişmeler</w:t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  <w:r w:rsidRPr="00037C4C">
        <w:rPr>
          <w:rFonts w:ascii="Times New Roman" w:hAnsi="Times New Roman" w:cs="Times New Roman"/>
          <w:vanish/>
          <w:sz w:val="10"/>
          <w:szCs w:val="10"/>
        </w:rPr>
        <w:pgNum/>
      </w:r>
    </w:p>
    <w:tbl>
      <w:tblPr>
        <w:tblW w:w="1570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701"/>
        <w:gridCol w:w="284"/>
      </w:tblGrid>
      <w:tr w:rsidR="00F61D5B" w:rsidRPr="00037C4C">
        <w:trPr>
          <w:cantSplit/>
          <w:trHeight w:val="3615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662439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EYLÜL—EKİM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AD0D3A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29.09.2014  /  03.10.2014</w:t>
            </w:r>
          </w:p>
          <w:p w:rsidR="00F61D5B" w:rsidRPr="00037C4C" w:rsidRDefault="00F61D5B" w:rsidP="000E15F5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1D5B" w:rsidRPr="00037C4C" w:rsidRDefault="00F61D5B" w:rsidP="00EF562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6624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27" w:type="dxa"/>
            <w:vAlign w:val="center"/>
          </w:tcPr>
          <w:p w:rsidR="00F61D5B" w:rsidRPr="00037C4C" w:rsidRDefault="00F61D5B" w:rsidP="002E7A2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Program yazmaya hazırlık yapabilmek.</w:t>
            </w:r>
          </w:p>
        </w:tc>
        <w:tc>
          <w:tcPr>
            <w:tcW w:w="4678" w:type="dxa"/>
            <w:vAlign w:val="center"/>
          </w:tcPr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3. Programlama Araçları</w:t>
            </w:r>
          </w:p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a. Programlama Dili</w:t>
            </w:r>
          </w:p>
          <w:p w:rsidR="00F61D5B" w:rsidRPr="00037C4C" w:rsidRDefault="00F61D5B" w:rsidP="00C1408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b. Programlama Dili Çeşitleri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40" w:lineRule="auto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FA2161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2B071A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F61D5B" w:rsidRPr="00037C4C" w:rsidRDefault="00F61D5B" w:rsidP="004D4AD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F61D5B" w:rsidRPr="00037C4C">
        <w:trPr>
          <w:cantSplit/>
          <w:trHeight w:val="937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9D5C5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EKİM</w:t>
            </w:r>
          </w:p>
        </w:tc>
        <w:tc>
          <w:tcPr>
            <w:tcW w:w="15178" w:type="dxa"/>
            <w:gridSpan w:val="8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2C37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tr-TR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tr-TR"/>
              </w:rPr>
              <w:t>KURBAN BAYRAMI (4-5-6-7 EKİM)</w:t>
            </w:r>
          </w:p>
        </w:tc>
      </w:tr>
      <w:tr w:rsidR="00F61D5B" w:rsidRPr="00037C4C">
        <w:trPr>
          <w:cantSplit/>
          <w:trHeight w:val="3972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9D5C5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EKİM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0A781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08–10.10.2014</w:t>
            </w:r>
          </w:p>
          <w:p w:rsidR="00F61D5B" w:rsidRPr="00037C4C" w:rsidRDefault="00F61D5B" w:rsidP="00C4518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C451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1D5B" w:rsidRPr="00037C4C" w:rsidRDefault="00F61D5B" w:rsidP="00C451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C451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F61D5B" w:rsidRPr="00C54370" w:rsidRDefault="00F61D5B" w:rsidP="000B6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Algoritma ve akış diyagramı hazırlayabilmek.</w:t>
            </w:r>
          </w:p>
        </w:tc>
        <w:tc>
          <w:tcPr>
            <w:tcW w:w="4678" w:type="dxa"/>
            <w:vAlign w:val="center"/>
          </w:tcPr>
          <w:p w:rsidR="00F61D5B" w:rsidRPr="00C14085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B. ALGORİTMA VE AKIŞ DİYAGRAMI</w:t>
            </w:r>
          </w:p>
          <w:p w:rsidR="00F61D5B" w:rsidRPr="00C14085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1. Algoritma Yazım Aşamaları</w:t>
            </w:r>
          </w:p>
          <w:p w:rsidR="00F61D5B" w:rsidRPr="00C14085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a. Problemi Tanımlama</w:t>
            </w:r>
          </w:p>
          <w:p w:rsidR="00F61D5B" w:rsidRPr="00C54370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b. Problemi Geliştirme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40" w:lineRule="auto"/>
              <w:ind w:left="8"/>
              <w:jc w:val="center"/>
              <w:rPr>
                <w:rFonts w:ascii="Times New Roman" w:hAnsi="Times New Roman" w:cs="Times New Roman"/>
                <w:sz w:val="16"/>
                <w:szCs w:val="16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FA2161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1021C8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F61D5B" w:rsidRPr="00037C4C" w:rsidRDefault="00F61D5B" w:rsidP="004F563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5"/>
        <w:gridCol w:w="596"/>
        <w:gridCol w:w="567"/>
        <w:gridCol w:w="3827"/>
        <w:gridCol w:w="4678"/>
        <w:gridCol w:w="1842"/>
        <w:gridCol w:w="1701"/>
        <w:gridCol w:w="1701"/>
        <w:gridCol w:w="284"/>
      </w:tblGrid>
      <w:tr w:rsidR="00F61D5B" w:rsidRPr="00037C4C">
        <w:trPr>
          <w:cantSplit/>
          <w:trHeight w:val="3149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C4518D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EKİM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0A781A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13—17.10.2014</w:t>
            </w:r>
          </w:p>
          <w:p w:rsidR="00F61D5B" w:rsidRPr="00037C4C" w:rsidRDefault="00F61D5B" w:rsidP="00242179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1D5B" w:rsidRPr="00037C4C" w:rsidRDefault="00F61D5B" w:rsidP="00C4518D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F1185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27" w:type="dxa"/>
            <w:vAlign w:val="center"/>
          </w:tcPr>
          <w:p w:rsidR="00F61D5B" w:rsidRPr="00340ABF" w:rsidRDefault="00F61D5B" w:rsidP="00992B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Algoritma ve akış diyagramı hazırlayabilmek.</w:t>
            </w:r>
          </w:p>
        </w:tc>
        <w:tc>
          <w:tcPr>
            <w:tcW w:w="4678" w:type="dxa"/>
            <w:vAlign w:val="center"/>
          </w:tcPr>
          <w:p w:rsidR="00F61D5B" w:rsidRPr="00C14085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c. Sisteme Uyumluluğunu Tespit Etme (Girdi-Çıktı Belirleme)</w:t>
            </w:r>
          </w:p>
          <w:p w:rsidR="00F61D5B" w:rsidRPr="00C14085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d. Çözümü Kâğıt Üzerinde Gösterme (Prototip Oluşturma)</w:t>
            </w:r>
          </w:p>
          <w:p w:rsidR="00F61D5B" w:rsidRPr="00340ABF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e. Çözümü Deneme (Trace)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FA2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2B071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F61D5B" w:rsidRPr="00037C4C" w:rsidRDefault="00F61D5B" w:rsidP="00992B38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F61D5B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8"/>
        <w:gridCol w:w="553"/>
        <w:gridCol w:w="567"/>
        <w:gridCol w:w="3827"/>
        <w:gridCol w:w="4678"/>
        <w:gridCol w:w="1842"/>
        <w:gridCol w:w="1701"/>
        <w:gridCol w:w="1701"/>
        <w:gridCol w:w="284"/>
      </w:tblGrid>
      <w:tr w:rsidR="00F61D5B" w:rsidRPr="00037C4C">
        <w:trPr>
          <w:cantSplit/>
          <w:trHeight w:val="3852"/>
        </w:trPr>
        <w:tc>
          <w:tcPr>
            <w:tcW w:w="548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DE1C1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EKİM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E80098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20—24.10.2014</w:t>
            </w:r>
          </w:p>
          <w:p w:rsidR="00F61D5B" w:rsidRPr="00037C4C" w:rsidRDefault="00F61D5B" w:rsidP="00CD66B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1D5B" w:rsidRPr="00037C4C" w:rsidRDefault="00F61D5B" w:rsidP="00CD66B2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1D5B" w:rsidRPr="00037C4C" w:rsidRDefault="00F61D5B" w:rsidP="00CD66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1D5B" w:rsidRPr="00037C4C" w:rsidRDefault="00F61D5B" w:rsidP="00CD66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CD6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:rsidR="00F61D5B" w:rsidRPr="00C14085" w:rsidRDefault="00F61D5B" w:rsidP="00C14085">
            <w:pPr>
              <w:spacing w:line="240" w:lineRule="auto"/>
              <w:ind w:hanging="33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Algoritma ve akış diyagramı hazırlayabilmek.</w:t>
            </w:r>
          </w:p>
          <w:p w:rsidR="00F61D5B" w:rsidRPr="00C14085" w:rsidRDefault="00F61D5B" w:rsidP="00C14085">
            <w:pPr>
              <w:spacing w:line="240" w:lineRule="auto"/>
              <w:ind w:hanging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340ABF" w:rsidRDefault="00F61D5B" w:rsidP="00C14085">
            <w:pPr>
              <w:spacing w:line="240" w:lineRule="auto"/>
              <w:ind w:hanging="3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Programlama dili yazılımı ile çalışabilmek.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F61D5B" w:rsidRPr="00C14085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f. Çözümü Geliştirme</w:t>
            </w:r>
          </w:p>
          <w:p w:rsidR="00F61D5B" w:rsidRPr="00C14085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g. Oluşabilecek Hatalar</w:t>
            </w:r>
          </w:p>
          <w:p w:rsidR="00F61D5B" w:rsidRPr="00C14085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2. Akış Diyagramı</w:t>
            </w:r>
          </w:p>
          <w:p w:rsidR="00F61D5B" w:rsidRPr="00C14085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a. Akış Diyagramı Şekilleri</w:t>
            </w:r>
          </w:p>
          <w:p w:rsidR="00F61D5B" w:rsidRPr="00C14085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C14085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C. PROGRAMLAMA YAZILIMI</w:t>
            </w:r>
          </w:p>
          <w:p w:rsidR="00F61D5B" w:rsidRPr="00340ABF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1. Programlama Yazılımının Arayüzü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-36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1D5B" w:rsidRPr="00037C4C" w:rsidRDefault="00F61D5B" w:rsidP="00FA2161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1D5B" w:rsidRPr="00037C4C" w:rsidRDefault="00F61D5B" w:rsidP="001021C8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61D5B" w:rsidRPr="00037C4C" w:rsidRDefault="00F61D5B" w:rsidP="00C148A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  <w:r w:rsidRPr="00037C4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2.ÜNİTE :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5"/>
        <w:gridCol w:w="596"/>
        <w:gridCol w:w="567"/>
        <w:gridCol w:w="3827"/>
        <w:gridCol w:w="4678"/>
        <w:gridCol w:w="1842"/>
        <w:gridCol w:w="1701"/>
        <w:gridCol w:w="1701"/>
        <w:gridCol w:w="284"/>
      </w:tblGrid>
      <w:tr w:rsidR="00F61D5B" w:rsidRPr="00037C4C">
        <w:trPr>
          <w:cantSplit/>
          <w:trHeight w:val="3511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7954B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EKİM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E80098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27—31.10.2014</w:t>
            </w:r>
          </w:p>
          <w:p w:rsidR="00F61D5B" w:rsidRPr="00037C4C" w:rsidRDefault="00F61D5B" w:rsidP="008569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61D5B" w:rsidRPr="00037C4C" w:rsidRDefault="00F61D5B" w:rsidP="00CD66B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1D5B" w:rsidRPr="00037C4C" w:rsidRDefault="00F61D5B" w:rsidP="00CD66B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CD66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1D5B" w:rsidRPr="00037C4C" w:rsidRDefault="00F61D5B" w:rsidP="00CD66B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CD6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F61D5B" w:rsidRPr="00C14085" w:rsidRDefault="00F61D5B" w:rsidP="00C14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C1408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MODÜL: BASİT KODLAR</w:t>
            </w:r>
          </w:p>
          <w:p w:rsidR="00F61D5B" w:rsidRPr="00C14085" w:rsidRDefault="00F61D5B" w:rsidP="00C14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  <w:p w:rsidR="00F61D5B" w:rsidRPr="00340ABF" w:rsidRDefault="00F61D5B" w:rsidP="00C140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Programlama dili yazılımı ile çalışabilmek.</w:t>
            </w:r>
          </w:p>
        </w:tc>
        <w:tc>
          <w:tcPr>
            <w:tcW w:w="4678" w:type="dxa"/>
            <w:vAlign w:val="center"/>
          </w:tcPr>
          <w:p w:rsidR="00F61D5B" w:rsidRPr="00C14085" w:rsidRDefault="00F61D5B" w:rsidP="00CD66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 xml:space="preserve">a. Başlangıç Sayfası        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FA2161">
            <w:pPr>
              <w:tabs>
                <w:tab w:val="left" w:pos="64"/>
                <w:tab w:val="left" w:pos="28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1021C8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F61D5B" w:rsidRPr="00037C4C" w:rsidRDefault="00F61D5B" w:rsidP="003025D5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5"/>
        <w:gridCol w:w="596"/>
        <w:gridCol w:w="567"/>
        <w:gridCol w:w="3827"/>
        <w:gridCol w:w="4678"/>
        <w:gridCol w:w="1842"/>
        <w:gridCol w:w="1701"/>
        <w:gridCol w:w="1701"/>
        <w:gridCol w:w="284"/>
      </w:tblGrid>
      <w:tr w:rsidR="00F61D5B" w:rsidRPr="00037C4C">
        <w:trPr>
          <w:cantSplit/>
          <w:trHeight w:val="644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CD66B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KASIM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E80098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03—07.11.2014</w:t>
            </w:r>
          </w:p>
          <w:p w:rsidR="00F61D5B" w:rsidRPr="00037C4C" w:rsidRDefault="00F61D5B" w:rsidP="00CD66B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t>09</w:t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  <w:r w:rsidRPr="00037C4C">
              <w:rPr>
                <w:rFonts w:ascii="Times New Roman" w:hAnsi="Times New Roman" w:cs="Times New Roman"/>
                <w:b/>
                <w:bCs/>
                <w:vanish/>
                <w:sz w:val="20"/>
                <w:szCs w:val="20"/>
              </w:rPr>
              <w:pgNum/>
            </w:r>
          </w:p>
          <w:p w:rsidR="00F61D5B" w:rsidRPr="00037C4C" w:rsidRDefault="00F61D5B" w:rsidP="00CD66B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1D5B" w:rsidRPr="00037C4C" w:rsidRDefault="00F61D5B" w:rsidP="00CD66B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1D5B" w:rsidRPr="00037C4C" w:rsidRDefault="00F61D5B" w:rsidP="009119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  <w:vAlign w:val="center"/>
          </w:tcPr>
          <w:p w:rsidR="00F61D5B" w:rsidRPr="00037C4C" w:rsidRDefault="00F61D5B" w:rsidP="00B162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37C4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1.DÖNEM 1.YAZILI SINAV UYGULAMASI</w:t>
            </w:r>
          </w:p>
        </w:tc>
        <w:tc>
          <w:tcPr>
            <w:tcW w:w="1842" w:type="dxa"/>
            <w:vMerge w:val="restart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tabs>
                <w:tab w:val="left" w:pos="289"/>
              </w:tabs>
              <w:autoSpaceDE w:val="0"/>
              <w:autoSpaceDN w:val="0"/>
              <w:adjustRightInd w:val="0"/>
              <w:spacing w:line="240" w:lineRule="auto"/>
              <w:ind w:left="-8"/>
              <w:jc w:val="center"/>
              <w:rPr>
                <w:rFonts w:ascii="Times New Roman" w:hAnsi="Times New Roman" w:cs="Times New Roman"/>
                <w:sz w:val="16"/>
                <w:szCs w:val="16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Merge w:val="restart"/>
            <w:vAlign w:val="center"/>
          </w:tcPr>
          <w:p w:rsidR="00F61D5B" w:rsidRPr="00037C4C" w:rsidRDefault="00F61D5B" w:rsidP="00FA216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Merge w:val="restart"/>
          </w:tcPr>
          <w:p w:rsidR="00F61D5B" w:rsidRPr="00037C4C" w:rsidRDefault="00F61D5B" w:rsidP="009119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F61D5B" w:rsidRPr="00037C4C" w:rsidRDefault="00F61D5B" w:rsidP="004C2F4A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1D5B" w:rsidRPr="00037C4C">
        <w:trPr>
          <w:cantSplit/>
          <w:trHeight w:val="3014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CD66B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CD66B2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1D5B" w:rsidRPr="00037C4C" w:rsidRDefault="00F61D5B" w:rsidP="001250E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1D5B" w:rsidRPr="00340ABF" w:rsidRDefault="00F61D5B" w:rsidP="003E5906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Programlama dili yazılımı ile çalışabilmek.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1D5B" w:rsidRPr="00340ABF" w:rsidRDefault="00F61D5B" w:rsidP="003E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b. Solution Explorer Paneli</w:t>
            </w:r>
          </w:p>
        </w:tc>
        <w:tc>
          <w:tcPr>
            <w:tcW w:w="1842" w:type="dxa"/>
            <w:vMerge/>
            <w:vAlign w:val="center"/>
          </w:tcPr>
          <w:p w:rsidR="00F61D5B" w:rsidRPr="00037C4C" w:rsidRDefault="00F61D5B" w:rsidP="00DF369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ind w:left="-8"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  <w:lang w:eastAsia="tr-TR"/>
              </w:rPr>
            </w:pPr>
          </w:p>
        </w:tc>
        <w:tc>
          <w:tcPr>
            <w:tcW w:w="1701" w:type="dxa"/>
            <w:vMerge/>
            <w:vAlign w:val="center"/>
          </w:tcPr>
          <w:p w:rsidR="00F61D5B" w:rsidRPr="00037C4C" w:rsidRDefault="00F61D5B" w:rsidP="001311F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F61D5B" w:rsidRPr="00037C4C" w:rsidRDefault="00F61D5B" w:rsidP="00EA2DE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vAlign w:val="center"/>
          </w:tcPr>
          <w:p w:rsidR="00F61D5B" w:rsidRPr="00037C4C" w:rsidRDefault="00F61D5B" w:rsidP="00D52A6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5"/>
        <w:gridCol w:w="596"/>
        <w:gridCol w:w="567"/>
        <w:gridCol w:w="3827"/>
        <w:gridCol w:w="4678"/>
        <w:gridCol w:w="1842"/>
        <w:gridCol w:w="1701"/>
        <w:gridCol w:w="1701"/>
        <w:gridCol w:w="287"/>
      </w:tblGrid>
      <w:tr w:rsidR="00F61D5B" w:rsidRPr="00037C4C">
        <w:trPr>
          <w:cantSplit/>
          <w:trHeight w:val="3704"/>
        </w:trPr>
        <w:tc>
          <w:tcPr>
            <w:tcW w:w="505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CD66B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KASIM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E80098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10—14.11.2014</w:t>
            </w:r>
          </w:p>
          <w:p w:rsidR="00F61D5B" w:rsidRPr="00037C4C" w:rsidRDefault="00F61D5B" w:rsidP="00CD66B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1D5B" w:rsidRPr="00037C4C" w:rsidRDefault="00F61D5B" w:rsidP="00CD66B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Default="00F61D5B" w:rsidP="00D6227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1D5B" w:rsidRPr="00037C4C" w:rsidRDefault="00F61D5B" w:rsidP="00D6227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CD6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:rsidR="00F61D5B" w:rsidRPr="00340ABF" w:rsidRDefault="00F61D5B" w:rsidP="00D52A6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Değişken ve sabit kullanabilmek.        </w:t>
            </w: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A. DEĞİŞKENLER VE SABİTLER</w:t>
            </w:r>
          </w:p>
          <w:p w:rsidR="00F61D5B" w:rsidRPr="00340ABF" w:rsidRDefault="00F61D5B" w:rsidP="00C140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1. Değişkenler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40" w:lineRule="auto"/>
              <w:ind w:left="31"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FA2161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6D67C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F61D5B" w:rsidRPr="00037C4C" w:rsidRDefault="00F61D5B" w:rsidP="00885FAD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701"/>
        <w:gridCol w:w="284"/>
      </w:tblGrid>
      <w:tr w:rsidR="00F61D5B" w:rsidRPr="00037C4C">
        <w:trPr>
          <w:cantSplit/>
          <w:trHeight w:val="3672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CD66B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KASIM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E80098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17—21.11.2014</w:t>
            </w:r>
          </w:p>
          <w:p w:rsidR="00F61D5B" w:rsidRPr="00037C4C" w:rsidRDefault="00F61D5B" w:rsidP="003E7F1C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</w:p>
          <w:p w:rsidR="00F61D5B" w:rsidRPr="00037C4C" w:rsidRDefault="00F61D5B" w:rsidP="00CD66B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C4C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  <w:p w:rsidR="00F61D5B" w:rsidRPr="00037C4C" w:rsidRDefault="00F61D5B" w:rsidP="00CD66B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D5B" w:rsidRPr="00037C4C" w:rsidRDefault="00F61D5B" w:rsidP="0046441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1D5B" w:rsidRPr="00037C4C" w:rsidRDefault="00F61D5B" w:rsidP="0046441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1D5B" w:rsidRPr="00037C4C" w:rsidRDefault="00F61D5B" w:rsidP="0046441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1D5B" w:rsidRPr="00037C4C" w:rsidRDefault="00F61D5B" w:rsidP="0046441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B22F7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B22F7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B22F7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B22F7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B22F7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FE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F61D5B" w:rsidRPr="00340ABF" w:rsidRDefault="00F61D5B" w:rsidP="003E5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Değişken ve sabit kullanabilmek.     </w:t>
            </w:r>
          </w:p>
        </w:tc>
        <w:tc>
          <w:tcPr>
            <w:tcW w:w="4678" w:type="dxa"/>
            <w:vAlign w:val="center"/>
          </w:tcPr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2. Değişkenleri İsimlendirme Kuralları</w:t>
            </w:r>
          </w:p>
          <w:p w:rsidR="00F61D5B" w:rsidRPr="00340ABF" w:rsidRDefault="00F61D5B" w:rsidP="00C140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3. Veri tipleri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tabs>
                <w:tab w:val="left" w:pos="34"/>
              </w:tabs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FA2161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73662B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F61D5B" w:rsidRPr="00037C4C" w:rsidRDefault="00F61D5B" w:rsidP="00FE11E7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3"/>
        <w:gridCol w:w="578"/>
        <w:gridCol w:w="585"/>
        <w:gridCol w:w="3809"/>
        <w:gridCol w:w="4678"/>
        <w:gridCol w:w="1842"/>
        <w:gridCol w:w="1701"/>
        <w:gridCol w:w="1701"/>
        <w:gridCol w:w="302"/>
      </w:tblGrid>
      <w:tr w:rsidR="00F61D5B" w:rsidRPr="00037C4C">
        <w:trPr>
          <w:cantSplit/>
          <w:trHeight w:val="2016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D0711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KASIM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E80098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24—28.11.2014</w:t>
            </w:r>
          </w:p>
          <w:p w:rsidR="00F61D5B" w:rsidRPr="00037C4C" w:rsidRDefault="00F61D5B" w:rsidP="003E7F1C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D5B" w:rsidRPr="00037C4C" w:rsidRDefault="00F61D5B" w:rsidP="004F7D6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09" w:type="dxa"/>
            <w:tcBorders>
              <w:left w:val="single" w:sz="4" w:space="0" w:color="auto"/>
            </w:tcBorders>
            <w:vAlign w:val="center"/>
          </w:tcPr>
          <w:p w:rsidR="00F61D5B" w:rsidRPr="00340ABF" w:rsidRDefault="00F61D5B" w:rsidP="003E590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Değişken ve sabit kullanabilmek.     </w:t>
            </w:r>
          </w:p>
        </w:tc>
        <w:tc>
          <w:tcPr>
            <w:tcW w:w="4678" w:type="dxa"/>
            <w:vAlign w:val="center"/>
          </w:tcPr>
          <w:p w:rsidR="00F61D5B" w:rsidRPr="00340ABF" w:rsidRDefault="00F61D5B" w:rsidP="00D07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4. Sabitler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40" w:lineRule="auto"/>
              <w:ind w:left="157"/>
              <w:jc w:val="center"/>
              <w:rPr>
                <w:rFonts w:ascii="Times New Roman" w:hAnsi="Times New Roman" w:cs="Times New Roman"/>
                <w:sz w:val="17"/>
                <w:szCs w:val="17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FA2161">
            <w:pPr>
              <w:tabs>
                <w:tab w:val="left" w:pos="64"/>
                <w:tab w:val="left" w:pos="28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8C6512">
            <w:pPr>
              <w:spacing w:line="21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" w:type="dxa"/>
            <w:vAlign w:val="center"/>
          </w:tcPr>
          <w:p w:rsidR="00F61D5B" w:rsidRPr="00037C4C" w:rsidRDefault="00F61D5B" w:rsidP="00D07112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3"/>
        <w:gridCol w:w="578"/>
        <w:gridCol w:w="585"/>
        <w:gridCol w:w="3809"/>
        <w:gridCol w:w="4678"/>
        <w:gridCol w:w="1842"/>
        <w:gridCol w:w="1701"/>
        <w:gridCol w:w="1701"/>
        <w:gridCol w:w="302"/>
      </w:tblGrid>
      <w:tr w:rsidR="00F61D5B" w:rsidRPr="00037C4C">
        <w:trPr>
          <w:cantSplit/>
          <w:trHeight w:val="5474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D0711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ARALIK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E80098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01—05.12.2014</w:t>
            </w:r>
          </w:p>
          <w:p w:rsidR="00F61D5B" w:rsidRPr="00037C4C" w:rsidRDefault="00F61D5B" w:rsidP="00D0711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D0711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D071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9" w:type="dxa"/>
            <w:vAlign w:val="center"/>
          </w:tcPr>
          <w:p w:rsidR="00F61D5B" w:rsidRPr="00340ABF" w:rsidRDefault="00F61D5B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Değişken ve sabit kullanabilmek.    </w:t>
            </w:r>
          </w:p>
        </w:tc>
        <w:tc>
          <w:tcPr>
            <w:tcW w:w="4678" w:type="dxa"/>
            <w:vAlign w:val="center"/>
          </w:tcPr>
          <w:p w:rsidR="00F61D5B" w:rsidRPr="00340ABF" w:rsidRDefault="00F61D5B" w:rsidP="00D07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5. Atama İşlemi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/>
              <w:jc w:val="center"/>
              <w:rPr>
                <w:rFonts w:ascii="Times New Roman" w:hAnsi="Times New Roman" w:cs="Times New Roman"/>
                <w:sz w:val="17"/>
                <w:szCs w:val="17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FA21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</w:tcPr>
          <w:p w:rsidR="00F61D5B" w:rsidRPr="00037C4C" w:rsidRDefault="00F61D5B" w:rsidP="00D07112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2" w:type="dxa"/>
            <w:vAlign w:val="center"/>
          </w:tcPr>
          <w:p w:rsidR="00F61D5B" w:rsidRPr="00037C4C" w:rsidRDefault="00F61D5B" w:rsidP="00D071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CA6B88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pPr w:leftFromText="141" w:rightFromText="141" w:vertAnchor="page" w:horzAnchor="margin" w:tblpY="46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701"/>
        <w:gridCol w:w="302"/>
      </w:tblGrid>
      <w:tr w:rsidR="00F61D5B" w:rsidRPr="00037C4C">
        <w:trPr>
          <w:cantSplit/>
          <w:trHeight w:val="3246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025F54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ARALIK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5530A3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15—19.12.2014</w:t>
            </w:r>
          </w:p>
          <w:p w:rsidR="00F61D5B" w:rsidRPr="00037C4C" w:rsidRDefault="00F61D5B" w:rsidP="00025F54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285FE5" w:rsidRDefault="00F61D5B" w:rsidP="00025F5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025F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F61D5B" w:rsidRPr="00340ABF" w:rsidRDefault="00F61D5B" w:rsidP="00025F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 xml:space="preserve">Değişken ve sabit kullanabilmek.     </w:t>
            </w:r>
          </w:p>
        </w:tc>
        <w:tc>
          <w:tcPr>
            <w:tcW w:w="4678" w:type="dxa"/>
            <w:vAlign w:val="center"/>
          </w:tcPr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7. Giriş İşlemleri</w:t>
            </w:r>
          </w:p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a. Klavyeden değişkene değer atama</w:t>
            </w:r>
          </w:p>
          <w:p w:rsidR="00F61D5B" w:rsidRPr="00340ABF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8. Giriş-çıkış işlemleri hata mesajları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FA216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025F5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2" w:type="dxa"/>
            <w:vAlign w:val="center"/>
          </w:tcPr>
          <w:p w:rsidR="00F61D5B" w:rsidRPr="00037C4C" w:rsidRDefault="00F61D5B" w:rsidP="00025F5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pPr w:leftFromText="141" w:rightFromText="141" w:vertAnchor="page" w:horzAnchor="margin" w:tblpY="17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701"/>
        <w:gridCol w:w="284"/>
      </w:tblGrid>
      <w:tr w:rsidR="00F61D5B" w:rsidRPr="00037C4C">
        <w:trPr>
          <w:cantSplit/>
          <w:trHeight w:val="2689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187A44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ARALIK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5530A3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08—15.12.2014</w:t>
            </w:r>
          </w:p>
          <w:p w:rsidR="00F61D5B" w:rsidRPr="00037C4C" w:rsidRDefault="00F61D5B" w:rsidP="00687B5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t>9</w:t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  <w:r w:rsidRPr="00037C4C">
              <w:rPr>
                <w:rFonts w:ascii="Times New Roman" w:hAnsi="Times New Roman" w:cs="Times New Roman"/>
                <w:vanish/>
                <w:sz w:val="18"/>
                <w:szCs w:val="18"/>
              </w:rPr>
              <w:pgNum/>
            </w:r>
          </w:p>
          <w:p w:rsidR="00F61D5B" w:rsidRPr="00037C4C" w:rsidRDefault="00F61D5B" w:rsidP="00187A44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187A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DE14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F61D5B" w:rsidRPr="00340ABF" w:rsidRDefault="00F61D5B" w:rsidP="00187A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Değişken ve sabit kullanabilmek.     </w:t>
            </w:r>
          </w:p>
        </w:tc>
        <w:tc>
          <w:tcPr>
            <w:tcW w:w="4678" w:type="dxa"/>
            <w:vAlign w:val="center"/>
          </w:tcPr>
          <w:p w:rsidR="00F61D5B" w:rsidRPr="00C14085" w:rsidRDefault="00F61D5B" w:rsidP="00C140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6. Çıkış İşlemleri</w:t>
            </w:r>
          </w:p>
          <w:p w:rsidR="00F61D5B" w:rsidRPr="00C14085" w:rsidRDefault="00F61D5B" w:rsidP="00C140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a. Bir metin ifadesini ekrana yazdırma</w:t>
            </w:r>
          </w:p>
          <w:p w:rsidR="00F61D5B" w:rsidRPr="00C14085" w:rsidRDefault="00F61D5B" w:rsidP="00C140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b. İlk değer atanan değişken değerini ekrana yazdırma</w:t>
            </w:r>
          </w:p>
          <w:p w:rsidR="00F61D5B" w:rsidRPr="00340ABF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c. Formatlı çıkış işlemleri</w:t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t>ER</w:t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  <w:r w:rsidRPr="00340ABF">
              <w:rPr>
                <w:rFonts w:ascii="Times New Roman" w:hAnsi="Times New Roman" w:cs="Times New Roman"/>
                <w:vanish/>
                <w:sz w:val="20"/>
                <w:szCs w:val="20"/>
              </w:rPr>
              <w:pgNum/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175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FA216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</w:tcPr>
          <w:p w:rsidR="00F61D5B" w:rsidRPr="00037C4C" w:rsidRDefault="00F61D5B" w:rsidP="003E15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F61D5B" w:rsidRPr="00037C4C" w:rsidRDefault="00F61D5B" w:rsidP="00187A4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1570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567"/>
        <w:gridCol w:w="567"/>
        <w:gridCol w:w="3827"/>
        <w:gridCol w:w="4678"/>
        <w:gridCol w:w="1842"/>
        <w:gridCol w:w="1701"/>
        <w:gridCol w:w="1701"/>
        <w:gridCol w:w="284"/>
      </w:tblGrid>
      <w:tr w:rsidR="00F61D5B" w:rsidRPr="00037C4C">
        <w:trPr>
          <w:cantSplit/>
          <w:trHeight w:val="2862"/>
        </w:trPr>
        <w:tc>
          <w:tcPr>
            <w:tcW w:w="534" w:type="dxa"/>
            <w:textDirection w:val="btLr"/>
          </w:tcPr>
          <w:p w:rsidR="00F61D5B" w:rsidRPr="000E1327" w:rsidRDefault="00F61D5B" w:rsidP="000E132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3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ARALIK</w:t>
            </w:r>
          </w:p>
        </w:tc>
        <w:tc>
          <w:tcPr>
            <w:tcW w:w="567" w:type="dxa"/>
            <w:textDirection w:val="btLr"/>
          </w:tcPr>
          <w:p w:rsidR="00F61D5B" w:rsidRPr="000E1327" w:rsidRDefault="00F61D5B" w:rsidP="000E132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13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22—26.12.2014</w:t>
            </w:r>
          </w:p>
          <w:p w:rsidR="00F61D5B" w:rsidRPr="000E1327" w:rsidRDefault="00F61D5B" w:rsidP="000E132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61D5B" w:rsidRPr="000E1327" w:rsidRDefault="00F61D5B" w:rsidP="000E132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3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:rsidR="00F61D5B" w:rsidRPr="000E1327" w:rsidRDefault="00F61D5B" w:rsidP="000E1327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E1327">
              <w:rPr>
                <w:rFonts w:ascii="Times New Roman" w:hAnsi="Times New Roman" w:cs="Times New Roman"/>
                <w:sz w:val="20"/>
                <w:szCs w:val="20"/>
              </w:rPr>
              <w:t>Değişken ve sabit kullanabilmek.                                         Operatörleri kullanabilmek.</w:t>
            </w:r>
          </w:p>
        </w:tc>
        <w:tc>
          <w:tcPr>
            <w:tcW w:w="4678" w:type="dxa"/>
            <w:vAlign w:val="center"/>
          </w:tcPr>
          <w:p w:rsidR="00F61D5B" w:rsidRPr="000E1327" w:rsidRDefault="00F61D5B" w:rsidP="000E1327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E1327">
              <w:rPr>
                <w:rFonts w:ascii="Times New Roman" w:hAnsi="Times New Roman" w:cs="Times New Roman"/>
                <w:sz w:val="20"/>
                <w:szCs w:val="20"/>
              </w:rPr>
              <w:t>9. Açıklama Satırları</w:t>
            </w:r>
          </w:p>
          <w:p w:rsidR="00F61D5B" w:rsidRPr="000E1327" w:rsidRDefault="00F61D5B" w:rsidP="000E1327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E1327">
              <w:rPr>
                <w:rFonts w:ascii="Times New Roman" w:hAnsi="Times New Roman" w:cs="Times New Roman"/>
                <w:sz w:val="20"/>
                <w:szCs w:val="20"/>
              </w:rPr>
              <w:t>B. OPERATÖRLER</w:t>
            </w:r>
          </w:p>
          <w:p w:rsidR="00F61D5B" w:rsidRPr="000E1327" w:rsidRDefault="00F61D5B" w:rsidP="000E1327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E1327">
              <w:rPr>
                <w:rFonts w:ascii="Times New Roman" w:hAnsi="Times New Roman" w:cs="Times New Roman"/>
                <w:sz w:val="20"/>
                <w:szCs w:val="20"/>
              </w:rPr>
              <w:t>1. Aritmetiksel Operatörler</w:t>
            </w:r>
          </w:p>
          <w:p w:rsidR="00F61D5B" w:rsidRPr="000E1327" w:rsidRDefault="00F61D5B" w:rsidP="000E1327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E1327">
              <w:rPr>
                <w:rFonts w:ascii="Times New Roman" w:hAnsi="Times New Roman" w:cs="Times New Roman"/>
                <w:sz w:val="20"/>
                <w:szCs w:val="20"/>
              </w:rPr>
              <w:t>a. Dört İşlem</w:t>
            </w:r>
          </w:p>
          <w:p w:rsidR="00F61D5B" w:rsidRPr="000E1327" w:rsidRDefault="00F61D5B" w:rsidP="000E1327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E1327">
              <w:rPr>
                <w:rFonts w:ascii="Times New Roman" w:hAnsi="Times New Roman" w:cs="Times New Roman"/>
                <w:sz w:val="20"/>
                <w:szCs w:val="20"/>
              </w:rPr>
              <w:t>b. Mod Alma</w:t>
            </w:r>
          </w:p>
        </w:tc>
        <w:tc>
          <w:tcPr>
            <w:tcW w:w="1842" w:type="dxa"/>
            <w:vAlign w:val="center"/>
          </w:tcPr>
          <w:p w:rsidR="00F61D5B" w:rsidRPr="000E1327" w:rsidRDefault="00F61D5B" w:rsidP="000E1327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0E1327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0E1327" w:rsidRDefault="00F61D5B" w:rsidP="000E1327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0E1327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E1327" w:rsidRDefault="00F61D5B" w:rsidP="000E1327">
            <w:p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E1327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E1327" w:rsidRDefault="00F61D5B" w:rsidP="000E1327">
            <w:p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E1327"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</w:tcPr>
          <w:p w:rsidR="00F61D5B" w:rsidRPr="000E1327" w:rsidRDefault="00F61D5B" w:rsidP="000E1327">
            <w:pPr>
              <w:tabs>
                <w:tab w:val="left" w:pos="3060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4" w:type="dxa"/>
          </w:tcPr>
          <w:p w:rsidR="00F61D5B" w:rsidRPr="000E1327" w:rsidRDefault="00F61D5B" w:rsidP="000E1327">
            <w:pPr>
              <w:tabs>
                <w:tab w:val="left" w:pos="3060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748"/>
      </w:tblGrid>
      <w:tr w:rsidR="00F61D5B" w:rsidRPr="00037C4C">
        <w:tc>
          <w:tcPr>
            <w:tcW w:w="15748" w:type="dxa"/>
            <w:shd w:val="clear" w:color="auto" w:fill="BFBFBF"/>
            <w:vAlign w:val="center"/>
          </w:tcPr>
          <w:p w:rsidR="00F61D5B" w:rsidRPr="00037C4C" w:rsidRDefault="00F61D5B" w:rsidP="00CA6B88">
            <w:pPr>
              <w:tabs>
                <w:tab w:val="left" w:pos="3060"/>
              </w:tabs>
              <w:rPr>
                <w:rFonts w:ascii="Times New Roman" w:hAnsi="Times New Roman" w:cs="Times New Roman"/>
                <w:sz w:val="10"/>
                <w:szCs w:val="1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3.ÜNİTE : </w:t>
            </w: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567"/>
        <w:gridCol w:w="567"/>
        <w:gridCol w:w="3827"/>
        <w:gridCol w:w="4678"/>
        <w:gridCol w:w="1842"/>
        <w:gridCol w:w="1701"/>
        <w:gridCol w:w="1701"/>
        <w:gridCol w:w="289"/>
      </w:tblGrid>
      <w:tr w:rsidR="00F61D5B" w:rsidRPr="00037C4C">
        <w:trPr>
          <w:cantSplit/>
          <w:trHeight w:val="946"/>
        </w:trPr>
        <w:tc>
          <w:tcPr>
            <w:tcW w:w="534" w:type="dxa"/>
            <w:vMerge w:val="restart"/>
            <w:textDirection w:val="btLr"/>
          </w:tcPr>
          <w:p w:rsidR="00F61D5B" w:rsidRPr="00037C4C" w:rsidRDefault="00F61D5B" w:rsidP="004A3C0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ARALIK -OCAK</w:t>
            </w:r>
          </w:p>
          <w:p w:rsidR="00F61D5B" w:rsidRPr="00037C4C" w:rsidRDefault="00F61D5B" w:rsidP="00720C87">
            <w:pPr>
              <w:ind w:left="113" w:right="113"/>
              <w:rPr>
                <w:rFonts w:ascii="Times New Roman" w:hAnsi="Times New Roman" w:cs="Times New Roman"/>
              </w:rPr>
            </w:pPr>
          </w:p>
          <w:p w:rsidR="00F61D5B" w:rsidRPr="00037C4C" w:rsidRDefault="00F61D5B" w:rsidP="00720C87">
            <w:pPr>
              <w:ind w:left="113" w:right="113"/>
              <w:rPr>
                <w:rFonts w:ascii="Times New Roman" w:hAnsi="Times New Roman" w:cs="Times New Roman"/>
              </w:rPr>
            </w:pPr>
          </w:p>
          <w:p w:rsidR="00F61D5B" w:rsidRPr="00037C4C" w:rsidRDefault="00F61D5B" w:rsidP="00720C8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OCAK</w:t>
            </w:r>
          </w:p>
          <w:p w:rsidR="00F61D5B" w:rsidRPr="00037C4C" w:rsidRDefault="00F61D5B" w:rsidP="00720C87">
            <w:pPr>
              <w:ind w:left="113" w:right="113"/>
              <w:rPr>
                <w:rFonts w:ascii="Times New Roman" w:hAnsi="Times New Roman" w:cs="Times New Roman"/>
              </w:rPr>
            </w:pPr>
          </w:p>
          <w:p w:rsidR="00F61D5B" w:rsidRPr="00037C4C" w:rsidRDefault="00F61D5B" w:rsidP="00720C87">
            <w:pPr>
              <w:ind w:left="113" w:right="113"/>
              <w:rPr>
                <w:rFonts w:ascii="Times New Roman" w:hAnsi="Times New Roman" w:cs="Times New Roman"/>
              </w:rPr>
            </w:pPr>
          </w:p>
          <w:p w:rsidR="00F61D5B" w:rsidRPr="00037C4C" w:rsidRDefault="00F61D5B" w:rsidP="00720C87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F61D5B" w:rsidRPr="00037C4C" w:rsidRDefault="00F61D5B" w:rsidP="005530A3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29.12.2014  /  02.01.2014</w:t>
            </w:r>
          </w:p>
          <w:p w:rsidR="00F61D5B" w:rsidRPr="00037C4C" w:rsidRDefault="00F61D5B" w:rsidP="00720C87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61D5B" w:rsidRPr="00037C4C" w:rsidRDefault="00F61D5B" w:rsidP="00D07112">
            <w:pPr>
              <w:rPr>
                <w:rFonts w:ascii="Times New Roman" w:hAnsi="Times New Roman" w:cs="Times New Roman"/>
              </w:rPr>
            </w:pPr>
          </w:p>
          <w:p w:rsidR="00F61D5B" w:rsidRPr="00037C4C" w:rsidRDefault="00F61D5B" w:rsidP="00D07112">
            <w:pPr>
              <w:rPr>
                <w:rFonts w:ascii="Times New Roman" w:hAnsi="Times New Roman" w:cs="Times New Roman"/>
              </w:rPr>
            </w:pPr>
          </w:p>
          <w:p w:rsidR="00F61D5B" w:rsidRPr="00037C4C" w:rsidRDefault="00F61D5B" w:rsidP="001A25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  <w:p w:rsidR="00F61D5B" w:rsidRPr="00037C4C" w:rsidRDefault="00F61D5B" w:rsidP="00597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  <w:vAlign w:val="center"/>
          </w:tcPr>
          <w:p w:rsidR="00F61D5B" w:rsidRPr="00037C4C" w:rsidRDefault="00F61D5B" w:rsidP="00E6748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37C4C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1.DÖNEM 2.YAZILI SINAV UYGULAMASI</w:t>
            </w:r>
          </w:p>
        </w:tc>
        <w:tc>
          <w:tcPr>
            <w:tcW w:w="1842" w:type="dxa"/>
            <w:vMerge w:val="restart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Merge w:val="restart"/>
            <w:vAlign w:val="center"/>
          </w:tcPr>
          <w:p w:rsidR="00F61D5B" w:rsidRPr="00037C4C" w:rsidRDefault="00F61D5B" w:rsidP="00FA21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Merge w:val="restart"/>
          </w:tcPr>
          <w:p w:rsidR="00F61D5B" w:rsidRPr="00037C4C" w:rsidRDefault="00F61D5B" w:rsidP="00E86D85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9" w:type="dxa"/>
            <w:vMerge w:val="restart"/>
          </w:tcPr>
          <w:p w:rsidR="00F61D5B" w:rsidRPr="00037C4C" w:rsidRDefault="00F61D5B" w:rsidP="005A56D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1D5B" w:rsidRPr="00037C4C">
        <w:trPr>
          <w:cantSplit/>
          <w:trHeight w:val="1758"/>
        </w:trPr>
        <w:tc>
          <w:tcPr>
            <w:tcW w:w="534" w:type="dxa"/>
            <w:vMerge/>
            <w:textDirection w:val="btLr"/>
          </w:tcPr>
          <w:p w:rsidR="00F61D5B" w:rsidRPr="00037C4C" w:rsidRDefault="00F61D5B" w:rsidP="004A3C0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F61D5B" w:rsidRPr="00037C4C" w:rsidRDefault="00F61D5B" w:rsidP="00720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61D5B" w:rsidRPr="00037C4C" w:rsidRDefault="00F61D5B" w:rsidP="00720C87">
            <w:pPr>
              <w:jc w:val="center"/>
              <w:rPr>
                <w:rFonts w:ascii="Times New Roman" w:hAnsi="Times New Roman" w:cs="Times New Roman"/>
              </w:rPr>
            </w:pPr>
          </w:p>
          <w:p w:rsidR="00F61D5B" w:rsidRPr="00037C4C" w:rsidRDefault="00F61D5B" w:rsidP="00720C87">
            <w:pPr>
              <w:jc w:val="center"/>
              <w:rPr>
                <w:rFonts w:ascii="Times New Roman" w:hAnsi="Times New Roman" w:cs="Times New Roman"/>
              </w:rPr>
            </w:pPr>
          </w:p>
          <w:p w:rsidR="00F61D5B" w:rsidRPr="00037C4C" w:rsidRDefault="00F61D5B" w:rsidP="005978E8">
            <w:pPr>
              <w:rPr>
                <w:rFonts w:ascii="Times New Roman" w:hAnsi="Times New Roman" w:cs="Times New Roman"/>
              </w:rPr>
            </w:pPr>
          </w:p>
          <w:p w:rsidR="00F61D5B" w:rsidRPr="00037C4C" w:rsidRDefault="00F61D5B" w:rsidP="004F7D65">
            <w:pPr>
              <w:tabs>
                <w:tab w:val="center" w:pos="17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>2</w:t>
            </w:r>
          </w:p>
        </w:tc>
        <w:tc>
          <w:tcPr>
            <w:tcW w:w="38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1D5B" w:rsidRPr="00340ABF" w:rsidRDefault="00F61D5B" w:rsidP="003E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Değişken ve sabit kullanabilmek.                                         Operatörleri kullanabilmek.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1D5B" w:rsidRPr="00C14085" w:rsidRDefault="00F61D5B" w:rsidP="00C14085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9. Açıklama Satırları</w:t>
            </w:r>
          </w:p>
          <w:p w:rsidR="00F61D5B" w:rsidRPr="00C14085" w:rsidRDefault="00F61D5B" w:rsidP="00C14085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B. OPERATÖRLER</w:t>
            </w:r>
          </w:p>
          <w:p w:rsidR="00F61D5B" w:rsidRPr="00C14085" w:rsidRDefault="00F61D5B" w:rsidP="00C14085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1. Aritmetiksel Operatörler</w:t>
            </w:r>
          </w:p>
          <w:p w:rsidR="00F61D5B" w:rsidRPr="00C14085" w:rsidRDefault="00F61D5B" w:rsidP="00C14085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a. Dört İşlem</w:t>
            </w:r>
          </w:p>
          <w:p w:rsidR="00F61D5B" w:rsidRPr="00340ABF" w:rsidRDefault="00F61D5B" w:rsidP="00C14085">
            <w:pPr>
              <w:spacing w:after="2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b. Mod Alma</w:t>
            </w:r>
          </w:p>
        </w:tc>
        <w:tc>
          <w:tcPr>
            <w:tcW w:w="1842" w:type="dxa"/>
            <w:vMerge/>
          </w:tcPr>
          <w:p w:rsidR="00F61D5B" w:rsidRPr="00037C4C" w:rsidRDefault="00F61D5B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61D5B" w:rsidRPr="00037C4C" w:rsidRDefault="00F61D5B" w:rsidP="00D071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61D5B" w:rsidRPr="00037C4C" w:rsidRDefault="00F61D5B" w:rsidP="00D071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dxa"/>
            <w:vMerge/>
          </w:tcPr>
          <w:p w:rsidR="00F61D5B" w:rsidRPr="00037C4C" w:rsidRDefault="00F61D5B" w:rsidP="00720C8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61D5B" w:rsidRPr="00037C4C" w:rsidRDefault="00F61D5B" w:rsidP="00282A25">
      <w:pPr>
        <w:spacing w:line="240" w:lineRule="auto"/>
        <w:rPr>
          <w:rFonts w:ascii="Times New Roman" w:hAnsi="Times New Roman" w:cs="Times New Roman"/>
          <w:b/>
          <w:bCs/>
          <w:sz w:val="16"/>
          <w:szCs w:val="16"/>
          <w:bdr w:val="single" w:sz="4" w:space="0" w:color="auto"/>
          <w:shd w:val="clear" w:color="auto" w:fill="BFBFBF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701"/>
        <w:gridCol w:w="284"/>
      </w:tblGrid>
      <w:tr w:rsidR="00F61D5B" w:rsidRPr="00037C4C">
        <w:trPr>
          <w:cantSplit/>
          <w:trHeight w:val="3122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F4712B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OCAK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5530A3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05—09.01.2014</w:t>
            </w:r>
          </w:p>
          <w:p w:rsidR="00F61D5B" w:rsidRPr="00037C4C" w:rsidRDefault="00F61D5B" w:rsidP="00F4712B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C4C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F61D5B" w:rsidRPr="00037C4C" w:rsidRDefault="00F61D5B" w:rsidP="00F4712B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8B719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2F4D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:rsidR="00F61D5B" w:rsidRPr="00340ABF" w:rsidRDefault="00F61D5B" w:rsidP="007B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Operatörleri kullanabilmek.</w:t>
            </w: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F61D5B" w:rsidRPr="00340ABF" w:rsidRDefault="00F61D5B" w:rsidP="007C44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2. İlişkisel Operatörler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FA2161">
            <w:pPr>
              <w:tabs>
                <w:tab w:val="left" w:pos="64"/>
                <w:tab w:val="left" w:pos="28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</w:tcPr>
          <w:p w:rsidR="00F61D5B" w:rsidRPr="00037C4C" w:rsidRDefault="00F61D5B" w:rsidP="00E86D85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:rsidR="00F61D5B" w:rsidRPr="00037C4C" w:rsidRDefault="00F61D5B" w:rsidP="006D43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571"/>
        <w:gridCol w:w="567"/>
        <w:gridCol w:w="3827"/>
        <w:gridCol w:w="4678"/>
        <w:gridCol w:w="1842"/>
        <w:gridCol w:w="1701"/>
        <w:gridCol w:w="1701"/>
        <w:gridCol w:w="284"/>
      </w:tblGrid>
      <w:tr w:rsidR="00F61D5B" w:rsidRPr="00037C4C">
        <w:trPr>
          <w:cantSplit/>
          <w:trHeight w:val="256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F4712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037C4C">
              <w:rPr>
                <w:rFonts w:ascii="Times New Roman" w:hAnsi="Times New Roman" w:cs="Times New Roman"/>
                <w:sz w:val="10"/>
                <w:szCs w:val="10"/>
              </w:rPr>
              <w:br w:type="page"/>
            </w: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OCAK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5530A3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12—16.01.2014</w:t>
            </w:r>
          </w:p>
          <w:p w:rsidR="00F61D5B" w:rsidRPr="00037C4C" w:rsidRDefault="00F61D5B" w:rsidP="00F4712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1D5B" w:rsidRPr="00037C4C" w:rsidRDefault="00F61D5B" w:rsidP="00F4712B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1D5B" w:rsidRPr="00037C4C" w:rsidRDefault="00F61D5B" w:rsidP="00F4712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1D5B" w:rsidRPr="00037C4C" w:rsidRDefault="00F61D5B" w:rsidP="00F4712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F47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D5B" w:rsidRPr="00340ABF" w:rsidRDefault="00F61D5B" w:rsidP="00CA5AD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Operatörleri kullanabilmek.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D5B" w:rsidRPr="00340ABF" w:rsidRDefault="00F61D5B" w:rsidP="00F47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2. İlişkisel Operatörler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D5B" w:rsidRPr="00037C4C" w:rsidRDefault="00F61D5B" w:rsidP="00FA21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D5B" w:rsidRPr="00037C4C" w:rsidRDefault="00F61D5B" w:rsidP="00210C1A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D5B" w:rsidRPr="00037C4C" w:rsidRDefault="00F61D5B" w:rsidP="0007673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61D5B" w:rsidRPr="00037C4C">
        <w:trPr>
          <w:cantSplit/>
          <w:trHeight w:val="2568"/>
        </w:trPr>
        <w:tc>
          <w:tcPr>
            <w:tcW w:w="568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F4712B">
            <w:pPr>
              <w:ind w:left="113" w:right="11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OCAK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5530A3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19—23.01.2014</w:t>
            </w:r>
          </w:p>
          <w:p w:rsidR="00F61D5B" w:rsidRPr="00037C4C" w:rsidRDefault="00F61D5B" w:rsidP="005530A3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1D5B" w:rsidRPr="00037C4C" w:rsidRDefault="00F61D5B" w:rsidP="00F4712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:rsidR="00F61D5B" w:rsidRPr="00340ABF" w:rsidRDefault="00F61D5B" w:rsidP="00CA5AD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Operatörleri kullanabilmek.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3. Mantıksal Operatörler</w:t>
            </w:r>
          </w:p>
          <w:p w:rsidR="00F61D5B" w:rsidRPr="00340ABF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4. İşlem Önceliği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1D5B" w:rsidRPr="00037C4C" w:rsidRDefault="00F61D5B" w:rsidP="00FA21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1D5B" w:rsidRPr="00037C4C" w:rsidRDefault="00F61D5B" w:rsidP="00210C1A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F61D5B" w:rsidRPr="00037C4C" w:rsidRDefault="00F61D5B" w:rsidP="0007673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3942D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/>
        <w:tabs>
          <w:tab w:val="left" w:pos="306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7C4C">
        <w:rPr>
          <w:rFonts w:ascii="Times New Roman" w:hAnsi="Times New Roman" w:cs="Times New Roman"/>
          <w:b/>
          <w:bCs/>
          <w:sz w:val="28"/>
          <w:szCs w:val="28"/>
        </w:rPr>
        <w:t>2014—2015 EĞİTİM—ÖĞRETİM YILI I.YARIYIL TATİLİ ( 24 Ocak 2014 —9 Şubat 2014 arası )</w:t>
      </w: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748"/>
      </w:tblGrid>
      <w:tr w:rsidR="00F61D5B" w:rsidRPr="00037C4C">
        <w:tc>
          <w:tcPr>
            <w:tcW w:w="15748" w:type="dxa"/>
          </w:tcPr>
          <w:p w:rsidR="00F61D5B" w:rsidRPr="00037C4C" w:rsidRDefault="00F61D5B" w:rsidP="00CA6B88">
            <w:pPr>
              <w:tabs>
                <w:tab w:val="left" w:pos="3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3.ÜNİTE : </w:t>
            </w: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843"/>
        <w:gridCol w:w="256"/>
      </w:tblGrid>
      <w:tr w:rsidR="00F61D5B" w:rsidRPr="00037C4C">
        <w:trPr>
          <w:cantSplit/>
          <w:trHeight w:val="4355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F4712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ŞUBAT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09—13.02.2014</w:t>
            </w:r>
          </w:p>
          <w:p w:rsidR="00F61D5B" w:rsidRPr="00037C4C" w:rsidRDefault="00F61D5B" w:rsidP="00F4712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F47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F61D5B" w:rsidRPr="00340ABF" w:rsidRDefault="00F61D5B" w:rsidP="0047291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Operatörleri kullanabilmek.</w:t>
            </w:r>
          </w:p>
        </w:tc>
        <w:tc>
          <w:tcPr>
            <w:tcW w:w="4678" w:type="dxa"/>
            <w:vAlign w:val="center"/>
          </w:tcPr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3. Mantıksal Operatörler</w:t>
            </w:r>
          </w:p>
          <w:p w:rsidR="00F61D5B" w:rsidRPr="00340ABF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4. İşlem Önceliği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tabs>
                <w:tab w:val="left" w:pos="196"/>
              </w:tabs>
              <w:autoSpaceDE w:val="0"/>
              <w:autoSpaceDN w:val="0"/>
              <w:adjustRightInd w:val="0"/>
              <w:spacing w:line="240" w:lineRule="auto"/>
              <w:ind w:left="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FA2161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843" w:type="dxa"/>
            <w:vAlign w:val="center"/>
          </w:tcPr>
          <w:p w:rsidR="00F61D5B" w:rsidRPr="00037C4C" w:rsidRDefault="00F61D5B" w:rsidP="00210C1A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6" w:type="dxa"/>
            <w:vAlign w:val="center"/>
          </w:tcPr>
          <w:p w:rsidR="00F61D5B" w:rsidRPr="00037C4C" w:rsidRDefault="00F61D5B" w:rsidP="009C79F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701"/>
        <w:gridCol w:w="302"/>
      </w:tblGrid>
      <w:tr w:rsidR="00F61D5B" w:rsidRPr="00037C4C">
        <w:trPr>
          <w:cantSplit/>
          <w:trHeight w:val="3953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F4712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ŞUBAT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16—20.02.2014</w:t>
            </w:r>
          </w:p>
          <w:p w:rsidR="00F61D5B" w:rsidRPr="00037C4C" w:rsidRDefault="00F61D5B" w:rsidP="00F4712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F47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F61D5B" w:rsidRPr="00C14085" w:rsidRDefault="00F61D5B" w:rsidP="00C140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MODÜL: KONTROL DEYİMLERİ</w:t>
            </w:r>
          </w:p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340ABF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Karar kontrol deyimlerini kullanabilmek.</w:t>
            </w:r>
          </w:p>
        </w:tc>
        <w:tc>
          <w:tcPr>
            <w:tcW w:w="4678" w:type="dxa"/>
            <w:vAlign w:val="center"/>
          </w:tcPr>
          <w:p w:rsidR="00F61D5B" w:rsidRPr="00C14085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A. KARAR KONTROL DEYİMLERİ</w:t>
            </w:r>
          </w:p>
          <w:p w:rsidR="00F61D5B" w:rsidRPr="00340ABF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1. If İfadesi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FA2161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</w:tcPr>
          <w:p w:rsidR="00F61D5B" w:rsidRPr="00037C4C" w:rsidRDefault="00F61D5B" w:rsidP="00542FA2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2" w:type="dxa"/>
            <w:vAlign w:val="center"/>
          </w:tcPr>
          <w:p w:rsidR="00F61D5B" w:rsidRPr="00037C4C" w:rsidRDefault="00F61D5B" w:rsidP="001D4A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F61D5B" w:rsidRPr="00037C4C" w:rsidRDefault="00F61D5B" w:rsidP="001C128C">
      <w:pPr>
        <w:spacing w:line="240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p w:rsidR="00F61D5B" w:rsidRPr="00037C4C" w:rsidRDefault="00F61D5B" w:rsidP="001C128C">
      <w:pPr>
        <w:spacing w:line="240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701"/>
        <w:gridCol w:w="327"/>
      </w:tblGrid>
      <w:tr w:rsidR="00F61D5B" w:rsidRPr="00037C4C">
        <w:trPr>
          <w:cantSplit/>
          <w:trHeight w:val="3240"/>
        </w:trPr>
        <w:tc>
          <w:tcPr>
            <w:tcW w:w="523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1474E0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ŞUBAT</w:t>
            </w:r>
          </w:p>
        </w:tc>
        <w:tc>
          <w:tcPr>
            <w:tcW w:w="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23—27.02.2014</w:t>
            </w:r>
          </w:p>
          <w:p w:rsidR="00F61D5B" w:rsidRPr="00037C4C" w:rsidRDefault="00F61D5B" w:rsidP="00A1096D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C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61D5B" w:rsidRPr="00037C4C" w:rsidRDefault="00F61D5B" w:rsidP="00A1096D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1D5B" w:rsidRPr="00037C4C" w:rsidRDefault="00F61D5B" w:rsidP="00211A4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211A4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211A4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211A4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211A4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A3166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3</w:t>
            </w:r>
          </w:p>
          <w:p w:rsidR="00F61D5B" w:rsidRPr="00037C4C" w:rsidRDefault="00F61D5B" w:rsidP="00211A4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211A4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211A4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211A4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DE14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F61D5B" w:rsidRPr="00340ABF" w:rsidRDefault="00F61D5B" w:rsidP="00DE14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Karar kontrol deyimlerini kullanabilmek.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F61D5B" w:rsidRPr="00340ABF" w:rsidRDefault="00F61D5B" w:rsidP="00912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2. İç-İçe If İfadesi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16" w:lineRule="auto"/>
              <w:ind w:left="13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61D5B" w:rsidRPr="00037C4C" w:rsidRDefault="00F61D5B" w:rsidP="00FA2161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61D5B" w:rsidRPr="00037C4C" w:rsidRDefault="00F61D5B" w:rsidP="00DE1403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7" w:type="dxa"/>
            <w:tcBorders>
              <w:bottom w:val="single" w:sz="4" w:space="0" w:color="auto"/>
            </w:tcBorders>
            <w:vAlign w:val="center"/>
          </w:tcPr>
          <w:p w:rsidR="00F61D5B" w:rsidRPr="00037C4C" w:rsidRDefault="00F61D5B" w:rsidP="00A7351D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F61D5B" w:rsidRPr="00037C4C" w:rsidRDefault="00F61D5B" w:rsidP="001C128C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F61D5B" w:rsidRPr="00037C4C" w:rsidRDefault="00F61D5B" w:rsidP="00A3166F">
      <w:pPr>
        <w:spacing w:line="240" w:lineRule="auto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748"/>
      </w:tblGrid>
      <w:tr w:rsidR="00F61D5B" w:rsidRPr="00037C4C">
        <w:tc>
          <w:tcPr>
            <w:tcW w:w="15748" w:type="dxa"/>
            <w:shd w:val="clear" w:color="auto" w:fill="BFBFBF"/>
          </w:tcPr>
          <w:p w:rsidR="00F61D5B" w:rsidRPr="00037C4C" w:rsidRDefault="00F61D5B" w:rsidP="00512E36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4.ÜNİTE: </w:t>
            </w:r>
          </w:p>
        </w:tc>
      </w:tr>
    </w:tbl>
    <w:p w:rsidR="00F61D5B" w:rsidRPr="00037C4C" w:rsidRDefault="00F61D5B" w:rsidP="00442A57">
      <w:pPr>
        <w:spacing w:line="240" w:lineRule="auto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3"/>
        <w:gridCol w:w="595"/>
        <w:gridCol w:w="567"/>
        <w:gridCol w:w="3810"/>
        <w:gridCol w:w="4678"/>
        <w:gridCol w:w="1842"/>
        <w:gridCol w:w="1701"/>
        <w:gridCol w:w="1843"/>
        <w:gridCol w:w="265"/>
      </w:tblGrid>
      <w:tr w:rsidR="00F61D5B" w:rsidRPr="00037C4C">
        <w:trPr>
          <w:cantSplit/>
          <w:trHeight w:val="4363"/>
        </w:trPr>
        <w:tc>
          <w:tcPr>
            <w:tcW w:w="523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E935A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02—06.03.2014</w:t>
            </w:r>
          </w:p>
          <w:p w:rsidR="00F61D5B" w:rsidRPr="00037C4C" w:rsidRDefault="00F61D5B" w:rsidP="00E935A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1D5B" w:rsidRPr="00037C4C" w:rsidRDefault="00F61D5B" w:rsidP="00E935A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10" w:type="dxa"/>
            <w:tcBorders>
              <w:top w:val="single" w:sz="4" w:space="0" w:color="auto"/>
            </w:tcBorders>
            <w:vAlign w:val="center"/>
          </w:tcPr>
          <w:p w:rsidR="00F61D5B" w:rsidRPr="00340ABF" w:rsidRDefault="00F61D5B" w:rsidP="00E93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Karar kontrol deyimlerini kullanabilmek.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F61D5B" w:rsidRPr="00340ABF" w:rsidRDefault="00F61D5B" w:rsidP="00E81A0A">
            <w:pPr>
              <w:spacing w:line="240" w:lineRule="auto"/>
              <w:ind w:lef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3. İç-İçe If İfadesi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61D5B" w:rsidRPr="00037C4C" w:rsidRDefault="00F61D5B" w:rsidP="00FA2161">
            <w:pPr>
              <w:tabs>
                <w:tab w:val="left" w:pos="64"/>
                <w:tab w:val="left" w:pos="28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61D5B" w:rsidRPr="00037C4C" w:rsidRDefault="00F61D5B" w:rsidP="00E935A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:rsidR="00F61D5B" w:rsidRPr="00037C4C" w:rsidRDefault="00F61D5B" w:rsidP="00722B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F61D5B" w:rsidRPr="00037C4C" w:rsidRDefault="00F61D5B" w:rsidP="001C128C">
      <w:pPr>
        <w:spacing w:line="240" w:lineRule="auto"/>
        <w:rPr>
          <w:rFonts w:ascii="Times New Roman" w:hAnsi="Times New Roman" w:cs="Times New Roman"/>
          <w:b/>
          <w:bCs/>
        </w:rPr>
      </w:pPr>
    </w:p>
    <w:tbl>
      <w:tblPr>
        <w:tblW w:w="1584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567"/>
        <w:gridCol w:w="567"/>
        <w:gridCol w:w="3827"/>
        <w:gridCol w:w="4678"/>
        <w:gridCol w:w="1842"/>
        <w:gridCol w:w="1701"/>
        <w:gridCol w:w="1701"/>
        <w:gridCol w:w="426"/>
      </w:tblGrid>
      <w:tr w:rsidR="00F61D5B" w:rsidRPr="00037C4C">
        <w:trPr>
          <w:cantSplit/>
          <w:trHeight w:val="3292"/>
        </w:trPr>
        <w:tc>
          <w:tcPr>
            <w:tcW w:w="534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F4712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sz w:val="10"/>
                <w:szCs w:val="10"/>
              </w:rPr>
              <w:br w:type="page"/>
            </w: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09—13.03.2014</w:t>
            </w:r>
          </w:p>
          <w:p w:rsidR="00F61D5B" w:rsidRPr="00037C4C" w:rsidRDefault="00F61D5B" w:rsidP="00722B39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1D5B" w:rsidRPr="00037C4C" w:rsidRDefault="00F61D5B" w:rsidP="00722B39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1D5B" w:rsidRPr="00037C4C" w:rsidRDefault="00F61D5B" w:rsidP="00722B39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F47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F61D5B" w:rsidRPr="00340ABF" w:rsidRDefault="00F61D5B" w:rsidP="00C052E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Karar kontrol deyimlerini kullanabilmek.</w:t>
            </w:r>
          </w:p>
        </w:tc>
        <w:tc>
          <w:tcPr>
            <w:tcW w:w="4678" w:type="dxa"/>
            <w:vAlign w:val="center"/>
          </w:tcPr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3. Switch-Case Deyimi</w:t>
            </w:r>
          </w:p>
          <w:p w:rsidR="00F61D5B" w:rsidRPr="00340ABF" w:rsidRDefault="00F61D5B" w:rsidP="00C140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a. Break Komutu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FA21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</w:tcPr>
          <w:p w:rsidR="00F61D5B" w:rsidRPr="00037C4C" w:rsidRDefault="00F61D5B" w:rsidP="00C769F4">
            <w:pPr>
              <w:pStyle w:val="NoSpacing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6" w:type="dxa"/>
            <w:vAlign w:val="center"/>
          </w:tcPr>
          <w:p w:rsidR="00F61D5B" w:rsidRPr="00037C4C" w:rsidRDefault="00F61D5B" w:rsidP="00C1294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61D5B" w:rsidRPr="00037C4C">
        <w:trPr>
          <w:cantSplit/>
          <w:trHeight w:val="4993"/>
        </w:trPr>
        <w:tc>
          <w:tcPr>
            <w:tcW w:w="534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F4712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sz w:val="10"/>
                <w:szCs w:val="10"/>
              </w:rPr>
              <w:br w:type="page"/>
            </w: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MART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16—20.03.2014</w:t>
            </w:r>
          </w:p>
          <w:p w:rsidR="00F61D5B" w:rsidRPr="00037C4C" w:rsidRDefault="00F61D5B" w:rsidP="00390DCC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61D5B" w:rsidRPr="00037C4C" w:rsidRDefault="00F61D5B" w:rsidP="009A0B39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1D5B" w:rsidRPr="00037C4C" w:rsidRDefault="00F61D5B" w:rsidP="009A0B39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F47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F61D5B" w:rsidRPr="00340ABF" w:rsidRDefault="00F61D5B" w:rsidP="009133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Döngü kontrollerini kullanabilmek.</w:t>
            </w:r>
          </w:p>
        </w:tc>
        <w:tc>
          <w:tcPr>
            <w:tcW w:w="4678" w:type="dxa"/>
            <w:vAlign w:val="center"/>
          </w:tcPr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B. DÖNGÜ DEYİMLERİ</w:t>
            </w:r>
          </w:p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1. Döngü Çeşitleri</w:t>
            </w:r>
          </w:p>
          <w:p w:rsidR="00F61D5B" w:rsidRPr="00340ABF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a. For Next Döngüsü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FA2161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C70A45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:rsidR="00F61D5B" w:rsidRPr="00037C4C" w:rsidRDefault="00F61D5B" w:rsidP="007164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4961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7"/>
        <w:gridCol w:w="554"/>
        <w:gridCol w:w="568"/>
        <w:gridCol w:w="3875"/>
        <w:gridCol w:w="4666"/>
        <w:gridCol w:w="1802"/>
        <w:gridCol w:w="1705"/>
        <w:gridCol w:w="1708"/>
        <w:gridCol w:w="276"/>
      </w:tblGrid>
      <w:tr w:rsidR="00F61D5B" w:rsidRPr="00037C4C">
        <w:trPr>
          <w:cantSplit/>
          <w:trHeight w:val="3433"/>
        </w:trPr>
        <w:tc>
          <w:tcPr>
            <w:tcW w:w="174" w:type="pc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F4712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</w:pPr>
            <w:r w:rsidRPr="00037C4C">
              <w:rPr>
                <w:rFonts w:ascii="Times New Roman" w:hAnsi="Times New Roman" w:cs="Times New Roman"/>
                <w:sz w:val="10"/>
                <w:szCs w:val="10"/>
              </w:rPr>
              <w:br w:type="page"/>
            </w: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MART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23—27.03.2014</w:t>
            </w:r>
          </w:p>
          <w:p w:rsidR="00F61D5B" w:rsidRPr="00037C4C" w:rsidRDefault="00F61D5B" w:rsidP="005F30D8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1D5B" w:rsidRPr="00037C4C" w:rsidRDefault="00F61D5B" w:rsidP="009A0B39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1D5B" w:rsidRPr="00037C4C" w:rsidRDefault="00F61D5B" w:rsidP="00F4712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1D5B" w:rsidRPr="00037C4C" w:rsidRDefault="00F61D5B" w:rsidP="00F4712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F47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pct"/>
            <w:tcBorders>
              <w:top w:val="single" w:sz="4" w:space="0" w:color="auto"/>
            </w:tcBorders>
            <w:vAlign w:val="center"/>
          </w:tcPr>
          <w:p w:rsidR="00F61D5B" w:rsidRPr="00340ABF" w:rsidRDefault="00F61D5B" w:rsidP="002B0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Döngü kontrollerini kullanabilmek.</w:t>
            </w:r>
          </w:p>
        </w:tc>
        <w:tc>
          <w:tcPr>
            <w:tcW w:w="1486" w:type="pct"/>
            <w:tcBorders>
              <w:top w:val="single" w:sz="4" w:space="0" w:color="auto"/>
            </w:tcBorders>
            <w:vAlign w:val="center"/>
          </w:tcPr>
          <w:p w:rsidR="00F61D5B" w:rsidRPr="00C14085" w:rsidRDefault="00F61D5B" w:rsidP="003E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 xml:space="preserve">b. While-Until Döngüsü     </w:t>
            </w: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543" w:type="pct"/>
            <w:tcBorders>
              <w:top w:val="single" w:sz="4" w:space="0" w:color="auto"/>
            </w:tcBorders>
            <w:vAlign w:val="center"/>
          </w:tcPr>
          <w:p w:rsidR="00F61D5B" w:rsidRPr="00037C4C" w:rsidRDefault="00F61D5B" w:rsidP="009C42D4">
            <w:pPr>
              <w:pStyle w:val="ListParagraph"/>
              <w:tabs>
                <w:tab w:val="left" w:pos="64"/>
                <w:tab w:val="left" w:pos="287"/>
              </w:tabs>
              <w:ind w:left="-105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544" w:type="pct"/>
            <w:tcBorders>
              <w:top w:val="single" w:sz="4" w:space="0" w:color="auto"/>
            </w:tcBorders>
            <w:vAlign w:val="center"/>
          </w:tcPr>
          <w:p w:rsidR="00F61D5B" w:rsidRPr="00037C4C" w:rsidRDefault="00F61D5B" w:rsidP="00285EA0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" w:type="pct"/>
            <w:tcBorders>
              <w:top w:val="single" w:sz="4" w:space="0" w:color="auto"/>
            </w:tcBorders>
          </w:tcPr>
          <w:p w:rsidR="00F61D5B" w:rsidRPr="00037C4C" w:rsidRDefault="00F61D5B" w:rsidP="00751DF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6"/>
          <w:szCs w:val="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701"/>
        <w:gridCol w:w="284"/>
      </w:tblGrid>
      <w:tr w:rsidR="00F61D5B" w:rsidRPr="00037C4C">
        <w:trPr>
          <w:cantSplit/>
          <w:trHeight w:val="5276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F4712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sz w:val="10"/>
                <w:szCs w:val="10"/>
              </w:rPr>
              <w:br w:type="page"/>
            </w:r>
            <w:r w:rsidRPr="00037C4C">
              <w:rPr>
                <w:rFonts w:ascii="Times New Roman" w:hAnsi="Times New Roman" w:cs="Times New Roman"/>
                <w:sz w:val="10"/>
                <w:szCs w:val="10"/>
              </w:rPr>
              <w:br w:type="page"/>
            </w: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MART - NİSAN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30.03.2014 / 03.04.2014</w:t>
            </w:r>
          </w:p>
          <w:p w:rsidR="00F61D5B" w:rsidRPr="00037C4C" w:rsidRDefault="00F61D5B" w:rsidP="00DF6C78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1D5B" w:rsidRPr="00037C4C" w:rsidRDefault="00F61D5B" w:rsidP="005F30D8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42538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27" w:type="dxa"/>
            <w:vAlign w:val="center"/>
          </w:tcPr>
          <w:p w:rsidR="00F61D5B" w:rsidRPr="00340ABF" w:rsidRDefault="00F61D5B" w:rsidP="005151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Döngü kontrollerini kullanabilmek.</w:t>
            </w:r>
          </w:p>
        </w:tc>
        <w:tc>
          <w:tcPr>
            <w:tcW w:w="4678" w:type="dxa"/>
            <w:vAlign w:val="center"/>
          </w:tcPr>
          <w:p w:rsidR="00F61D5B" w:rsidRPr="00340ABF" w:rsidRDefault="00F61D5B" w:rsidP="003E5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 xml:space="preserve">c. Do Loop Döngüsü      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16" w:lineRule="auto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9C42D4">
            <w:pPr>
              <w:tabs>
                <w:tab w:val="left" w:pos="64"/>
                <w:tab w:val="left" w:pos="287"/>
              </w:tabs>
              <w:ind w:left="3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285EA0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:rsidR="00F61D5B" w:rsidRPr="00037C4C" w:rsidRDefault="00F61D5B" w:rsidP="00C40F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701"/>
        <w:gridCol w:w="398"/>
      </w:tblGrid>
      <w:tr w:rsidR="00F61D5B" w:rsidRPr="00037C4C">
        <w:trPr>
          <w:cantSplit/>
          <w:trHeight w:val="3724"/>
        </w:trPr>
        <w:tc>
          <w:tcPr>
            <w:tcW w:w="5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sz w:val="10"/>
                <w:szCs w:val="10"/>
              </w:rPr>
              <w:br w:type="page"/>
            </w: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NİSAN</w:t>
            </w:r>
          </w:p>
        </w:tc>
        <w:tc>
          <w:tcPr>
            <w:tcW w:w="57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06—10.04.2014</w:t>
            </w:r>
          </w:p>
          <w:p w:rsidR="00F61D5B" w:rsidRPr="00037C4C" w:rsidRDefault="00F61D5B" w:rsidP="00F907C3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1D5B" w:rsidRPr="00037C4C" w:rsidRDefault="00F61D5B" w:rsidP="002550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25507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F61D5B" w:rsidRPr="00340ABF" w:rsidRDefault="00F61D5B" w:rsidP="006E31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Döngü kontrollerini kullanabilmek.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d. Foreach Döngüsü</w:t>
            </w:r>
          </w:p>
          <w:p w:rsidR="00F61D5B" w:rsidRPr="00340ABF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2. İç-İçe Döngüler</w:t>
            </w:r>
          </w:p>
        </w:tc>
        <w:tc>
          <w:tcPr>
            <w:tcW w:w="1842" w:type="dxa"/>
            <w:vMerge w:val="restart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Merge w:val="restart"/>
            <w:vAlign w:val="center"/>
          </w:tcPr>
          <w:p w:rsidR="00F61D5B" w:rsidRPr="00037C4C" w:rsidRDefault="00F61D5B" w:rsidP="009C42D4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Merge w:val="restart"/>
            <w:vAlign w:val="center"/>
          </w:tcPr>
          <w:p w:rsidR="00F61D5B" w:rsidRPr="00037C4C" w:rsidRDefault="00F61D5B" w:rsidP="0025507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vMerge w:val="restart"/>
            <w:vAlign w:val="center"/>
          </w:tcPr>
          <w:p w:rsidR="00F61D5B" w:rsidRPr="00037C4C" w:rsidRDefault="00F61D5B" w:rsidP="003A50E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1D5B" w:rsidRPr="00037C4C">
        <w:trPr>
          <w:cantSplit/>
          <w:trHeight w:val="966"/>
        </w:trPr>
        <w:tc>
          <w:tcPr>
            <w:tcW w:w="52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F16E6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F907C3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1D5B" w:rsidRPr="00037C4C" w:rsidRDefault="00F61D5B" w:rsidP="0025507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</w:tcBorders>
            <w:vAlign w:val="center"/>
          </w:tcPr>
          <w:p w:rsidR="00F61D5B" w:rsidRPr="00037C4C" w:rsidRDefault="00F61D5B" w:rsidP="0025507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037C4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2.DÖNEM 1.YAZILI SINAV UYGULAMASI</w:t>
            </w:r>
          </w:p>
        </w:tc>
        <w:tc>
          <w:tcPr>
            <w:tcW w:w="1842" w:type="dxa"/>
            <w:vMerge/>
          </w:tcPr>
          <w:p w:rsidR="00F61D5B" w:rsidRPr="00037C4C" w:rsidRDefault="00F61D5B" w:rsidP="00942C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701" w:type="dxa"/>
            <w:vMerge/>
            <w:vAlign w:val="center"/>
          </w:tcPr>
          <w:p w:rsidR="00F61D5B" w:rsidRPr="00037C4C" w:rsidRDefault="00F61D5B" w:rsidP="002F594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vAlign w:val="center"/>
          </w:tcPr>
          <w:p w:rsidR="00F61D5B" w:rsidRPr="00037C4C" w:rsidRDefault="00F61D5B" w:rsidP="002550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vMerge/>
            <w:vAlign w:val="center"/>
          </w:tcPr>
          <w:p w:rsidR="00F61D5B" w:rsidRPr="00037C4C" w:rsidRDefault="00F61D5B" w:rsidP="002550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3036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hd w:val="clear" w:color="auto" w:fill="D9D9D9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37C4C">
        <w:rPr>
          <w:rFonts w:ascii="Times New Roman" w:hAnsi="Times New Roman" w:cs="Times New Roman"/>
          <w:b/>
          <w:bCs/>
          <w:sz w:val="24"/>
          <w:szCs w:val="24"/>
        </w:rPr>
        <w:t xml:space="preserve">5.ÜNİTE: </w:t>
      </w:r>
      <w:r w:rsidRPr="00037C4C">
        <w:rPr>
          <w:rFonts w:ascii="Times New Roman" w:hAnsi="Times New Roman" w:cs="Times New Roman"/>
          <w:vanish/>
          <w:sz w:val="24"/>
          <w:szCs w:val="24"/>
        </w:rPr>
        <w:t>a aşı ( 1798 -1801) Islahatları)nya Ülkelerine Etkileri    )</w:t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  <w:r w:rsidRPr="00037C4C">
        <w:rPr>
          <w:rFonts w:ascii="Times New Roman" w:hAnsi="Times New Roman" w:cs="Times New Roman"/>
          <w:vanish/>
          <w:sz w:val="24"/>
          <w:szCs w:val="24"/>
        </w:rPr>
        <w:pgNum/>
      </w: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2"/>
        <w:gridCol w:w="567"/>
        <w:gridCol w:w="567"/>
        <w:gridCol w:w="3813"/>
        <w:gridCol w:w="4678"/>
        <w:gridCol w:w="1842"/>
        <w:gridCol w:w="1701"/>
        <w:gridCol w:w="1701"/>
        <w:gridCol w:w="345"/>
      </w:tblGrid>
      <w:tr w:rsidR="00F61D5B" w:rsidRPr="00037C4C">
        <w:trPr>
          <w:cantSplit/>
          <w:trHeight w:val="3476"/>
        </w:trPr>
        <w:tc>
          <w:tcPr>
            <w:tcW w:w="548" w:type="dxa"/>
            <w:textDirection w:val="btLr"/>
          </w:tcPr>
          <w:p w:rsidR="00F61D5B" w:rsidRPr="00037C4C" w:rsidRDefault="00F61D5B" w:rsidP="00680B09">
            <w:pPr>
              <w:tabs>
                <w:tab w:val="left" w:pos="3060"/>
              </w:tabs>
              <w:ind w:left="113" w:right="11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NİSAN</w:t>
            </w:r>
          </w:p>
        </w:tc>
        <w:tc>
          <w:tcPr>
            <w:tcW w:w="567" w:type="dxa"/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13—17.04.2014</w:t>
            </w:r>
          </w:p>
          <w:p w:rsidR="00F61D5B" w:rsidRPr="00037C4C" w:rsidRDefault="00F61D5B" w:rsidP="00680B09">
            <w:pPr>
              <w:tabs>
                <w:tab w:val="left" w:pos="3060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F61D5B" w:rsidRPr="00037C4C" w:rsidRDefault="00F61D5B" w:rsidP="00680B09">
            <w:pPr>
              <w:tabs>
                <w:tab w:val="left" w:pos="3060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61D5B" w:rsidRPr="00037C4C" w:rsidRDefault="00F61D5B" w:rsidP="00680B09">
            <w:pPr>
              <w:tabs>
                <w:tab w:val="left" w:pos="3060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61D5B" w:rsidRPr="00037C4C" w:rsidRDefault="00F61D5B" w:rsidP="00680B09">
            <w:pPr>
              <w:tabs>
                <w:tab w:val="left" w:pos="3060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61D5B" w:rsidRPr="00037C4C" w:rsidRDefault="00F61D5B" w:rsidP="00680B09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680B09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680B09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680B09">
            <w:pPr>
              <w:tabs>
                <w:tab w:val="left" w:pos="306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13" w:type="dxa"/>
            <w:vAlign w:val="center"/>
          </w:tcPr>
          <w:p w:rsidR="00F61D5B" w:rsidRPr="00340ABF" w:rsidRDefault="00F61D5B" w:rsidP="003E5906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Dizilerle çalışabilmek.</w:t>
            </w:r>
          </w:p>
        </w:tc>
        <w:tc>
          <w:tcPr>
            <w:tcW w:w="4678" w:type="dxa"/>
            <w:vAlign w:val="center"/>
          </w:tcPr>
          <w:p w:rsidR="00F61D5B" w:rsidRPr="00C14085" w:rsidRDefault="00F61D5B" w:rsidP="00C14085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C. DİZİLER</w:t>
            </w:r>
          </w:p>
          <w:p w:rsidR="00F61D5B" w:rsidRPr="00C14085" w:rsidRDefault="00F61D5B" w:rsidP="00C14085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1. Dizi Oluşturma</w:t>
            </w:r>
          </w:p>
          <w:p w:rsidR="00F61D5B" w:rsidRPr="00340ABF" w:rsidRDefault="00F61D5B" w:rsidP="00C14085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2. Diziye Değer Girme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1D60B8" w:rsidRDefault="00F61D5B" w:rsidP="009C42D4">
            <w:pPr>
              <w:tabs>
                <w:tab w:val="left" w:pos="64"/>
                <w:tab w:val="left" w:pos="28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</w:tcPr>
          <w:p w:rsidR="00F61D5B" w:rsidRPr="00037C4C" w:rsidRDefault="00F61D5B" w:rsidP="0020042B">
            <w:pPr>
              <w:tabs>
                <w:tab w:val="left" w:pos="3060"/>
              </w:tabs>
              <w:spacing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5" w:type="dxa"/>
          </w:tcPr>
          <w:p w:rsidR="00F61D5B" w:rsidRPr="00037C4C" w:rsidRDefault="00F61D5B" w:rsidP="00680B09">
            <w:pPr>
              <w:tabs>
                <w:tab w:val="left" w:pos="3060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567"/>
        <w:gridCol w:w="585"/>
        <w:gridCol w:w="3809"/>
        <w:gridCol w:w="4678"/>
        <w:gridCol w:w="1842"/>
        <w:gridCol w:w="1701"/>
        <w:gridCol w:w="1701"/>
        <w:gridCol w:w="398"/>
      </w:tblGrid>
      <w:tr w:rsidR="00F61D5B" w:rsidRPr="00037C4C">
        <w:trPr>
          <w:cantSplit/>
          <w:trHeight w:val="3660"/>
        </w:trPr>
        <w:tc>
          <w:tcPr>
            <w:tcW w:w="534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C23F2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sz w:val="10"/>
                <w:szCs w:val="10"/>
              </w:rPr>
              <w:br w:type="page"/>
            </w:r>
            <w:r w:rsidRPr="00037C4C">
              <w:rPr>
                <w:rFonts w:ascii="Times New Roman" w:hAnsi="Times New Roman" w:cs="Times New Roman"/>
                <w:sz w:val="10"/>
                <w:szCs w:val="10"/>
              </w:rPr>
              <w:br w:type="page"/>
            </w: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NİSAN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20—24.04.2014</w:t>
            </w:r>
          </w:p>
          <w:p w:rsidR="00F61D5B" w:rsidRPr="00037C4C" w:rsidRDefault="00F61D5B" w:rsidP="003532B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F47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9" w:type="dxa"/>
            <w:vAlign w:val="center"/>
          </w:tcPr>
          <w:p w:rsidR="00F61D5B" w:rsidRPr="00340ABF" w:rsidRDefault="00F61D5B" w:rsidP="003E5906">
            <w:pPr>
              <w:tabs>
                <w:tab w:val="left" w:pos="2040"/>
              </w:tabs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Dizilerle çalışabilmek.</w:t>
            </w:r>
          </w:p>
        </w:tc>
        <w:tc>
          <w:tcPr>
            <w:tcW w:w="4678" w:type="dxa"/>
            <w:vAlign w:val="center"/>
          </w:tcPr>
          <w:p w:rsidR="00F61D5B" w:rsidRPr="00C14085" w:rsidRDefault="00F61D5B" w:rsidP="00C1408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3. Diziyi Yazdırma</w:t>
            </w:r>
          </w:p>
          <w:p w:rsidR="00F61D5B" w:rsidRPr="00340ABF" w:rsidRDefault="00F61D5B" w:rsidP="00C1408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4. Dizilerde Arama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9C42D4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28656E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98" w:type="dxa"/>
            <w:vAlign w:val="center"/>
          </w:tcPr>
          <w:p w:rsidR="00F61D5B" w:rsidRPr="00037C4C" w:rsidRDefault="00F61D5B" w:rsidP="00D61B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701"/>
        <w:gridCol w:w="407"/>
      </w:tblGrid>
      <w:tr w:rsidR="00F61D5B" w:rsidRPr="00037C4C">
        <w:trPr>
          <w:cantSplit/>
          <w:trHeight w:val="3717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7F608F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sz w:val="10"/>
                <w:szCs w:val="10"/>
              </w:rPr>
              <w:br w:type="page"/>
            </w: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NİSAN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27—30.04.2014</w:t>
            </w:r>
          </w:p>
          <w:p w:rsidR="00F61D5B" w:rsidRPr="00037C4C" w:rsidRDefault="00F61D5B" w:rsidP="00B70C01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1D5B" w:rsidRPr="00037C4C" w:rsidRDefault="00F61D5B" w:rsidP="007F608F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F47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F61D5B" w:rsidRPr="00340ABF" w:rsidRDefault="00F61D5B" w:rsidP="007D196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Dizilerle çalışabilmek.</w:t>
            </w:r>
          </w:p>
        </w:tc>
        <w:tc>
          <w:tcPr>
            <w:tcW w:w="4678" w:type="dxa"/>
            <w:tcBorders>
              <w:right w:val="single" w:sz="2" w:space="0" w:color="auto"/>
            </w:tcBorders>
            <w:vAlign w:val="center"/>
          </w:tcPr>
          <w:p w:rsidR="00F61D5B" w:rsidRPr="00C14085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5. Dizilerde Sıralama</w:t>
            </w:r>
          </w:p>
          <w:p w:rsidR="00F61D5B" w:rsidRPr="00340ABF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6. Dinamik Diziler</w:t>
            </w:r>
          </w:p>
        </w:tc>
        <w:tc>
          <w:tcPr>
            <w:tcW w:w="1842" w:type="dxa"/>
            <w:tcBorders>
              <w:left w:val="single" w:sz="2" w:space="0" w:color="auto"/>
            </w:tcBorders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9C42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</w:tcPr>
          <w:p w:rsidR="00F61D5B" w:rsidRPr="00037C4C" w:rsidRDefault="00F61D5B" w:rsidP="00F4712B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F61D5B" w:rsidRPr="00037C4C" w:rsidRDefault="00F61D5B" w:rsidP="000E057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701"/>
        <w:gridCol w:w="407"/>
      </w:tblGrid>
      <w:tr w:rsidR="00F61D5B" w:rsidRPr="00037C4C">
        <w:trPr>
          <w:cantSplit/>
          <w:trHeight w:val="3434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sz w:val="10"/>
                <w:szCs w:val="10"/>
              </w:rPr>
              <w:br w:type="page"/>
            </w: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MAYIS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04—08.05.2014</w:t>
            </w:r>
          </w:p>
          <w:p w:rsidR="00F61D5B" w:rsidRPr="00037C4C" w:rsidRDefault="00F61D5B" w:rsidP="007A33A9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C4C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:rsidR="00F61D5B" w:rsidRPr="00037C4C" w:rsidRDefault="00F61D5B" w:rsidP="00B70C01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F47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F61D5B" w:rsidRPr="00C14085" w:rsidRDefault="00F61D5B" w:rsidP="00C140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C1408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MODÜL: METODLAR</w:t>
            </w:r>
          </w:p>
          <w:p w:rsidR="00F61D5B" w:rsidRPr="00C14085" w:rsidRDefault="00F61D5B" w:rsidP="00C140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  <w:p w:rsidR="00F61D5B" w:rsidRPr="00340ABF" w:rsidRDefault="00F61D5B" w:rsidP="00C140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Metotları kullanabilmek.</w:t>
            </w:r>
          </w:p>
        </w:tc>
        <w:tc>
          <w:tcPr>
            <w:tcW w:w="4678" w:type="dxa"/>
            <w:vAlign w:val="center"/>
          </w:tcPr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A. METOTLAR</w:t>
            </w:r>
          </w:p>
          <w:p w:rsidR="00F61D5B" w:rsidRPr="00340ABF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1. Metot Kavramı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9C42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</w:tcPr>
          <w:p w:rsidR="00F61D5B" w:rsidRPr="00037C4C" w:rsidRDefault="00F61D5B" w:rsidP="00301270">
            <w:pPr>
              <w:pStyle w:val="NoSpacing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407" w:type="dxa"/>
          </w:tcPr>
          <w:p w:rsidR="00F61D5B" w:rsidRPr="00037C4C" w:rsidRDefault="00F61D5B" w:rsidP="002E620A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1584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3"/>
        <w:gridCol w:w="578"/>
        <w:gridCol w:w="567"/>
        <w:gridCol w:w="3827"/>
        <w:gridCol w:w="4678"/>
        <w:gridCol w:w="1842"/>
        <w:gridCol w:w="1701"/>
        <w:gridCol w:w="1701"/>
        <w:gridCol w:w="426"/>
      </w:tblGrid>
      <w:tr w:rsidR="00F61D5B" w:rsidRPr="00037C4C">
        <w:trPr>
          <w:cantSplit/>
          <w:trHeight w:val="4810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F4712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sz w:val="10"/>
                <w:szCs w:val="10"/>
              </w:rPr>
              <w:br w:type="page"/>
            </w: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MAYIS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11—15.05.2014</w:t>
            </w:r>
          </w:p>
          <w:p w:rsidR="00F61D5B" w:rsidRPr="00037C4C" w:rsidRDefault="00F61D5B" w:rsidP="00E245B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C4C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:rsidR="00F61D5B" w:rsidRPr="00037C4C" w:rsidRDefault="00F61D5B" w:rsidP="006E0A3F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1D5B" w:rsidRPr="00037C4C" w:rsidRDefault="00F61D5B" w:rsidP="00215EB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3</w:t>
            </w:r>
          </w:p>
          <w:p w:rsidR="00F61D5B" w:rsidRPr="00037C4C" w:rsidRDefault="00F61D5B" w:rsidP="000C3DE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F61D5B" w:rsidRPr="00340ABF" w:rsidRDefault="00F61D5B" w:rsidP="00001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Metotları kullanabilmek.</w:t>
            </w:r>
          </w:p>
        </w:tc>
        <w:tc>
          <w:tcPr>
            <w:tcW w:w="4678" w:type="dxa"/>
            <w:vAlign w:val="center"/>
          </w:tcPr>
          <w:p w:rsidR="00F61D5B" w:rsidRPr="00C14085" w:rsidRDefault="00F61D5B" w:rsidP="00C140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2. Metot Tanımlama</w:t>
            </w:r>
          </w:p>
          <w:p w:rsidR="00F61D5B" w:rsidRPr="00340ABF" w:rsidRDefault="00F61D5B" w:rsidP="00C140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3. Metotlarda Parametre Kullanımı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9C42D4">
            <w:pPr>
              <w:tabs>
                <w:tab w:val="left" w:pos="64"/>
                <w:tab w:val="left" w:pos="28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A44E1F">
            <w:pPr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:rsidR="00F61D5B" w:rsidRPr="00037C4C" w:rsidRDefault="00F61D5B" w:rsidP="0000127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"/>
        <w:gridCol w:w="577"/>
        <w:gridCol w:w="567"/>
        <w:gridCol w:w="3827"/>
        <w:gridCol w:w="4678"/>
        <w:gridCol w:w="1842"/>
        <w:gridCol w:w="1701"/>
        <w:gridCol w:w="1701"/>
        <w:gridCol w:w="284"/>
      </w:tblGrid>
      <w:tr w:rsidR="00F61D5B" w:rsidRPr="00037C4C">
        <w:trPr>
          <w:cantSplit/>
          <w:trHeight w:val="4001"/>
        </w:trPr>
        <w:tc>
          <w:tcPr>
            <w:tcW w:w="524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931A04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sz w:val="10"/>
                <w:szCs w:val="10"/>
              </w:rPr>
              <w:br w:type="page"/>
            </w: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MAYIS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18—22.05.2014</w:t>
            </w:r>
          </w:p>
          <w:p w:rsidR="00F61D5B" w:rsidRPr="00037C4C" w:rsidRDefault="00F61D5B" w:rsidP="00E7132D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1D5B" w:rsidRPr="00037C4C" w:rsidRDefault="00F61D5B" w:rsidP="00931A04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931A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F61D5B" w:rsidRPr="00037C4C" w:rsidRDefault="00F61D5B" w:rsidP="00931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F61D5B" w:rsidRPr="00340ABF" w:rsidRDefault="00F61D5B" w:rsidP="008B5C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Metotları kullanabilmek.</w:t>
            </w:r>
          </w:p>
        </w:tc>
        <w:tc>
          <w:tcPr>
            <w:tcW w:w="4678" w:type="dxa"/>
            <w:tcBorders>
              <w:right w:val="single" w:sz="2" w:space="0" w:color="auto"/>
            </w:tcBorders>
            <w:vAlign w:val="center"/>
          </w:tcPr>
          <w:p w:rsidR="00F61D5B" w:rsidRPr="00340ABF" w:rsidRDefault="00F61D5B" w:rsidP="003E590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C14085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4. Metotlar İle İlgili Önemli Özellikler</w:t>
            </w:r>
          </w:p>
          <w:p w:rsidR="00F61D5B" w:rsidRPr="00340ABF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 xml:space="preserve">5. Özyineli (Rekürsif) Metotlar   </w:t>
            </w:r>
          </w:p>
        </w:tc>
        <w:tc>
          <w:tcPr>
            <w:tcW w:w="1842" w:type="dxa"/>
            <w:tcBorders>
              <w:left w:val="single" w:sz="2" w:space="0" w:color="auto"/>
            </w:tcBorders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F61D5B" w:rsidRPr="00037C4C" w:rsidRDefault="00F61D5B" w:rsidP="009C42D4">
            <w:pPr>
              <w:pStyle w:val="ListParagraph"/>
              <w:tabs>
                <w:tab w:val="left" w:pos="64"/>
                <w:tab w:val="left" w:pos="287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</w:tcPr>
          <w:p w:rsidR="00F61D5B" w:rsidRPr="00037C4C" w:rsidRDefault="00F61D5B" w:rsidP="0000127C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1D5B" w:rsidRPr="00037C4C" w:rsidRDefault="00F61D5B" w:rsidP="0000127C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1D5B" w:rsidRPr="00037C4C" w:rsidRDefault="00F61D5B" w:rsidP="0000127C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1D5B" w:rsidRPr="00037C4C" w:rsidRDefault="00F61D5B" w:rsidP="00E81A0A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1D5B" w:rsidRPr="00037C4C" w:rsidRDefault="00F61D5B" w:rsidP="00DA1DF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F61D5B" w:rsidRPr="00037C4C" w:rsidRDefault="00F61D5B" w:rsidP="00DA1DF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1D5B" w:rsidRPr="00037C4C" w:rsidRDefault="00F61D5B" w:rsidP="00DA1DF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1D5B" w:rsidRPr="00037C4C" w:rsidRDefault="00F61D5B" w:rsidP="00DA1DF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3"/>
        <w:gridCol w:w="578"/>
        <w:gridCol w:w="585"/>
        <w:gridCol w:w="3809"/>
        <w:gridCol w:w="4678"/>
        <w:gridCol w:w="1842"/>
        <w:gridCol w:w="1701"/>
        <w:gridCol w:w="1701"/>
        <w:gridCol w:w="302"/>
      </w:tblGrid>
      <w:tr w:rsidR="00F61D5B" w:rsidRPr="00037C4C">
        <w:trPr>
          <w:cantSplit/>
          <w:trHeight w:val="5093"/>
        </w:trPr>
        <w:tc>
          <w:tcPr>
            <w:tcW w:w="523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F4712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sz w:val="10"/>
                <w:szCs w:val="10"/>
              </w:rPr>
              <w:br w:type="page"/>
            </w:r>
            <w:r w:rsidRPr="00037C4C">
              <w:rPr>
                <w:rFonts w:ascii="Times New Roman" w:hAnsi="Times New Roman" w:cs="Times New Roman"/>
                <w:sz w:val="10"/>
                <w:szCs w:val="10"/>
              </w:rPr>
              <w:br w:type="page"/>
            </w: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MAYIS</w:t>
            </w:r>
          </w:p>
        </w:tc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25—29.05.2014</w:t>
            </w:r>
          </w:p>
          <w:p w:rsidR="00F61D5B" w:rsidRPr="00037C4C" w:rsidRDefault="00F61D5B" w:rsidP="00F4712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85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F471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F4712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09" w:type="dxa"/>
            <w:vAlign w:val="center"/>
          </w:tcPr>
          <w:p w:rsidR="00F61D5B" w:rsidRPr="00340ABF" w:rsidRDefault="00F61D5B" w:rsidP="00557B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Hazır metotları kullanabilmek.</w:t>
            </w:r>
          </w:p>
        </w:tc>
        <w:tc>
          <w:tcPr>
            <w:tcW w:w="4678" w:type="dxa"/>
            <w:vAlign w:val="center"/>
          </w:tcPr>
          <w:p w:rsidR="00F61D5B" w:rsidRPr="00C14085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B. HAZIR METOTLAR</w:t>
            </w:r>
          </w:p>
          <w:p w:rsidR="00F61D5B" w:rsidRPr="00340ABF" w:rsidRDefault="00F61D5B" w:rsidP="00C140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1. Metinsel (String) Fonksiyonlar</w:t>
            </w:r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40" w:lineRule="auto"/>
              <w:ind w:left="-12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9C42D4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0725B0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2" w:type="dxa"/>
          </w:tcPr>
          <w:p w:rsidR="00F61D5B" w:rsidRPr="00037C4C" w:rsidRDefault="00F61D5B" w:rsidP="00541DE6">
            <w:pPr>
              <w:spacing w:line="21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5"/>
        <w:gridCol w:w="596"/>
        <w:gridCol w:w="567"/>
        <w:gridCol w:w="3827"/>
        <w:gridCol w:w="4678"/>
        <w:gridCol w:w="1842"/>
        <w:gridCol w:w="1701"/>
        <w:gridCol w:w="1701"/>
        <w:gridCol w:w="284"/>
      </w:tblGrid>
      <w:tr w:rsidR="00F61D5B" w:rsidRPr="00037C4C">
        <w:trPr>
          <w:cantSplit/>
          <w:trHeight w:val="2869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sz w:val="10"/>
                <w:szCs w:val="10"/>
              </w:rPr>
              <w:br w:type="page"/>
            </w: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HAZİRAN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01—05.06.2014</w:t>
            </w:r>
          </w:p>
          <w:p w:rsidR="00F61D5B" w:rsidRPr="00037C4C" w:rsidRDefault="00F61D5B" w:rsidP="00173169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1D5B" w:rsidRPr="00037C4C" w:rsidRDefault="00F61D5B" w:rsidP="00F4712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1D5B" w:rsidRPr="00037C4C" w:rsidRDefault="00F61D5B" w:rsidP="00706DB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706DB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706DB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706DB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706DB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706D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  <w:p w:rsidR="00F61D5B" w:rsidRPr="00037C4C" w:rsidRDefault="00F61D5B" w:rsidP="00CB70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CB70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CB70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CB70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CB70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CB70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1D5B" w:rsidRPr="00037C4C" w:rsidRDefault="00F61D5B" w:rsidP="00CB70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1D5B" w:rsidRPr="00037C4C" w:rsidRDefault="00F61D5B" w:rsidP="003E590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Hazır metotları kullanabilmek.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1D5B" w:rsidRPr="00285FE5" w:rsidRDefault="00F61D5B" w:rsidP="002F142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2. Matematiksel Fonksiyonlar</w:t>
            </w:r>
          </w:p>
        </w:tc>
        <w:tc>
          <w:tcPr>
            <w:tcW w:w="1842" w:type="dxa"/>
            <w:vMerge w:val="restart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Merge w:val="restart"/>
            <w:vAlign w:val="center"/>
          </w:tcPr>
          <w:p w:rsidR="00F61D5B" w:rsidRPr="00037C4C" w:rsidRDefault="00F61D5B" w:rsidP="009C42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Merge w:val="restart"/>
            <w:vAlign w:val="center"/>
          </w:tcPr>
          <w:p w:rsidR="00F61D5B" w:rsidRPr="00037C4C" w:rsidRDefault="00F61D5B" w:rsidP="008A45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vMerge w:val="restart"/>
          </w:tcPr>
          <w:p w:rsidR="00F61D5B" w:rsidRPr="00037C4C" w:rsidRDefault="00F61D5B" w:rsidP="008448F4">
            <w:pPr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61D5B" w:rsidRPr="00037C4C">
        <w:trPr>
          <w:cantSplit/>
          <w:trHeight w:val="3438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F4712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605163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1D5B" w:rsidRPr="00037C4C" w:rsidRDefault="00F61D5B" w:rsidP="00706DB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1D5B" w:rsidRPr="00037C4C" w:rsidRDefault="00F61D5B" w:rsidP="009D4E53">
            <w:pPr>
              <w:tabs>
                <w:tab w:val="left" w:pos="2040"/>
              </w:tabs>
              <w:ind w:right="-113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F61D5B" w:rsidRPr="00037C4C" w:rsidRDefault="00F61D5B" w:rsidP="00273A15">
            <w:pPr>
              <w:tabs>
                <w:tab w:val="left" w:pos="2040"/>
              </w:tabs>
              <w:ind w:left="-57" w:right="-113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F61D5B" w:rsidRPr="00037C4C" w:rsidRDefault="00F61D5B" w:rsidP="00B367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037C4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2.DÖNEM 2.YAZILI SINAV UYGULAMASI</w:t>
            </w:r>
          </w:p>
          <w:p w:rsidR="00F61D5B" w:rsidRPr="00037C4C" w:rsidRDefault="00F61D5B" w:rsidP="002F142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842" w:type="dxa"/>
            <w:vMerge/>
          </w:tcPr>
          <w:p w:rsidR="00F61D5B" w:rsidRPr="00037C4C" w:rsidRDefault="00F61D5B" w:rsidP="00E413EC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F61D5B" w:rsidRPr="00037C4C" w:rsidRDefault="00F61D5B" w:rsidP="002F594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1" w:type="dxa"/>
            <w:vMerge/>
            <w:vAlign w:val="center"/>
          </w:tcPr>
          <w:p w:rsidR="00F61D5B" w:rsidRPr="00037C4C" w:rsidRDefault="00F61D5B" w:rsidP="008A45B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</w:tcPr>
          <w:p w:rsidR="00F61D5B" w:rsidRPr="00037C4C" w:rsidRDefault="00F61D5B" w:rsidP="009009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567"/>
        <w:gridCol w:w="567"/>
        <w:gridCol w:w="3827"/>
        <w:gridCol w:w="4678"/>
        <w:gridCol w:w="1842"/>
        <w:gridCol w:w="1701"/>
        <w:gridCol w:w="1701"/>
        <w:gridCol w:w="284"/>
      </w:tblGrid>
      <w:tr w:rsidR="00F61D5B" w:rsidRPr="00037C4C">
        <w:trPr>
          <w:cantSplit/>
          <w:trHeight w:val="4550"/>
        </w:trPr>
        <w:tc>
          <w:tcPr>
            <w:tcW w:w="534" w:type="dxa"/>
            <w:tcBorders>
              <w:right w:val="single" w:sz="4" w:space="0" w:color="auto"/>
            </w:tcBorders>
            <w:textDirection w:val="btLr"/>
            <w:vAlign w:val="center"/>
          </w:tcPr>
          <w:p w:rsidR="00F61D5B" w:rsidRPr="00037C4C" w:rsidRDefault="00F61D5B" w:rsidP="00F4712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C4C">
              <w:rPr>
                <w:rFonts w:ascii="Times New Roman" w:hAnsi="Times New Roman" w:cs="Times New Roman"/>
                <w:sz w:val="10"/>
                <w:szCs w:val="10"/>
              </w:rPr>
              <w:br w:type="page"/>
            </w: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HAZİRAN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61D5B" w:rsidRPr="00037C4C" w:rsidRDefault="00F61D5B" w:rsidP="0030388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08—12.06.2014</w:t>
            </w:r>
          </w:p>
          <w:p w:rsidR="00F61D5B" w:rsidRPr="00037C4C" w:rsidRDefault="00F61D5B" w:rsidP="00F4712B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F61D5B" w:rsidRPr="00037C4C" w:rsidRDefault="00F61D5B" w:rsidP="00B31A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:rsidR="00F61D5B" w:rsidRPr="00285FE5" w:rsidRDefault="00F61D5B" w:rsidP="00C66DCF">
            <w:pPr>
              <w:tabs>
                <w:tab w:val="left" w:pos="2040"/>
              </w:tabs>
              <w:ind w:left="-57"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Hazır metotları kullanabilmek.</w:t>
            </w:r>
          </w:p>
        </w:tc>
        <w:tc>
          <w:tcPr>
            <w:tcW w:w="4678" w:type="dxa"/>
            <w:tcBorders>
              <w:left w:val="single" w:sz="4" w:space="0" w:color="auto"/>
            </w:tcBorders>
            <w:vAlign w:val="center"/>
          </w:tcPr>
          <w:p w:rsidR="00F61D5B" w:rsidRPr="00285FE5" w:rsidRDefault="00F61D5B" w:rsidP="00716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85">
              <w:rPr>
                <w:rFonts w:ascii="Times New Roman" w:hAnsi="Times New Roman" w:cs="Times New Roman"/>
                <w:sz w:val="20"/>
                <w:szCs w:val="20"/>
              </w:rPr>
              <w:t>3. Tarih ve Zaman Fonksiyonları</w:t>
            </w:r>
            <w:bookmarkStart w:id="0" w:name="_GoBack"/>
            <w:bookmarkEnd w:id="0"/>
          </w:p>
        </w:tc>
        <w:tc>
          <w:tcPr>
            <w:tcW w:w="1842" w:type="dxa"/>
            <w:vAlign w:val="center"/>
          </w:tcPr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Anlatma,</w:t>
            </w:r>
          </w:p>
          <w:p w:rsidR="00F61D5B" w:rsidRPr="001A07BA" w:rsidRDefault="00F61D5B" w:rsidP="001A07BA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40" w:lineRule="auto"/>
              <w:ind w:left="81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Soru cevap</w:t>
            </w:r>
          </w:p>
          <w:p w:rsidR="00F61D5B" w:rsidRPr="00037C4C" w:rsidRDefault="00F61D5B" w:rsidP="001A07BA">
            <w:pPr>
              <w:autoSpaceDE w:val="0"/>
              <w:autoSpaceDN w:val="0"/>
              <w:adjustRightInd w:val="0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7BA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gösterip yaptırma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9C42D4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Tahta kalem, Modüller, Bilgisayar</w:t>
            </w:r>
          </w:p>
        </w:tc>
        <w:tc>
          <w:tcPr>
            <w:tcW w:w="1701" w:type="dxa"/>
            <w:vAlign w:val="center"/>
          </w:tcPr>
          <w:p w:rsidR="00F61D5B" w:rsidRPr="00037C4C" w:rsidRDefault="00F61D5B" w:rsidP="00716E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F61D5B" w:rsidRPr="00037C4C" w:rsidRDefault="00F61D5B" w:rsidP="00E56D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015"/>
        <w:gridCol w:w="3686"/>
      </w:tblGrid>
      <w:tr w:rsidR="00F61D5B" w:rsidRPr="00037C4C">
        <w:trPr>
          <w:trHeight w:val="2636"/>
        </w:trPr>
        <w:tc>
          <w:tcPr>
            <w:tcW w:w="15701" w:type="dxa"/>
            <w:gridSpan w:val="2"/>
          </w:tcPr>
          <w:p w:rsidR="00F61D5B" w:rsidRPr="00037C4C" w:rsidRDefault="00F61D5B" w:rsidP="0004140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037C4C">
              <w:rPr>
                <w:rFonts w:ascii="Times New Roman" w:hAnsi="Times New Roman" w:cs="Times New Roman"/>
                <w:b/>
                <w:bCs/>
                <w:u w:val="single"/>
              </w:rPr>
              <w:t>NOT:  İşbu Ünitelendirilmiş Yıllık Ders Planı;</w:t>
            </w:r>
          </w:p>
          <w:p w:rsidR="00F61D5B" w:rsidRPr="00037C4C" w:rsidRDefault="00F61D5B" w:rsidP="00F810C2">
            <w:pPr>
              <w:numPr>
                <w:ilvl w:val="0"/>
                <w:numId w:val="1"/>
              </w:numPr>
              <w:tabs>
                <w:tab w:val="left" w:pos="420"/>
              </w:tabs>
              <w:autoSpaceDE w:val="0"/>
              <w:autoSpaceDN w:val="0"/>
              <w:adjustRightInd w:val="0"/>
              <w:spacing w:line="216" w:lineRule="auto"/>
              <w:ind w:left="743" w:hanging="743"/>
              <w:rPr>
                <w:rFonts w:ascii="Times New Roman" w:hAnsi="Times New Roman" w:cs="Times New Roman"/>
              </w:rPr>
            </w:pPr>
            <w:r w:rsidRPr="00037C4C">
              <w:rPr>
                <w:rFonts w:ascii="Times New Roman" w:hAnsi="Times New Roman" w:cs="Times New Roman"/>
              </w:rPr>
              <w:t xml:space="preserve">Talim ve Terbiye Kurulu Başkanlığı’nın </w:t>
            </w:r>
            <w:r w:rsidRPr="00037C4C">
              <w:rPr>
                <w:rFonts w:ascii="Times New Roman" w:hAnsi="Times New Roman" w:cs="Times New Roman"/>
                <w:b/>
                <w:bCs/>
              </w:rPr>
              <w:t>03.06.2008 tarih ve 138 sayılı Kurul Kararı</w:t>
            </w:r>
            <w:r w:rsidRPr="00037C4C">
              <w:rPr>
                <w:rFonts w:ascii="Times New Roman" w:hAnsi="Times New Roman" w:cs="Times New Roman"/>
              </w:rPr>
              <w:t xml:space="preserve"> gereği belirtilen müfredata uygun olarak hazırlanmıştır.</w:t>
            </w:r>
          </w:p>
          <w:p w:rsidR="00F61D5B" w:rsidRPr="00037C4C" w:rsidRDefault="00F61D5B" w:rsidP="00F810C2">
            <w:pPr>
              <w:numPr>
                <w:ilvl w:val="0"/>
                <w:numId w:val="1"/>
              </w:numPr>
              <w:tabs>
                <w:tab w:val="left" w:pos="420"/>
              </w:tabs>
              <w:autoSpaceDE w:val="0"/>
              <w:autoSpaceDN w:val="0"/>
              <w:adjustRightInd w:val="0"/>
              <w:spacing w:line="216" w:lineRule="auto"/>
              <w:ind w:left="426" w:hanging="426"/>
              <w:rPr>
                <w:rFonts w:ascii="Times New Roman" w:hAnsi="Times New Roman" w:cs="Times New Roman"/>
              </w:rPr>
            </w:pPr>
            <w:r w:rsidRPr="00037C4C">
              <w:rPr>
                <w:rFonts w:ascii="Times New Roman" w:hAnsi="Times New Roman" w:cs="Times New Roman"/>
              </w:rPr>
              <w:t xml:space="preserve">Talim ve Terbiye Kurulu Başkanlığı’nın </w:t>
            </w:r>
            <w:r w:rsidRPr="00037C4C">
              <w:rPr>
                <w:rFonts w:ascii="Times New Roman" w:hAnsi="Times New Roman" w:cs="Times New Roman"/>
                <w:b/>
                <w:bCs/>
              </w:rPr>
              <w:t xml:space="preserve">12.09.2011 tarih ve 134 sayılı kurul kararı </w:t>
            </w:r>
            <w:r w:rsidRPr="00037C4C">
              <w:rPr>
                <w:rFonts w:ascii="Times New Roman" w:hAnsi="Times New Roman" w:cs="Times New Roman"/>
              </w:rPr>
              <w:t xml:space="preserve">gereği hazırlanan </w:t>
            </w:r>
            <w:r w:rsidRPr="00037C4C">
              <w:rPr>
                <w:rFonts w:ascii="Times New Roman" w:hAnsi="Times New Roman" w:cs="Times New Roman"/>
                <w:b/>
                <w:bCs/>
              </w:rPr>
              <w:t xml:space="preserve">Öğretim Programı’nda Değişiklik Yapılması </w:t>
            </w:r>
            <w:r w:rsidRPr="00037C4C">
              <w:rPr>
                <w:rFonts w:ascii="Times New Roman" w:hAnsi="Times New Roman" w:cs="Times New Roman"/>
              </w:rPr>
              <w:t>esasları göz önünde tutulmuş ve bu planda ilgili değişiklikler yapılmıştır.</w:t>
            </w:r>
          </w:p>
          <w:p w:rsidR="00F61D5B" w:rsidRPr="00037C4C" w:rsidRDefault="00F61D5B" w:rsidP="00F810C2">
            <w:pPr>
              <w:numPr>
                <w:ilvl w:val="0"/>
                <w:numId w:val="1"/>
              </w:numPr>
              <w:tabs>
                <w:tab w:val="left" w:pos="420"/>
              </w:tabs>
              <w:autoSpaceDE w:val="0"/>
              <w:autoSpaceDN w:val="0"/>
              <w:adjustRightInd w:val="0"/>
              <w:spacing w:line="216" w:lineRule="auto"/>
              <w:ind w:left="426" w:hanging="426"/>
              <w:rPr>
                <w:rFonts w:ascii="Times New Roman" w:hAnsi="Times New Roman" w:cs="Times New Roman"/>
              </w:rPr>
            </w:pPr>
            <w:r w:rsidRPr="00037C4C">
              <w:rPr>
                <w:rFonts w:ascii="Times New Roman" w:hAnsi="Times New Roman" w:cs="Times New Roman"/>
              </w:rPr>
              <w:t xml:space="preserve">Talim ve Terbiye Kurulu Başkanlığı’nın </w:t>
            </w:r>
            <w:r w:rsidRPr="00037C4C">
              <w:rPr>
                <w:rFonts w:ascii="Times New Roman" w:hAnsi="Times New Roman" w:cs="Times New Roman"/>
                <w:b/>
                <w:bCs/>
              </w:rPr>
              <w:t>27.04.1998 tarih</w:t>
            </w:r>
            <w:r w:rsidRPr="00037C4C">
              <w:rPr>
                <w:rFonts w:ascii="Times New Roman" w:hAnsi="Times New Roman" w:cs="Times New Roman"/>
              </w:rPr>
              <w:t xml:space="preserve"> </w:t>
            </w:r>
            <w:r w:rsidRPr="00037C4C">
              <w:rPr>
                <w:rFonts w:ascii="Times New Roman" w:hAnsi="Times New Roman" w:cs="Times New Roman"/>
                <w:b/>
                <w:bCs/>
              </w:rPr>
              <w:t>ve 64 karar sayılı,2488</w:t>
            </w:r>
            <w:r w:rsidRPr="00037C4C">
              <w:rPr>
                <w:rFonts w:ascii="Times New Roman" w:hAnsi="Times New Roman" w:cs="Times New Roman"/>
              </w:rPr>
              <w:t xml:space="preserve"> </w:t>
            </w:r>
            <w:r w:rsidRPr="00037C4C">
              <w:rPr>
                <w:rFonts w:ascii="Times New Roman" w:hAnsi="Times New Roman" w:cs="Times New Roman"/>
                <w:b/>
                <w:bCs/>
              </w:rPr>
              <w:t xml:space="preserve">sayılı </w:t>
            </w:r>
            <w:r w:rsidRPr="00037C4C">
              <w:rPr>
                <w:rFonts w:ascii="Times New Roman" w:hAnsi="Times New Roman" w:cs="Times New Roman"/>
              </w:rPr>
              <w:t>Tebliğler Dergisi’nde yer alan ‘‘</w:t>
            </w:r>
            <w:r w:rsidRPr="00037C4C">
              <w:rPr>
                <w:rFonts w:ascii="Times New Roman" w:hAnsi="Times New Roman" w:cs="Times New Roman"/>
                <w:b/>
                <w:bCs/>
              </w:rPr>
              <w:t xml:space="preserve">ATATÜRKÇÜLÜK’’ </w:t>
            </w:r>
            <w:r w:rsidRPr="00037C4C">
              <w:rPr>
                <w:rFonts w:ascii="Times New Roman" w:hAnsi="Times New Roman" w:cs="Times New Roman"/>
              </w:rPr>
              <w:t>konularına yer verilmiştir.</w:t>
            </w:r>
          </w:p>
          <w:p w:rsidR="00F61D5B" w:rsidRPr="00037C4C" w:rsidRDefault="00F61D5B" w:rsidP="00F810C2">
            <w:pPr>
              <w:numPr>
                <w:ilvl w:val="0"/>
                <w:numId w:val="1"/>
              </w:numPr>
              <w:tabs>
                <w:tab w:val="left" w:pos="420"/>
              </w:tabs>
              <w:autoSpaceDE w:val="0"/>
              <w:autoSpaceDN w:val="0"/>
              <w:adjustRightInd w:val="0"/>
              <w:spacing w:line="216" w:lineRule="auto"/>
              <w:ind w:left="426" w:hanging="426"/>
              <w:rPr>
                <w:rFonts w:ascii="Times New Roman" w:hAnsi="Times New Roman" w:cs="Times New Roman"/>
              </w:rPr>
            </w:pPr>
            <w:r w:rsidRPr="00037C4C">
              <w:rPr>
                <w:rFonts w:ascii="Times New Roman" w:hAnsi="Times New Roman" w:cs="Times New Roman"/>
                <w:b/>
                <w:bCs/>
              </w:rPr>
              <w:t>Öğrenme—Öğretme Yöntem ve Teknikleri</w:t>
            </w:r>
            <w:r w:rsidRPr="00037C4C">
              <w:rPr>
                <w:rFonts w:ascii="Times New Roman" w:hAnsi="Times New Roman" w:cs="Times New Roman"/>
              </w:rPr>
              <w:t xml:space="preserve">, Öğretim Programı’nda yer alan  </w:t>
            </w:r>
            <w:r w:rsidRPr="00037C4C">
              <w:rPr>
                <w:rFonts w:ascii="Times New Roman" w:hAnsi="Times New Roman" w:cs="Times New Roman"/>
                <w:b/>
                <w:bCs/>
                <w:i/>
                <w:iCs/>
              </w:rPr>
              <w:t>’’Etkinlikler’’</w:t>
            </w:r>
            <w:r w:rsidRPr="00037C4C">
              <w:rPr>
                <w:rFonts w:ascii="Times New Roman" w:hAnsi="Times New Roman" w:cs="Times New Roman"/>
              </w:rPr>
              <w:t xml:space="preserve"> kısmında yer alan çalışmalar ve </w:t>
            </w:r>
            <w:r w:rsidRPr="00037C4C">
              <w:rPr>
                <w:rFonts w:ascii="Times New Roman" w:hAnsi="Times New Roman" w:cs="Times New Roman"/>
                <w:b/>
                <w:bCs/>
                <w:i/>
                <w:iCs/>
              </w:rPr>
              <w:t>‘‘201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  <w:r w:rsidRPr="00037C4C">
              <w:rPr>
                <w:rFonts w:ascii="Times New Roman" w:hAnsi="Times New Roman" w:cs="Times New Roman"/>
                <w:b/>
                <w:bCs/>
                <w:i/>
                <w:iCs/>
              </w:rPr>
              <w:t>—201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5 </w:t>
            </w:r>
            <w:r w:rsidRPr="00037C4C">
              <w:rPr>
                <w:rFonts w:ascii="Times New Roman" w:hAnsi="Times New Roman" w:cs="Times New Roman"/>
                <w:b/>
                <w:bCs/>
                <w:i/>
                <w:iCs/>
              </w:rPr>
              <w:t>Eğitim—Öğretim Yılı Sene Başı Zümresi’’</w:t>
            </w:r>
            <w:r w:rsidRPr="00037C4C">
              <w:rPr>
                <w:rFonts w:ascii="Times New Roman" w:hAnsi="Times New Roman" w:cs="Times New Roman"/>
              </w:rPr>
              <w:t xml:space="preserve">  dikkate alınarak hazırlanmıştır.</w:t>
            </w:r>
          </w:p>
          <w:p w:rsidR="00F61D5B" w:rsidRPr="00037C4C" w:rsidRDefault="00F61D5B" w:rsidP="00F810C2">
            <w:pPr>
              <w:numPr>
                <w:ilvl w:val="0"/>
                <w:numId w:val="1"/>
              </w:numPr>
              <w:tabs>
                <w:tab w:val="left" w:pos="420"/>
              </w:tabs>
              <w:autoSpaceDE w:val="0"/>
              <w:autoSpaceDN w:val="0"/>
              <w:adjustRightInd w:val="0"/>
              <w:spacing w:line="216" w:lineRule="auto"/>
              <w:ind w:left="426" w:hanging="426"/>
              <w:rPr>
                <w:rFonts w:ascii="Times New Roman" w:hAnsi="Times New Roman" w:cs="Times New Roman"/>
                <w:sz w:val="18"/>
                <w:szCs w:val="18"/>
              </w:rPr>
            </w:pPr>
            <w:r w:rsidRPr="00037C4C">
              <w:rPr>
                <w:rFonts w:ascii="Times New Roman" w:hAnsi="Times New Roman" w:cs="Times New Roman"/>
              </w:rPr>
              <w:t xml:space="preserve">Talim ve Terbiye Kurulu Başkanlığı’nın </w:t>
            </w:r>
            <w:r w:rsidRPr="00037C4C">
              <w:rPr>
                <w:rFonts w:ascii="Times New Roman" w:hAnsi="Times New Roman" w:cs="Times New Roman"/>
                <w:b/>
                <w:bCs/>
                <w:color w:val="000000"/>
              </w:rPr>
              <w:t>30.07.2003 tarih ve 226 karar sayılı, 2551 sayılı</w:t>
            </w:r>
            <w:r w:rsidRPr="00037C4C">
              <w:rPr>
                <w:rFonts w:ascii="Times New Roman" w:hAnsi="Times New Roman" w:cs="Times New Roman"/>
                <w:color w:val="000000"/>
              </w:rPr>
              <w:t xml:space="preserve"> Tebliğler Dergisi’nde yayımlanan </w:t>
            </w:r>
            <w:r w:rsidRPr="00037C4C">
              <w:rPr>
                <w:rFonts w:ascii="Times New Roman" w:hAnsi="Times New Roman" w:cs="Times New Roman"/>
                <w:b/>
                <w:bCs/>
                <w:color w:val="000000"/>
              </w:rPr>
              <w:t>“ Millî Eğitim Bakanlığı Eğitim ve Öğretim Çalışmalarının Plânlı Yürütülmesine İlişkin Yönerge “</w:t>
            </w:r>
            <w:r w:rsidRPr="00037C4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37C4C">
              <w:rPr>
                <w:rFonts w:ascii="Times New Roman" w:hAnsi="Times New Roman" w:cs="Times New Roman"/>
              </w:rPr>
              <w:t>esas alınarak bu yönergede yer alan formatta hazırlanmıştır.</w:t>
            </w:r>
          </w:p>
        </w:tc>
      </w:tr>
      <w:tr w:rsidR="00F61D5B" w:rsidRPr="00037C4C">
        <w:trPr>
          <w:trHeight w:val="1279"/>
        </w:trPr>
        <w:tc>
          <w:tcPr>
            <w:tcW w:w="12015" w:type="dxa"/>
            <w:tcBorders>
              <w:right w:val="single" w:sz="4" w:space="0" w:color="auto"/>
            </w:tcBorders>
          </w:tcPr>
          <w:p w:rsidR="00F61D5B" w:rsidRPr="00037C4C" w:rsidRDefault="00F61D5B" w:rsidP="002C6940">
            <w:pPr>
              <w:tabs>
                <w:tab w:val="left" w:pos="3060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F61D5B" w:rsidRPr="007853E9" w:rsidRDefault="00F61D5B" w:rsidP="007853E9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7853E9">
              <w:rPr>
                <w:rFonts w:ascii="Times New Roman" w:hAnsi="Times New Roman" w:cs="Times New Roman"/>
                <w:sz w:val="18"/>
                <w:szCs w:val="18"/>
              </w:rPr>
              <w:t>..........................                   ..........................                      ..........................                     ..........................                ..........................                .........................                          ........................</w:t>
            </w:r>
          </w:p>
          <w:p w:rsidR="00F61D5B" w:rsidRDefault="00F61D5B" w:rsidP="007853E9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7853E9">
              <w:rPr>
                <w:rFonts w:ascii="Times New Roman" w:hAnsi="Times New Roman" w:cs="Times New Roman"/>
                <w:sz w:val="18"/>
                <w:szCs w:val="18"/>
              </w:rPr>
              <w:t>Bil. Tek. A. Şefi                     Atelye Ş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efi                          </w:t>
            </w:r>
            <w:r w:rsidRPr="007853E9">
              <w:rPr>
                <w:rFonts w:ascii="Times New Roman" w:hAnsi="Times New Roman" w:cs="Times New Roman"/>
                <w:sz w:val="18"/>
                <w:szCs w:val="18"/>
              </w:rPr>
              <w:t>Bil. Tek. Al. Öğr.                  Bil. Tek. Al. Öğr.              Bil. Tek. Al. Öğr.                Bil. Tek. Al. Öğr.                        Okul Müdürü</w:t>
            </w:r>
          </w:p>
          <w:p w:rsidR="00F61D5B" w:rsidRPr="00037C4C" w:rsidRDefault="00F61D5B" w:rsidP="007853E9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hyperlink r:id="rId7" w:history="1">
              <w:r w:rsidRPr="008F4A50">
                <w:rPr>
                  <w:rStyle w:val="Hyperlink"/>
                  <w:color w:val="000000"/>
                </w:rPr>
                <w:t>www.sorubak.com</w:t>
              </w:r>
            </w:hyperlink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F61D5B" w:rsidRPr="00037C4C" w:rsidRDefault="00F61D5B" w:rsidP="00920AD3">
            <w:pPr>
              <w:tabs>
                <w:tab w:val="left" w:pos="3060"/>
              </w:tabs>
              <w:ind w:left="602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F61D5B" w:rsidRPr="00037C4C" w:rsidRDefault="00F61D5B" w:rsidP="00325D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…</w:t>
            </w:r>
            <w:r w:rsidRPr="00037C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/ 09 / 201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  <w:p w:rsidR="00F61D5B" w:rsidRPr="00037C4C" w:rsidRDefault="00F61D5B" w:rsidP="00325D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UYGUNDUR.</w:t>
            </w:r>
          </w:p>
          <w:p w:rsidR="00F61D5B" w:rsidRPr="00037C4C" w:rsidRDefault="00F61D5B" w:rsidP="00325D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………………………………………</w:t>
            </w:r>
          </w:p>
          <w:p w:rsidR="00F61D5B" w:rsidRPr="00037C4C" w:rsidRDefault="00F61D5B" w:rsidP="008C31E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7C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Okul Müdürü</w:t>
            </w:r>
          </w:p>
        </w:tc>
      </w:tr>
    </w:tbl>
    <w:p w:rsidR="00F61D5B" w:rsidRPr="00037C4C" w:rsidRDefault="00F61D5B" w:rsidP="006E344C">
      <w:pPr>
        <w:tabs>
          <w:tab w:val="left" w:pos="3060"/>
        </w:tabs>
        <w:rPr>
          <w:rFonts w:ascii="Times New Roman" w:hAnsi="Times New Roman" w:cs="Times New Roman"/>
          <w:sz w:val="10"/>
          <w:szCs w:val="10"/>
        </w:rPr>
      </w:pPr>
      <w:bookmarkStart w:id="1" w:name="_PictureBullets"/>
      <w:r w:rsidRPr="00F3496E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tkinlik" style="width:6pt;height:6pt;visibility:visible" o:bullet="t">
            <v:imagedata r:id="rId8" o:title=""/>
          </v:shape>
        </w:pict>
      </w:r>
      <w:r w:rsidRPr="00F3496E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 id="_x0000_i1026" type="#_x0000_t75" alt="Gezi" style="width:9pt;height:9pt;visibility:visible" o:bullet="t">
            <v:imagedata r:id="rId9" o:title=""/>
          </v:shape>
        </w:pict>
      </w:r>
      <w:bookmarkEnd w:id="1"/>
    </w:p>
    <w:sectPr w:rsidR="00F61D5B" w:rsidRPr="00037C4C" w:rsidSect="00025F54">
      <w:headerReference w:type="default" r:id="rId10"/>
      <w:headerReference w:type="first" r:id="rId11"/>
      <w:pgSz w:w="16838" w:h="11906" w:orient="landscape"/>
      <w:pgMar w:top="425" w:right="663" w:bottom="425" w:left="567" w:header="425" w:footer="0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D5B" w:rsidRDefault="00F61D5B" w:rsidP="006D251C">
      <w:pPr>
        <w:spacing w:line="240" w:lineRule="auto"/>
      </w:pPr>
      <w:r>
        <w:separator/>
      </w:r>
    </w:p>
  </w:endnote>
  <w:endnote w:type="continuationSeparator" w:id="0">
    <w:p w:rsidR="00F61D5B" w:rsidRDefault="00F61D5B" w:rsidP="006D251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D5B" w:rsidRDefault="00F61D5B" w:rsidP="006D251C">
      <w:pPr>
        <w:spacing w:line="240" w:lineRule="auto"/>
      </w:pPr>
      <w:r>
        <w:separator/>
      </w:r>
    </w:p>
  </w:footnote>
  <w:footnote w:type="continuationSeparator" w:id="0">
    <w:p w:rsidR="00F61D5B" w:rsidRDefault="00F61D5B" w:rsidP="006D251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01" w:type="dxa"/>
      <w:tblInd w:w="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A0"/>
    </w:tblPr>
    <w:tblGrid>
      <w:gridCol w:w="534"/>
      <w:gridCol w:w="567"/>
      <w:gridCol w:w="567"/>
      <w:gridCol w:w="3827"/>
      <w:gridCol w:w="4678"/>
      <w:gridCol w:w="1842"/>
      <w:gridCol w:w="1701"/>
      <w:gridCol w:w="1701"/>
      <w:gridCol w:w="284"/>
    </w:tblGrid>
    <w:tr w:rsidR="00F61D5B" w:rsidRPr="00DD7384">
      <w:trPr>
        <w:trHeight w:val="114"/>
      </w:trPr>
      <w:tc>
        <w:tcPr>
          <w:tcW w:w="1668" w:type="dxa"/>
          <w:gridSpan w:val="3"/>
          <w:shd w:val="clear" w:color="auto" w:fill="FFFFFF"/>
          <w:vAlign w:val="center"/>
        </w:tcPr>
        <w:p w:rsidR="00F61D5B" w:rsidRPr="00DD7384" w:rsidRDefault="00F61D5B" w:rsidP="00C4518D">
          <w:pPr>
            <w:spacing w:line="240" w:lineRule="auto"/>
            <w:jc w:val="center"/>
            <w:rPr>
              <w:b/>
              <w:bCs/>
              <w:sz w:val="20"/>
              <w:szCs w:val="20"/>
            </w:rPr>
          </w:pPr>
          <w:r w:rsidRPr="00DD7384">
            <w:rPr>
              <w:b/>
              <w:bCs/>
              <w:sz w:val="20"/>
              <w:szCs w:val="20"/>
            </w:rPr>
            <w:t>SÜRE</w:t>
          </w:r>
        </w:p>
      </w:tc>
      <w:tc>
        <w:tcPr>
          <w:tcW w:w="3827" w:type="dxa"/>
          <w:vMerge w:val="restart"/>
          <w:shd w:val="clear" w:color="auto" w:fill="FFFFFF"/>
          <w:vAlign w:val="center"/>
        </w:tcPr>
        <w:p w:rsidR="00F61D5B" w:rsidRPr="00DD7384" w:rsidRDefault="00F61D5B" w:rsidP="00C4518D">
          <w:pPr>
            <w:spacing w:line="240" w:lineRule="auto"/>
            <w:jc w:val="center"/>
            <w:rPr>
              <w:b/>
              <w:bCs/>
              <w:sz w:val="20"/>
              <w:szCs w:val="20"/>
            </w:rPr>
          </w:pPr>
          <w:r w:rsidRPr="00DD7384">
            <w:rPr>
              <w:b/>
              <w:bCs/>
              <w:sz w:val="20"/>
              <w:szCs w:val="20"/>
            </w:rPr>
            <w:t>KAZANIMLAR</w:t>
          </w:r>
        </w:p>
      </w:tc>
      <w:tc>
        <w:tcPr>
          <w:tcW w:w="4678" w:type="dxa"/>
          <w:vMerge w:val="restart"/>
          <w:shd w:val="clear" w:color="auto" w:fill="FFFFFF"/>
          <w:vAlign w:val="center"/>
        </w:tcPr>
        <w:p w:rsidR="00F61D5B" w:rsidRPr="00DD7384" w:rsidRDefault="00F61D5B" w:rsidP="00C4518D">
          <w:pPr>
            <w:spacing w:line="240" w:lineRule="auto"/>
            <w:jc w:val="center"/>
            <w:rPr>
              <w:b/>
              <w:bCs/>
              <w:sz w:val="20"/>
              <w:szCs w:val="20"/>
            </w:rPr>
          </w:pPr>
          <w:r w:rsidRPr="00DD7384">
            <w:rPr>
              <w:b/>
              <w:bCs/>
              <w:sz w:val="20"/>
              <w:szCs w:val="20"/>
            </w:rPr>
            <w:t>KONULAR</w:t>
          </w:r>
        </w:p>
      </w:tc>
      <w:tc>
        <w:tcPr>
          <w:tcW w:w="1842" w:type="dxa"/>
          <w:vMerge w:val="restart"/>
          <w:shd w:val="clear" w:color="auto" w:fill="FFFFFF"/>
          <w:vAlign w:val="center"/>
        </w:tcPr>
        <w:p w:rsidR="00F61D5B" w:rsidRPr="00DD7384" w:rsidRDefault="00F61D5B" w:rsidP="00C4518D">
          <w:pPr>
            <w:spacing w:line="240" w:lineRule="auto"/>
            <w:jc w:val="center"/>
            <w:rPr>
              <w:b/>
              <w:bCs/>
              <w:sz w:val="20"/>
              <w:szCs w:val="20"/>
            </w:rPr>
          </w:pPr>
          <w:r w:rsidRPr="00DD7384">
            <w:rPr>
              <w:b/>
              <w:bCs/>
              <w:sz w:val="20"/>
              <w:szCs w:val="20"/>
            </w:rPr>
            <w:t>ÖĞRENME ÖĞRETME YÖNTEM VE TEKNİKLERİ</w:t>
          </w:r>
        </w:p>
      </w:tc>
      <w:tc>
        <w:tcPr>
          <w:tcW w:w="1701" w:type="dxa"/>
          <w:vMerge w:val="restart"/>
          <w:shd w:val="clear" w:color="auto" w:fill="FFFFFF"/>
          <w:vAlign w:val="center"/>
        </w:tcPr>
        <w:p w:rsidR="00F61D5B" w:rsidRPr="00DD7384" w:rsidRDefault="00F61D5B" w:rsidP="00C4518D">
          <w:pPr>
            <w:spacing w:line="240" w:lineRule="auto"/>
            <w:jc w:val="center"/>
            <w:rPr>
              <w:b/>
              <w:bCs/>
              <w:sz w:val="20"/>
              <w:szCs w:val="20"/>
            </w:rPr>
          </w:pPr>
          <w:r w:rsidRPr="00DD7384">
            <w:rPr>
              <w:b/>
              <w:bCs/>
              <w:sz w:val="20"/>
              <w:szCs w:val="20"/>
            </w:rPr>
            <w:t>KULLANILAN EĞİTİM TEKNOLOJİLERİ ARAÇ VE GEREÇLER</w:t>
          </w:r>
        </w:p>
      </w:tc>
      <w:tc>
        <w:tcPr>
          <w:tcW w:w="1701" w:type="dxa"/>
          <w:vMerge w:val="restart"/>
          <w:shd w:val="clear" w:color="auto" w:fill="FFFFFF"/>
          <w:vAlign w:val="center"/>
        </w:tcPr>
        <w:p w:rsidR="00F61D5B" w:rsidRPr="00DD7384" w:rsidRDefault="00F61D5B" w:rsidP="00C4518D">
          <w:pPr>
            <w:spacing w:line="240" w:lineRule="auto"/>
            <w:jc w:val="center"/>
            <w:rPr>
              <w:b/>
              <w:bCs/>
              <w:sz w:val="20"/>
              <w:szCs w:val="20"/>
            </w:rPr>
          </w:pPr>
          <w:r w:rsidRPr="00DD7384">
            <w:rPr>
              <w:b/>
              <w:bCs/>
              <w:sz w:val="20"/>
              <w:szCs w:val="20"/>
            </w:rPr>
            <w:t>AÇIKLAMALAR</w:t>
          </w:r>
        </w:p>
      </w:tc>
      <w:tc>
        <w:tcPr>
          <w:tcW w:w="284" w:type="dxa"/>
          <w:vMerge w:val="restart"/>
          <w:shd w:val="clear" w:color="auto" w:fill="FFFFFF"/>
          <w:vAlign w:val="center"/>
        </w:tcPr>
        <w:p w:rsidR="00F61D5B" w:rsidRPr="00DD7384" w:rsidRDefault="00F61D5B" w:rsidP="00C4518D">
          <w:pPr>
            <w:spacing w:line="240" w:lineRule="auto"/>
            <w:jc w:val="center"/>
            <w:rPr>
              <w:b/>
              <w:bCs/>
              <w:sz w:val="20"/>
              <w:szCs w:val="20"/>
            </w:rPr>
          </w:pPr>
        </w:p>
      </w:tc>
    </w:tr>
    <w:tr w:rsidR="00F61D5B" w:rsidRPr="00DD7384">
      <w:trPr>
        <w:cantSplit/>
        <w:trHeight w:val="873"/>
      </w:trPr>
      <w:tc>
        <w:tcPr>
          <w:tcW w:w="534" w:type="dxa"/>
          <w:shd w:val="clear" w:color="auto" w:fill="FFFFFF"/>
          <w:textDirection w:val="btLr"/>
          <w:vAlign w:val="center"/>
        </w:tcPr>
        <w:p w:rsidR="00F61D5B" w:rsidRPr="00DD7384" w:rsidRDefault="00F61D5B" w:rsidP="00C4518D">
          <w:pPr>
            <w:spacing w:line="240" w:lineRule="auto"/>
            <w:ind w:left="113" w:right="113"/>
            <w:jc w:val="center"/>
            <w:rPr>
              <w:b/>
              <w:bCs/>
              <w:sz w:val="20"/>
              <w:szCs w:val="20"/>
            </w:rPr>
          </w:pPr>
          <w:r w:rsidRPr="00DD7384">
            <w:rPr>
              <w:b/>
              <w:bCs/>
              <w:sz w:val="20"/>
              <w:szCs w:val="20"/>
            </w:rPr>
            <w:t>AY</w:t>
          </w:r>
        </w:p>
      </w:tc>
      <w:tc>
        <w:tcPr>
          <w:tcW w:w="567" w:type="dxa"/>
          <w:shd w:val="clear" w:color="auto" w:fill="FFFFFF"/>
          <w:textDirection w:val="btLr"/>
          <w:vAlign w:val="center"/>
        </w:tcPr>
        <w:p w:rsidR="00F61D5B" w:rsidRPr="00DD7384" w:rsidRDefault="00F61D5B" w:rsidP="00C4518D">
          <w:pPr>
            <w:spacing w:line="240" w:lineRule="auto"/>
            <w:ind w:left="113" w:right="113"/>
            <w:jc w:val="center"/>
            <w:rPr>
              <w:b/>
              <w:bCs/>
              <w:sz w:val="20"/>
              <w:szCs w:val="20"/>
            </w:rPr>
          </w:pPr>
          <w:r w:rsidRPr="00DD7384">
            <w:rPr>
              <w:b/>
              <w:bCs/>
              <w:sz w:val="20"/>
              <w:szCs w:val="20"/>
            </w:rPr>
            <w:t>HAFTA</w:t>
          </w:r>
        </w:p>
      </w:tc>
      <w:tc>
        <w:tcPr>
          <w:tcW w:w="567" w:type="dxa"/>
          <w:shd w:val="clear" w:color="auto" w:fill="FFFFFF"/>
          <w:textDirection w:val="btLr"/>
          <w:vAlign w:val="center"/>
        </w:tcPr>
        <w:p w:rsidR="00F61D5B" w:rsidRPr="00DD7384" w:rsidRDefault="00F61D5B" w:rsidP="00DD7384">
          <w:pPr>
            <w:spacing w:line="240" w:lineRule="auto"/>
            <w:ind w:left="113" w:right="113"/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SA</w:t>
          </w:r>
          <w:r w:rsidRPr="00DD7384">
            <w:rPr>
              <w:b/>
              <w:bCs/>
              <w:sz w:val="20"/>
              <w:szCs w:val="20"/>
            </w:rPr>
            <w:t>AT</w:t>
          </w:r>
        </w:p>
      </w:tc>
      <w:tc>
        <w:tcPr>
          <w:tcW w:w="3827" w:type="dxa"/>
          <w:vMerge/>
          <w:shd w:val="clear" w:color="auto" w:fill="FFFFFF"/>
        </w:tcPr>
        <w:p w:rsidR="00F61D5B" w:rsidRPr="00DD7384" w:rsidRDefault="00F61D5B" w:rsidP="00C4518D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4678" w:type="dxa"/>
          <w:vMerge/>
          <w:shd w:val="clear" w:color="auto" w:fill="FFFFFF"/>
        </w:tcPr>
        <w:p w:rsidR="00F61D5B" w:rsidRPr="00DD7384" w:rsidRDefault="00F61D5B" w:rsidP="00C4518D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842" w:type="dxa"/>
          <w:vMerge/>
          <w:shd w:val="clear" w:color="auto" w:fill="FFFFFF"/>
        </w:tcPr>
        <w:p w:rsidR="00F61D5B" w:rsidRPr="00DD7384" w:rsidRDefault="00F61D5B" w:rsidP="00C4518D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FFFFFF"/>
        </w:tcPr>
        <w:p w:rsidR="00F61D5B" w:rsidRPr="00DD7384" w:rsidRDefault="00F61D5B" w:rsidP="00C4518D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FFFFFF"/>
        </w:tcPr>
        <w:p w:rsidR="00F61D5B" w:rsidRPr="00DD7384" w:rsidRDefault="00F61D5B" w:rsidP="00C4518D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284" w:type="dxa"/>
          <w:vMerge/>
          <w:shd w:val="clear" w:color="auto" w:fill="FFFFFF"/>
        </w:tcPr>
        <w:p w:rsidR="00F61D5B" w:rsidRPr="00DD7384" w:rsidRDefault="00F61D5B" w:rsidP="00C4518D">
          <w:pPr>
            <w:spacing w:line="240" w:lineRule="auto"/>
            <w:rPr>
              <w:sz w:val="20"/>
              <w:szCs w:val="20"/>
            </w:rPr>
          </w:pPr>
        </w:p>
      </w:tc>
    </w:tr>
  </w:tbl>
  <w:p w:rsidR="00F61D5B" w:rsidRPr="006E344C" w:rsidRDefault="00F61D5B">
    <w:pPr>
      <w:pStyle w:val="Header"/>
      <w:rPr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01" w:type="dxa"/>
      <w:tblInd w:w="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/>
    </w:tblPr>
    <w:tblGrid>
      <w:gridCol w:w="15701"/>
    </w:tblGrid>
    <w:tr w:rsidR="00F61D5B" w:rsidRPr="00C00DA2">
      <w:tc>
        <w:tcPr>
          <w:tcW w:w="15701" w:type="dxa"/>
          <w:shd w:val="clear" w:color="auto" w:fill="7F7F7F"/>
        </w:tcPr>
        <w:p w:rsidR="00F61D5B" w:rsidRPr="00823995" w:rsidRDefault="00F61D5B" w:rsidP="008F5A75">
          <w:pPr>
            <w:spacing w:line="240" w:lineRule="auto"/>
            <w:jc w:val="center"/>
            <w:rPr>
              <w:b/>
              <w:bCs/>
              <w:sz w:val="24"/>
              <w:szCs w:val="24"/>
            </w:rPr>
          </w:pPr>
          <w:r w:rsidRPr="00823995">
            <w:rPr>
              <w:b/>
              <w:bCs/>
              <w:sz w:val="24"/>
              <w:szCs w:val="24"/>
            </w:rPr>
            <w:t>201</w:t>
          </w:r>
          <w:r>
            <w:rPr>
              <w:b/>
              <w:bCs/>
              <w:sz w:val="24"/>
              <w:szCs w:val="24"/>
            </w:rPr>
            <w:t>4—2015</w:t>
          </w:r>
          <w:r w:rsidRPr="00823995">
            <w:rPr>
              <w:b/>
              <w:bCs/>
              <w:sz w:val="24"/>
              <w:szCs w:val="24"/>
            </w:rPr>
            <w:t xml:space="preserve"> EĞİTİM—ÖĞRETİM YILI </w:t>
          </w:r>
          <w:r>
            <w:rPr>
              <w:b/>
              <w:bCs/>
              <w:sz w:val="24"/>
              <w:szCs w:val="24"/>
            </w:rPr>
            <w:t>…………… ……………….</w:t>
          </w:r>
          <w:r w:rsidRPr="00823995">
            <w:rPr>
              <w:b/>
              <w:bCs/>
              <w:sz w:val="24"/>
              <w:szCs w:val="24"/>
            </w:rPr>
            <w:t xml:space="preserve"> MESLEK LİSESİ  </w:t>
          </w:r>
        </w:p>
        <w:p w:rsidR="00F61D5B" w:rsidRDefault="00F61D5B" w:rsidP="0094265F">
          <w:pPr>
            <w:spacing w:line="240" w:lineRule="auto"/>
            <w:jc w:val="center"/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BİLİŞİM TEKNOLOJİLERİ ALANI  PROGRAMLAMA TEMELLERİ</w:t>
          </w:r>
          <w:r w:rsidRPr="00823995">
            <w:rPr>
              <w:b/>
              <w:bCs/>
              <w:sz w:val="24"/>
              <w:szCs w:val="24"/>
            </w:rPr>
            <w:t xml:space="preserve"> DERSİ </w:t>
          </w:r>
        </w:p>
        <w:p w:rsidR="00F61D5B" w:rsidRPr="0094265F" w:rsidRDefault="00F61D5B" w:rsidP="0094265F">
          <w:pPr>
            <w:spacing w:line="240" w:lineRule="auto"/>
            <w:jc w:val="center"/>
            <w:rPr>
              <w:b/>
              <w:bCs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……………………..</w:t>
          </w:r>
          <w:r w:rsidRPr="00823995">
            <w:rPr>
              <w:b/>
              <w:bCs/>
              <w:sz w:val="24"/>
              <w:szCs w:val="24"/>
            </w:rPr>
            <w:t>. SINIFLAR ÜNİTELENDİRİLMİŞ YILLIK DERS PLANI</w:t>
          </w:r>
        </w:p>
      </w:tc>
    </w:tr>
  </w:tbl>
  <w:p w:rsidR="00F61D5B" w:rsidRDefault="00F61D5B">
    <w:pPr>
      <w:pStyle w:val="Header"/>
      <w:rPr>
        <w:sz w:val="10"/>
        <w:szCs w:val="10"/>
      </w:rPr>
    </w:pPr>
  </w:p>
  <w:tbl>
    <w:tblPr>
      <w:tblW w:w="15701" w:type="dxa"/>
      <w:tblInd w:w="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A0"/>
    </w:tblPr>
    <w:tblGrid>
      <w:gridCol w:w="534"/>
      <w:gridCol w:w="567"/>
      <w:gridCol w:w="567"/>
      <w:gridCol w:w="3827"/>
      <w:gridCol w:w="4678"/>
      <w:gridCol w:w="1842"/>
      <w:gridCol w:w="1701"/>
      <w:gridCol w:w="1701"/>
      <w:gridCol w:w="284"/>
    </w:tblGrid>
    <w:tr w:rsidR="00F61D5B" w:rsidRPr="00C2667D">
      <w:trPr>
        <w:trHeight w:val="114"/>
      </w:trPr>
      <w:tc>
        <w:tcPr>
          <w:tcW w:w="1668" w:type="dxa"/>
          <w:gridSpan w:val="3"/>
          <w:shd w:val="clear" w:color="auto" w:fill="FFFFFF"/>
          <w:vAlign w:val="center"/>
        </w:tcPr>
        <w:p w:rsidR="00F61D5B" w:rsidRPr="00C2667D" w:rsidRDefault="00F61D5B" w:rsidP="00CC46BE">
          <w:pPr>
            <w:spacing w:line="240" w:lineRule="auto"/>
            <w:jc w:val="center"/>
            <w:rPr>
              <w:b/>
              <w:bCs/>
              <w:sz w:val="20"/>
              <w:szCs w:val="20"/>
            </w:rPr>
          </w:pPr>
          <w:r w:rsidRPr="00C2667D">
            <w:rPr>
              <w:b/>
              <w:bCs/>
              <w:sz w:val="20"/>
              <w:szCs w:val="20"/>
            </w:rPr>
            <w:t>SÜRE</w:t>
          </w:r>
        </w:p>
      </w:tc>
      <w:tc>
        <w:tcPr>
          <w:tcW w:w="3827" w:type="dxa"/>
          <w:vMerge w:val="restart"/>
          <w:shd w:val="clear" w:color="auto" w:fill="FFFFFF"/>
          <w:vAlign w:val="center"/>
        </w:tcPr>
        <w:p w:rsidR="00F61D5B" w:rsidRPr="00C2667D" w:rsidRDefault="00F61D5B" w:rsidP="00CC46BE">
          <w:pPr>
            <w:spacing w:line="240" w:lineRule="auto"/>
            <w:jc w:val="center"/>
            <w:rPr>
              <w:b/>
              <w:bCs/>
              <w:sz w:val="20"/>
              <w:szCs w:val="20"/>
            </w:rPr>
          </w:pPr>
          <w:r w:rsidRPr="00C2667D">
            <w:rPr>
              <w:b/>
              <w:bCs/>
              <w:sz w:val="20"/>
              <w:szCs w:val="20"/>
            </w:rPr>
            <w:t>KAZANIMLAR</w:t>
          </w:r>
        </w:p>
      </w:tc>
      <w:tc>
        <w:tcPr>
          <w:tcW w:w="4678" w:type="dxa"/>
          <w:vMerge w:val="restart"/>
          <w:shd w:val="clear" w:color="auto" w:fill="FFFFFF"/>
          <w:vAlign w:val="center"/>
        </w:tcPr>
        <w:p w:rsidR="00F61D5B" w:rsidRPr="00C2667D" w:rsidRDefault="00F61D5B" w:rsidP="00CC46BE">
          <w:pPr>
            <w:spacing w:line="240" w:lineRule="auto"/>
            <w:jc w:val="center"/>
            <w:rPr>
              <w:b/>
              <w:bCs/>
              <w:sz w:val="20"/>
              <w:szCs w:val="20"/>
            </w:rPr>
          </w:pPr>
          <w:r w:rsidRPr="00C2667D">
            <w:rPr>
              <w:b/>
              <w:bCs/>
              <w:sz w:val="20"/>
              <w:szCs w:val="20"/>
            </w:rPr>
            <w:t>KONULAR</w:t>
          </w:r>
        </w:p>
      </w:tc>
      <w:tc>
        <w:tcPr>
          <w:tcW w:w="1842" w:type="dxa"/>
          <w:vMerge w:val="restart"/>
          <w:shd w:val="clear" w:color="auto" w:fill="FFFFFF"/>
          <w:vAlign w:val="center"/>
        </w:tcPr>
        <w:p w:rsidR="00F61D5B" w:rsidRPr="00C2667D" w:rsidRDefault="00F61D5B" w:rsidP="00CC46BE">
          <w:pPr>
            <w:spacing w:line="240" w:lineRule="auto"/>
            <w:jc w:val="center"/>
            <w:rPr>
              <w:b/>
              <w:bCs/>
              <w:sz w:val="20"/>
              <w:szCs w:val="20"/>
            </w:rPr>
          </w:pPr>
          <w:r w:rsidRPr="00C2667D">
            <w:rPr>
              <w:b/>
              <w:bCs/>
              <w:sz w:val="20"/>
              <w:szCs w:val="20"/>
            </w:rPr>
            <w:t>ÖĞRENME ÖĞRETME YÖNTEM VE TEKNİKLERİ</w:t>
          </w:r>
        </w:p>
      </w:tc>
      <w:tc>
        <w:tcPr>
          <w:tcW w:w="1701" w:type="dxa"/>
          <w:vMerge w:val="restart"/>
          <w:shd w:val="clear" w:color="auto" w:fill="FFFFFF"/>
          <w:vAlign w:val="center"/>
        </w:tcPr>
        <w:p w:rsidR="00F61D5B" w:rsidRPr="00C2667D" w:rsidRDefault="00F61D5B" w:rsidP="00CC46BE">
          <w:pPr>
            <w:spacing w:line="240" w:lineRule="auto"/>
            <w:jc w:val="center"/>
            <w:rPr>
              <w:b/>
              <w:bCs/>
              <w:sz w:val="20"/>
              <w:szCs w:val="20"/>
            </w:rPr>
          </w:pPr>
          <w:r w:rsidRPr="00C2667D">
            <w:rPr>
              <w:b/>
              <w:bCs/>
              <w:sz w:val="20"/>
              <w:szCs w:val="20"/>
            </w:rPr>
            <w:t>KULLANILAN EĞİTİM TEKNOLOJİLERİ ARAÇ VE GEREÇLER</w:t>
          </w:r>
        </w:p>
      </w:tc>
      <w:tc>
        <w:tcPr>
          <w:tcW w:w="1701" w:type="dxa"/>
          <w:vMerge w:val="restart"/>
          <w:shd w:val="clear" w:color="auto" w:fill="FFFFFF"/>
          <w:vAlign w:val="center"/>
        </w:tcPr>
        <w:p w:rsidR="00F61D5B" w:rsidRPr="00C2667D" w:rsidRDefault="00F61D5B" w:rsidP="00CC46BE">
          <w:pPr>
            <w:spacing w:line="240" w:lineRule="auto"/>
            <w:jc w:val="center"/>
            <w:rPr>
              <w:b/>
              <w:bCs/>
              <w:sz w:val="20"/>
              <w:szCs w:val="20"/>
            </w:rPr>
          </w:pPr>
          <w:r w:rsidRPr="00C2667D">
            <w:rPr>
              <w:b/>
              <w:bCs/>
              <w:sz w:val="20"/>
              <w:szCs w:val="20"/>
            </w:rPr>
            <w:t>AÇIKLAMALAR</w:t>
          </w:r>
        </w:p>
      </w:tc>
      <w:tc>
        <w:tcPr>
          <w:tcW w:w="284" w:type="dxa"/>
          <w:vMerge w:val="restart"/>
          <w:shd w:val="clear" w:color="auto" w:fill="FFFFFF"/>
          <w:vAlign w:val="center"/>
        </w:tcPr>
        <w:p w:rsidR="00F61D5B" w:rsidRPr="00C2667D" w:rsidRDefault="00F61D5B" w:rsidP="00CC46BE">
          <w:pPr>
            <w:spacing w:line="240" w:lineRule="auto"/>
            <w:jc w:val="center"/>
            <w:rPr>
              <w:b/>
              <w:bCs/>
              <w:sz w:val="20"/>
              <w:szCs w:val="20"/>
            </w:rPr>
          </w:pPr>
        </w:p>
      </w:tc>
    </w:tr>
    <w:tr w:rsidR="00F61D5B" w:rsidRPr="00C2667D">
      <w:trPr>
        <w:cantSplit/>
        <w:trHeight w:val="857"/>
      </w:trPr>
      <w:tc>
        <w:tcPr>
          <w:tcW w:w="534" w:type="dxa"/>
          <w:shd w:val="clear" w:color="auto" w:fill="FFFFFF"/>
          <w:textDirection w:val="btLr"/>
          <w:vAlign w:val="center"/>
        </w:tcPr>
        <w:p w:rsidR="00F61D5B" w:rsidRPr="00C2667D" w:rsidRDefault="00F61D5B" w:rsidP="00CC46BE">
          <w:pPr>
            <w:spacing w:line="240" w:lineRule="auto"/>
            <w:ind w:left="113" w:right="113"/>
            <w:jc w:val="center"/>
            <w:rPr>
              <w:b/>
              <w:bCs/>
              <w:sz w:val="20"/>
              <w:szCs w:val="20"/>
            </w:rPr>
          </w:pPr>
          <w:r w:rsidRPr="00C2667D">
            <w:rPr>
              <w:b/>
              <w:bCs/>
              <w:sz w:val="20"/>
              <w:szCs w:val="20"/>
            </w:rPr>
            <w:t>AY</w:t>
          </w:r>
        </w:p>
      </w:tc>
      <w:tc>
        <w:tcPr>
          <w:tcW w:w="567" w:type="dxa"/>
          <w:shd w:val="clear" w:color="auto" w:fill="FFFFFF"/>
          <w:textDirection w:val="btLr"/>
          <w:vAlign w:val="center"/>
        </w:tcPr>
        <w:p w:rsidR="00F61D5B" w:rsidRPr="00C2667D" w:rsidRDefault="00F61D5B" w:rsidP="00CC46BE">
          <w:pPr>
            <w:spacing w:line="240" w:lineRule="auto"/>
            <w:ind w:left="113" w:right="113"/>
            <w:jc w:val="center"/>
            <w:rPr>
              <w:b/>
              <w:bCs/>
              <w:sz w:val="20"/>
              <w:szCs w:val="20"/>
            </w:rPr>
          </w:pPr>
          <w:r w:rsidRPr="00C2667D">
            <w:rPr>
              <w:b/>
              <w:bCs/>
              <w:sz w:val="20"/>
              <w:szCs w:val="20"/>
            </w:rPr>
            <w:t>HAFTA</w:t>
          </w:r>
        </w:p>
      </w:tc>
      <w:tc>
        <w:tcPr>
          <w:tcW w:w="567" w:type="dxa"/>
          <w:shd w:val="clear" w:color="auto" w:fill="FFFFFF"/>
          <w:textDirection w:val="btLr"/>
          <w:vAlign w:val="center"/>
        </w:tcPr>
        <w:p w:rsidR="00F61D5B" w:rsidRPr="00C2667D" w:rsidRDefault="00F61D5B" w:rsidP="00CC46BE">
          <w:pPr>
            <w:spacing w:line="240" w:lineRule="auto"/>
            <w:ind w:left="113" w:right="113"/>
            <w:jc w:val="center"/>
            <w:rPr>
              <w:b/>
              <w:bCs/>
              <w:sz w:val="20"/>
              <w:szCs w:val="20"/>
            </w:rPr>
          </w:pPr>
          <w:r w:rsidRPr="00C2667D">
            <w:rPr>
              <w:b/>
              <w:bCs/>
              <w:sz w:val="20"/>
              <w:szCs w:val="20"/>
            </w:rPr>
            <w:t>SAAT</w:t>
          </w:r>
        </w:p>
      </w:tc>
      <w:tc>
        <w:tcPr>
          <w:tcW w:w="3827" w:type="dxa"/>
          <w:vMerge/>
          <w:shd w:val="clear" w:color="auto" w:fill="FFFFFF"/>
        </w:tcPr>
        <w:p w:rsidR="00F61D5B" w:rsidRPr="00C2667D" w:rsidRDefault="00F61D5B" w:rsidP="00CC46BE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4678" w:type="dxa"/>
          <w:vMerge/>
          <w:shd w:val="clear" w:color="auto" w:fill="FFFFFF"/>
        </w:tcPr>
        <w:p w:rsidR="00F61D5B" w:rsidRPr="00C2667D" w:rsidRDefault="00F61D5B" w:rsidP="00CC46BE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842" w:type="dxa"/>
          <w:vMerge/>
          <w:shd w:val="clear" w:color="auto" w:fill="FFFFFF"/>
        </w:tcPr>
        <w:p w:rsidR="00F61D5B" w:rsidRPr="00C2667D" w:rsidRDefault="00F61D5B" w:rsidP="00CC46BE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FFFFFF"/>
        </w:tcPr>
        <w:p w:rsidR="00F61D5B" w:rsidRPr="00C2667D" w:rsidRDefault="00F61D5B" w:rsidP="00CC46BE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1701" w:type="dxa"/>
          <w:vMerge/>
          <w:shd w:val="clear" w:color="auto" w:fill="FFFFFF"/>
        </w:tcPr>
        <w:p w:rsidR="00F61D5B" w:rsidRPr="00C2667D" w:rsidRDefault="00F61D5B" w:rsidP="00CC46BE">
          <w:pPr>
            <w:spacing w:line="240" w:lineRule="auto"/>
            <w:rPr>
              <w:sz w:val="20"/>
              <w:szCs w:val="20"/>
            </w:rPr>
          </w:pPr>
        </w:p>
      </w:tc>
      <w:tc>
        <w:tcPr>
          <w:tcW w:w="284" w:type="dxa"/>
          <w:vMerge/>
          <w:shd w:val="clear" w:color="auto" w:fill="FFFFFF"/>
        </w:tcPr>
        <w:p w:rsidR="00F61D5B" w:rsidRPr="00C2667D" w:rsidRDefault="00F61D5B" w:rsidP="00CC46BE">
          <w:pPr>
            <w:spacing w:line="240" w:lineRule="auto"/>
            <w:rPr>
              <w:sz w:val="20"/>
              <w:szCs w:val="20"/>
            </w:rPr>
          </w:pPr>
        </w:p>
      </w:tc>
    </w:tr>
  </w:tbl>
  <w:p w:rsidR="00F61D5B" w:rsidRPr="00CC1F16" w:rsidRDefault="00F61D5B">
    <w:pPr>
      <w:pStyle w:val="Header"/>
      <w:rPr>
        <w:rFonts w:ascii="Arial Narrow" w:hAnsi="Arial Narrow" w:cs="Arial Narrow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3487"/>
    <w:multiLevelType w:val="hybridMultilevel"/>
    <w:tmpl w:val="956CE396"/>
    <w:lvl w:ilvl="0" w:tplc="859C49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  <w:szCs w:val="16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FCB5D34"/>
    <w:multiLevelType w:val="hybridMultilevel"/>
    <w:tmpl w:val="E1DC3EAA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8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0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4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6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04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00C"/>
    <w:rsid w:val="0000127C"/>
    <w:rsid w:val="00002562"/>
    <w:rsid w:val="0000293A"/>
    <w:rsid w:val="00002EBE"/>
    <w:rsid w:val="000034CE"/>
    <w:rsid w:val="0000548D"/>
    <w:rsid w:val="00005E59"/>
    <w:rsid w:val="00007271"/>
    <w:rsid w:val="00007CF1"/>
    <w:rsid w:val="00010BC8"/>
    <w:rsid w:val="0001132D"/>
    <w:rsid w:val="0001168F"/>
    <w:rsid w:val="00011D9B"/>
    <w:rsid w:val="00014B62"/>
    <w:rsid w:val="0001528E"/>
    <w:rsid w:val="0001603B"/>
    <w:rsid w:val="000161A9"/>
    <w:rsid w:val="00016544"/>
    <w:rsid w:val="00020731"/>
    <w:rsid w:val="0002098B"/>
    <w:rsid w:val="00021C2C"/>
    <w:rsid w:val="00022542"/>
    <w:rsid w:val="000228ED"/>
    <w:rsid w:val="00022E32"/>
    <w:rsid w:val="000234FD"/>
    <w:rsid w:val="00023FE2"/>
    <w:rsid w:val="00025293"/>
    <w:rsid w:val="0002573B"/>
    <w:rsid w:val="00025B8B"/>
    <w:rsid w:val="00025F54"/>
    <w:rsid w:val="00026591"/>
    <w:rsid w:val="00026D56"/>
    <w:rsid w:val="00030505"/>
    <w:rsid w:val="000306B0"/>
    <w:rsid w:val="000307F2"/>
    <w:rsid w:val="00031F56"/>
    <w:rsid w:val="000328F3"/>
    <w:rsid w:val="00034404"/>
    <w:rsid w:val="000355B3"/>
    <w:rsid w:val="00035BA9"/>
    <w:rsid w:val="00035C7F"/>
    <w:rsid w:val="00037A1B"/>
    <w:rsid w:val="00037C4C"/>
    <w:rsid w:val="0004055D"/>
    <w:rsid w:val="000410E3"/>
    <w:rsid w:val="00041402"/>
    <w:rsid w:val="000415FB"/>
    <w:rsid w:val="00041F57"/>
    <w:rsid w:val="0004305A"/>
    <w:rsid w:val="00043451"/>
    <w:rsid w:val="00043C59"/>
    <w:rsid w:val="000450B6"/>
    <w:rsid w:val="000456D0"/>
    <w:rsid w:val="000458F6"/>
    <w:rsid w:val="000472C8"/>
    <w:rsid w:val="00051961"/>
    <w:rsid w:val="00052FA9"/>
    <w:rsid w:val="00054CE1"/>
    <w:rsid w:val="00057242"/>
    <w:rsid w:val="00057663"/>
    <w:rsid w:val="00057BDB"/>
    <w:rsid w:val="00057DB4"/>
    <w:rsid w:val="00060D46"/>
    <w:rsid w:val="00061317"/>
    <w:rsid w:val="00064322"/>
    <w:rsid w:val="000655F8"/>
    <w:rsid w:val="000657CC"/>
    <w:rsid w:val="0006655C"/>
    <w:rsid w:val="00067A47"/>
    <w:rsid w:val="00070FB3"/>
    <w:rsid w:val="00071AE1"/>
    <w:rsid w:val="00071D1F"/>
    <w:rsid w:val="0007204C"/>
    <w:rsid w:val="000725B0"/>
    <w:rsid w:val="000725F3"/>
    <w:rsid w:val="00073273"/>
    <w:rsid w:val="00074538"/>
    <w:rsid w:val="00074988"/>
    <w:rsid w:val="0007673F"/>
    <w:rsid w:val="00077A2C"/>
    <w:rsid w:val="0008107A"/>
    <w:rsid w:val="00081342"/>
    <w:rsid w:val="00081CB6"/>
    <w:rsid w:val="000828E8"/>
    <w:rsid w:val="000850F2"/>
    <w:rsid w:val="000908ED"/>
    <w:rsid w:val="00090E2A"/>
    <w:rsid w:val="00093CF8"/>
    <w:rsid w:val="00093E39"/>
    <w:rsid w:val="00093F51"/>
    <w:rsid w:val="000952DF"/>
    <w:rsid w:val="00095E85"/>
    <w:rsid w:val="000966E5"/>
    <w:rsid w:val="00096F28"/>
    <w:rsid w:val="000A4D0F"/>
    <w:rsid w:val="000A4DCF"/>
    <w:rsid w:val="000A55C0"/>
    <w:rsid w:val="000A6213"/>
    <w:rsid w:val="000A6A92"/>
    <w:rsid w:val="000A7599"/>
    <w:rsid w:val="000A781A"/>
    <w:rsid w:val="000A7F85"/>
    <w:rsid w:val="000B24E6"/>
    <w:rsid w:val="000B28C3"/>
    <w:rsid w:val="000B38A2"/>
    <w:rsid w:val="000B4CED"/>
    <w:rsid w:val="000B5233"/>
    <w:rsid w:val="000B6564"/>
    <w:rsid w:val="000B6A48"/>
    <w:rsid w:val="000B6F2D"/>
    <w:rsid w:val="000B74B7"/>
    <w:rsid w:val="000C3127"/>
    <w:rsid w:val="000C3DEC"/>
    <w:rsid w:val="000C5783"/>
    <w:rsid w:val="000C69C9"/>
    <w:rsid w:val="000D23B2"/>
    <w:rsid w:val="000D3A1D"/>
    <w:rsid w:val="000D41EC"/>
    <w:rsid w:val="000D522D"/>
    <w:rsid w:val="000D6001"/>
    <w:rsid w:val="000D61B3"/>
    <w:rsid w:val="000D6201"/>
    <w:rsid w:val="000E0574"/>
    <w:rsid w:val="000E08AF"/>
    <w:rsid w:val="000E094A"/>
    <w:rsid w:val="000E1327"/>
    <w:rsid w:val="000E15F5"/>
    <w:rsid w:val="000E23A3"/>
    <w:rsid w:val="000E2DDB"/>
    <w:rsid w:val="000E3B09"/>
    <w:rsid w:val="000E3B77"/>
    <w:rsid w:val="000E3E1D"/>
    <w:rsid w:val="000E4E27"/>
    <w:rsid w:val="000E4E58"/>
    <w:rsid w:val="000E5736"/>
    <w:rsid w:val="000E69BD"/>
    <w:rsid w:val="000E78D9"/>
    <w:rsid w:val="000F049E"/>
    <w:rsid w:val="000F0AFA"/>
    <w:rsid w:val="000F1CBE"/>
    <w:rsid w:val="000F40FD"/>
    <w:rsid w:val="000F4BE1"/>
    <w:rsid w:val="000F68AB"/>
    <w:rsid w:val="000F76F7"/>
    <w:rsid w:val="000F7ADF"/>
    <w:rsid w:val="00100A0D"/>
    <w:rsid w:val="001021C8"/>
    <w:rsid w:val="0010573D"/>
    <w:rsid w:val="001074B9"/>
    <w:rsid w:val="00107B1D"/>
    <w:rsid w:val="00110379"/>
    <w:rsid w:val="001115B8"/>
    <w:rsid w:val="00111E78"/>
    <w:rsid w:val="00111E89"/>
    <w:rsid w:val="00113754"/>
    <w:rsid w:val="00113F62"/>
    <w:rsid w:val="00114EF7"/>
    <w:rsid w:val="00117732"/>
    <w:rsid w:val="001226DB"/>
    <w:rsid w:val="0012271E"/>
    <w:rsid w:val="00122811"/>
    <w:rsid w:val="001228B8"/>
    <w:rsid w:val="00123929"/>
    <w:rsid w:val="001239D4"/>
    <w:rsid w:val="001241CF"/>
    <w:rsid w:val="001250E5"/>
    <w:rsid w:val="0012568F"/>
    <w:rsid w:val="00126588"/>
    <w:rsid w:val="00127115"/>
    <w:rsid w:val="0012775B"/>
    <w:rsid w:val="00130516"/>
    <w:rsid w:val="001311FB"/>
    <w:rsid w:val="00131806"/>
    <w:rsid w:val="00132928"/>
    <w:rsid w:val="001346B9"/>
    <w:rsid w:val="00134BA2"/>
    <w:rsid w:val="001361AE"/>
    <w:rsid w:val="00136F55"/>
    <w:rsid w:val="0014134D"/>
    <w:rsid w:val="00141C11"/>
    <w:rsid w:val="00141FC6"/>
    <w:rsid w:val="00142171"/>
    <w:rsid w:val="00142969"/>
    <w:rsid w:val="00143C29"/>
    <w:rsid w:val="00143C70"/>
    <w:rsid w:val="00144440"/>
    <w:rsid w:val="00146E16"/>
    <w:rsid w:val="001474E0"/>
    <w:rsid w:val="00150005"/>
    <w:rsid w:val="001507D3"/>
    <w:rsid w:val="00150FFE"/>
    <w:rsid w:val="00151B45"/>
    <w:rsid w:val="0015372B"/>
    <w:rsid w:val="001553B9"/>
    <w:rsid w:val="00155406"/>
    <w:rsid w:val="00155C66"/>
    <w:rsid w:val="001565D8"/>
    <w:rsid w:val="00156BDD"/>
    <w:rsid w:val="00156DA8"/>
    <w:rsid w:val="00157A0E"/>
    <w:rsid w:val="00157EF4"/>
    <w:rsid w:val="001622CC"/>
    <w:rsid w:val="001637AF"/>
    <w:rsid w:val="00165963"/>
    <w:rsid w:val="00165A25"/>
    <w:rsid w:val="0016693F"/>
    <w:rsid w:val="00170521"/>
    <w:rsid w:val="001709F8"/>
    <w:rsid w:val="00170C38"/>
    <w:rsid w:val="00170DC9"/>
    <w:rsid w:val="00171991"/>
    <w:rsid w:val="00171DB3"/>
    <w:rsid w:val="00173169"/>
    <w:rsid w:val="00173A4F"/>
    <w:rsid w:val="00173C8B"/>
    <w:rsid w:val="0017401F"/>
    <w:rsid w:val="00175FF1"/>
    <w:rsid w:val="00177CDB"/>
    <w:rsid w:val="00180795"/>
    <w:rsid w:val="00181EB7"/>
    <w:rsid w:val="00183C74"/>
    <w:rsid w:val="00183E2B"/>
    <w:rsid w:val="001843C1"/>
    <w:rsid w:val="001848D1"/>
    <w:rsid w:val="00185247"/>
    <w:rsid w:val="001869AF"/>
    <w:rsid w:val="00187A44"/>
    <w:rsid w:val="001934FF"/>
    <w:rsid w:val="00194311"/>
    <w:rsid w:val="001951F4"/>
    <w:rsid w:val="00196308"/>
    <w:rsid w:val="001966EC"/>
    <w:rsid w:val="00197809"/>
    <w:rsid w:val="001A020B"/>
    <w:rsid w:val="001A07BA"/>
    <w:rsid w:val="001A1243"/>
    <w:rsid w:val="001A1293"/>
    <w:rsid w:val="001A1A1A"/>
    <w:rsid w:val="001A2544"/>
    <w:rsid w:val="001A25EF"/>
    <w:rsid w:val="001A308D"/>
    <w:rsid w:val="001A3363"/>
    <w:rsid w:val="001A433A"/>
    <w:rsid w:val="001A51FE"/>
    <w:rsid w:val="001A5476"/>
    <w:rsid w:val="001A569E"/>
    <w:rsid w:val="001A7D95"/>
    <w:rsid w:val="001A7D9C"/>
    <w:rsid w:val="001B0587"/>
    <w:rsid w:val="001B1AD6"/>
    <w:rsid w:val="001B2F3A"/>
    <w:rsid w:val="001B5746"/>
    <w:rsid w:val="001C008B"/>
    <w:rsid w:val="001C128C"/>
    <w:rsid w:val="001C39D3"/>
    <w:rsid w:val="001C5E56"/>
    <w:rsid w:val="001C75E1"/>
    <w:rsid w:val="001C7B38"/>
    <w:rsid w:val="001C7D86"/>
    <w:rsid w:val="001D03F0"/>
    <w:rsid w:val="001D0457"/>
    <w:rsid w:val="001D0DC0"/>
    <w:rsid w:val="001D187B"/>
    <w:rsid w:val="001D1C6F"/>
    <w:rsid w:val="001D203A"/>
    <w:rsid w:val="001D26A2"/>
    <w:rsid w:val="001D4A5C"/>
    <w:rsid w:val="001D60B8"/>
    <w:rsid w:val="001D6944"/>
    <w:rsid w:val="001D73B9"/>
    <w:rsid w:val="001E0B07"/>
    <w:rsid w:val="001E25F8"/>
    <w:rsid w:val="001E32B2"/>
    <w:rsid w:val="001E44C2"/>
    <w:rsid w:val="001E77C8"/>
    <w:rsid w:val="001E7AF0"/>
    <w:rsid w:val="001F0203"/>
    <w:rsid w:val="001F08FE"/>
    <w:rsid w:val="001F11EF"/>
    <w:rsid w:val="001F342B"/>
    <w:rsid w:val="001F3809"/>
    <w:rsid w:val="001F4505"/>
    <w:rsid w:val="001F4740"/>
    <w:rsid w:val="001F637E"/>
    <w:rsid w:val="001F63D4"/>
    <w:rsid w:val="001F7422"/>
    <w:rsid w:val="0020042B"/>
    <w:rsid w:val="0020130A"/>
    <w:rsid w:val="00201F1A"/>
    <w:rsid w:val="002025E4"/>
    <w:rsid w:val="00202838"/>
    <w:rsid w:val="00203176"/>
    <w:rsid w:val="0020411B"/>
    <w:rsid w:val="00204A81"/>
    <w:rsid w:val="00205160"/>
    <w:rsid w:val="00205EA6"/>
    <w:rsid w:val="00206C6B"/>
    <w:rsid w:val="002076FF"/>
    <w:rsid w:val="00207B8F"/>
    <w:rsid w:val="00207B9C"/>
    <w:rsid w:val="00207E2F"/>
    <w:rsid w:val="00207F05"/>
    <w:rsid w:val="00210106"/>
    <w:rsid w:val="00210C1A"/>
    <w:rsid w:val="00211A43"/>
    <w:rsid w:val="002125DB"/>
    <w:rsid w:val="00213545"/>
    <w:rsid w:val="0021365D"/>
    <w:rsid w:val="00215BE8"/>
    <w:rsid w:val="00215C80"/>
    <w:rsid w:val="00215EB5"/>
    <w:rsid w:val="00221E3D"/>
    <w:rsid w:val="0022294E"/>
    <w:rsid w:val="0022391D"/>
    <w:rsid w:val="00223D33"/>
    <w:rsid w:val="002256FC"/>
    <w:rsid w:val="00225E28"/>
    <w:rsid w:val="00227AD6"/>
    <w:rsid w:val="00231005"/>
    <w:rsid w:val="00231ECF"/>
    <w:rsid w:val="00233009"/>
    <w:rsid w:val="002353E0"/>
    <w:rsid w:val="002359AB"/>
    <w:rsid w:val="00242179"/>
    <w:rsid w:val="00243F09"/>
    <w:rsid w:val="002447CB"/>
    <w:rsid w:val="002459E7"/>
    <w:rsid w:val="0024659A"/>
    <w:rsid w:val="00246912"/>
    <w:rsid w:val="00247D53"/>
    <w:rsid w:val="00250BA5"/>
    <w:rsid w:val="00250CD4"/>
    <w:rsid w:val="002511D9"/>
    <w:rsid w:val="002512DC"/>
    <w:rsid w:val="00253091"/>
    <w:rsid w:val="00253AA7"/>
    <w:rsid w:val="002541DF"/>
    <w:rsid w:val="002547D3"/>
    <w:rsid w:val="00254A57"/>
    <w:rsid w:val="00255076"/>
    <w:rsid w:val="00256A79"/>
    <w:rsid w:val="00256ADE"/>
    <w:rsid w:val="00257CEA"/>
    <w:rsid w:val="00257FA1"/>
    <w:rsid w:val="00260125"/>
    <w:rsid w:val="002610A1"/>
    <w:rsid w:val="0026521C"/>
    <w:rsid w:val="002653C8"/>
    <w:rsid w:val="00265FBB"/>
    <w:rsid w:val="00266628"/>
    <w:rsid w:val="00266C71"/>
    <w:rsid w:val="00270277"/>
    <w:rsid w:val="00271198"/>
    <w:rsid w:val="00273168"/>
    <w:rsid w:val="00273974"/>
    <w:rsid w:val="00273A15"/>
    <w:rsid w:val="00274A29"/>
    <w:rsid w:val="00275ABD"/>
    <w:rsid w:val="00276EDC"/>
    <w:rsid w:val="0027706C"/>
    <w:rsid w:val="00277D23"/>
    <w:rsid w:val="00280533"/>
    <w:rsid w:val="00280708"/>
    <w:rsid w:val="00280A2D"/>
    <w:rsid w:val="00281F61"/>
    <w:rsid w:val="00282A25"/>
    <w:rsid w:val="002832A2"/>
    <w:rsid w:val="00285EA0"/>
    <w:rsid w:val="00285FE5"/>
    <w:rsid w:val="0028656E"/>
    <w:rsid w:val="002914BF"/>
    <w:rsid w:val="002919AF"/>
    <w:rsid w:val="002961C4"/>
    <w:rsid w:val="002966F6"/>
    <w:rsid w:val="002977DD"/>
    <w:rsid w:val="002A1384"/>
    <w:rsid w:val="002A1D34"/>
    <w:rsid w:val="002A2BB4"/>
    <w:rsid w:val="002A3954"/>
    <w:rsid w:val="002A6B12"/>
    <w:rsid w:val="002B071A"/>
    <w:rsid w:val="002B0D79"/>
    <w:rsid w:val="002B112B"/>
    <w:rsid w:val="002B1B2C"/>
    <w:rsid w:val="002B1CEC"/>
    <w:rsid w:val="002B3010"/>
    <w:rsid w:val="002B3EAB"/>
    <w:rsid w:val="002B51A0"/>
    <w:rsid w:val="002B631E"/>
    <w:rsid w:val="002B65A1"/>
    <w:rsid w:val="002B777D"/>
    <w:rsid w:val="002C0A0B"/>
    <w:rsid w:val="002C229C"/>
    <w:rsid w:val="002C2CB2"/>
    <w:rsid w:val="002C356A"/>
    <w:rsid w:val="002C357B"/>
    <w:rsid w:val="002C378F"/>
    <w:rsid w:val="002C6940"/>
    <w:rsid w:val="002C6948"/>
    <w:rsid w:val="002C6C10"/>
    <w:rsid w:val="002D0EB4"/>
    <w:rsid w:val="002D0ED3"/>
    <w:rsid w:val="002D1343"/>
    <w:rsid w:val="002D191B"/>
    <w:rsid w:val="002D206C"/>
    <w:rsid w:val="002D3DE8"/>
    <w:rsid w:val="002D4882"/>
    <w:rsid w:val="002D4F5B"/>
    <w:rsid w:val="002D58E2"/>
    <w:rsid w:val="002D698D"/>
    <w:rsid w:val="002D6F42"/>
    <w:rsid w:val="002D7610"/>
    <w:rsid w:val="002E0B4B"/>
    <w:rsid w:val="002E15B3"/>
    <w:rsid w:val="002E1616"/>
    <w:rsid w:val="002E28D9"/>
    <w:rsid w:val="002E5744"/>
    <w:rsid w:val="002E620A"/>
    <w:rsid w:val="002E6B5F"/>
    <w:rsid w:val="002E7358"/>
    <w:rsid w:val="002E7A20"/>
    <w:rsid w:val="002F0691"/>
    <w:rsid w:val="002F142D"/>
    <w:rsid w:val="002F352F"/>
    <w:rsid w:val="002F4DC0"/>
    <w:rsid w:val="002F50FB"/>
    <w:rsid w:val="002F5256"/>
    <w:rsid w:val="002F5940"/>
    <w:rsid w:val="002F739C"/>
    <w:rsid w:val="00301270"/>
    <w:rsid w:val="003017DC"/>
    <w:rsid w:val="00301C51"/>
    <w:rsid w:val="00301D5D"/>
    <w:rsid w:val="003025D5"/>
    <w:rsid w:val="003036CB"/>
    <w:rsid w:val="0030388E"/>
    <w:rsid w:val="00304276"/>
    <w:rsid w:val="0030445E"/>
    <w:rsid w:val="00305129"/>
    <w:rsid w:val="003051B9"/>
    <w:rsid w:val="00305407"/>
    <w:rsid w:val="00305CD7"/>
    <w:rsid w:val="00306FB3"/>
    <w:rsid w:val="003101F8"/>
    <w:rsid w:val="00310D6B"/>
    <w:rsid w:val="00311200"/>
    <w:rsid w:val="00311B74"/>
    <w:rsid w:val="00312207"/>
    <w:rsid w:val="003130E6"/>
    <w:rsid w:val="003131B5"/>
    <w:rsid w:val="003153AB"/>
    <w:rsid w:val="00315E79"/>
    <w:rsid w:val="00316EBB"/>
    <w:rsid w:val="0031795D"/>
    <w:rsid w:val="00321018"/>
    <w:rsid w:val="003219E8"/>
    <w:rsid w:val="00322DAE"/>
    <w:rsid w:val="003238F6"/>
    <w:rsid w:val="003246F9"/>
    <w:rsid w:val="0032531F"/>
    <w:rsid w:val="003255F0"/>
    <w:rsid w:val="00325CBB"/>
    <w:rsid w:val="00325DC2"/>
    <w:rsid w:val="00331266"/>
    <w:rsid w:val="00331517"/>
    <w:rsid w:val="0033201B"/>
    <w:rsid w:val="00332E3A"/>
    <w:rsid w:val="00334C51"/>
    <w:rsid w:val="00335339"/>
    <w:rsid w:val="003355A0"/>
    <w:rsid w:val="00336482"/>
    <w:rsid w:val="00340ABF"/>
    <w:rsid w:val="00341441"/>
    <w:rsid w:val="00341463"/>
    <w:rsid w:val="003418F0"/>
    <w:rsid w:val="00341D19"/>
    <w:rsid w:val="00343BBE"/>
    <w:rsid w:val="00346D9C"/>
    <w:rsid w:val="0034755B"/>
    <w:rsid w:val="00351238"/>
    <w:rsid w:val="0035322F"/>
    <w:rsid w:val="003532B2"/>
    <w:rsid w:val="003539A9"/>
    <w:rsid w:val="00353D47"/>
    <w:rsid w:val="003549A6"/>
    <w:rsid w:val="00354C49"/>
    <w:rsid w:val="00356463"/>
    <w:rsid w:val="00360338"/>
    <w:rsid w:val="003606B1"/>
    <w:rsid w:val="003607DA"/>
    <w:rsid w:val="00360B49"/>
    <w:rsid w:val="00360C1F"/>
    <w:rsid w:val="00361004"/>
    <w:rsid w:val="00362843"/>
    <w:rsid w:val="0036330B"/>
    <w:rsid w:val="00363DFF"/>
    <w:rsid w:val="00364BF7"/>
    <w:rsid w:val="00364EDE"/>
    <w:rsid w:val="003653AD"/>
    <w:rsid w:val="0036561A"/>
    <w:rsid w:val="00367B4D"/>
    <w:rsid w:val="00370792"/>
    <w:rsid w:val="00370C14"/>
    <w:rsid w:val="00372876"/>
    <w:rsid w:val="0037580E"/>
    <w:rsid w:val="003770E6"/>
    <w:rsid w:val="00377491"/>
    <w:rsid w:val="00377EBE"/>
    <w:rsid w:val="0038018B"/>
    <w:rsid w:val="00380EC4"/>
    <w:rsid w:val="003813EF"/>
    <w:rsid w:val="003832AD"/>
    <w:rsid w:val="003850CD"/>
    <w:rsid w:val="00385EF0"/>
    <w:rsid w:val="003862DE"/>
    <w:rsid w:val="00386CE5"/>
    <w:rsid w:val="003872E7"/>
    <w:rsid w:val="00390DCC"/>
    <w:rsid w:val="00392119"/>
    <w:rsid w:val="003942D9"/>
    <w:rsid w:val="0039490F"/>
    <w:rsid w:val="00396D38"/>
    <w:rsid w:val="00397672"/>
    <w:rsid w:val="003A0D47"/>
    <w:rsid w:val="003A14DA"/>
    <w:rsid w:val="003A201B"/>
    <w:rsid w:val="003A2236"/>
    <w:rsid w:val="003A266B"/>
    <w:rsid w:val="003A28C8"/>
    <w:rsid w:val="003A2C28"/>
    <w:rsid w:val="003A34A7"/>
    <w:rsid w:val="003A3CBB"/>
    <w:rsid w:val="003A3E2A"/>
    <w:rsid w:val="003A417F"/>
    <w:rsid w:val="003A50E2"/>
    <w:rsid w:val="003A58D0"/>
    <w:rsid w:val="003A5D71"/>
    <w:rsid w:val="003A67FE"/>
    <w:rsid w:val="003A6891"/>
    <w:rsid w:val="003A7445"/>
    <w:rsid w:val="003B0818"/>
    <w:rsid w:val="003B2C19"/>
    <w:rsid w:val="003B3DCF"/>
    <w:rsid w:val="003B4126"/>
    <w:rsid w:val="003B62AA"/>
    <w:rsid w:val="003B74C0"/>
    <w:rsid w:val="003C09F9"/>
    <w:rsid w:val="003C10E8"/>
    <w:rsid w:val="003C120B"/>
    <w:rsid w:val="003C1DCB"/>
    <w:rsid w:val="003C209A"/>
    <w:rsid w:val="003C36E7"/>
    <w:rsid w:val="003C38EB"/>
    <w:rsid w:val="003D04BA"/>
    <w:rsid w:val="003D065A"/>
    <w:rsid w:val="003D2610"/>
    <w:rsid w:val="003D4093"/>
    <w:rsid w:val="003D45A7"/>
    <w:rsid w:val="003D5988"/>
    <w:rsid w:val="003D6064"/>
    <w:rsid w:val="003D7EEA"/>
    <w:rsid w:val="003E0E5C"/>
    <w:rsid w:val="003E1589"/>
    <w:rsid w:val="003E1805"/>
    <w:rsid w:val="003E1B06"/>
    <w:rsid w:val="003E248E"/>
    <w:rsid w:val="003E3570"/>
    <w:rsid w:val="003E4335"/>
    <w:rsid w:val="003E4B37"/>
    <w:rsid w:val="003E528C"/>
    <w:rsid w:val="003E55DD"/>
    <w:rsid w:val="003E5906"/>
    <w:rsid w:val="003E5DB2"/>
    <w:rsid w:val="003E5FA1"/>
    <w:rsid w:val="003E6929"/>
    <w:rsid w:val="003E7AFB"/>
    <w:rsid w:val="003E7F1C"/>
    <w:rsid w:val="003F02B9"/>
    <w:rsid w:val="003F0C84"/>
    <w:rsid w:val="003F1F60"/>
    <w:rsid w:val="003F26A5"/>
    <w:rsid w:val="003F2C06"/>
    <w:rsid w:val="003F2C4D"/>
    <w:rsid w:val="003F3214"/>
    <w:rsid w:val="003F3A6C"/>
    <w:rsid w:val="003F40A6"/>
    <w:rsid w:val="003F41E0"/>
    <w:rsid w:val="003F44AE"/>
    <w:rsid w:val="003F5A1D"/>
    <w:rsid w:val="003F5D0A"/>
    <w:rsid w:val="003F6F94"/>
    <w:rsid w:val="003F7363"/>
    <w:rsid w:val="003F7E20"/>
    <w:rsid w:val="00400ABE"/>
    <w:rsid w:val="00401122"/>
    <w:rsid w:val="0040163E"/>
    <w:rsid w:val="004033E8"/>
    <w:rsid w:val="004045BB"/>
    <w:rsid w:val="00405F68"/>
    <w:rsid w:val="00406AF9"/>
    <w:rsid w:val="00406B67"/>
    <w:rsid w:val="00406C07"/>
    <w:rsid w:val="00406D1C"/>
    <w:rsid w:val="0041064D"/>
    <w:rsid w:val="00411B69"/>
    <w:rsid w:val="00411C62"/>
    <w:rsid w:val="004123C9"/>
    <w:rsid w:val="00414364"/>
    <w:rsid w:val="00415E15"/>
    <w:rsid w:val="0041634F"/>
    <w:rsid w:val="00416D23"/>
    <w:rsid w:val="00420266"/>
    <w:rsid w:val="004207E5"/>
    <w:rsid w:val="00420CC9"/>
    <w:rsid w:val="00421A5D"/>
    <w:rsid w:val="00422DFC"/>
    <w:rsid w:val="00423FBD"/>
    <w:rsid w:val="00424018"/>
    <w:rsid w:val="00424686"/>
    <w:rsid w:val="004252A9"/>
    <w:rsid w:val="00425388"/>
    <w:rsid w:val="00426252"/>
    <w:rsid w:val="0042693E"/>
    <w:rsid w:val="00430257"/>
    <w:rsid w:val="004324ED"/>
    <w:rsid w:val="004332FF"/>
    <w:rsid w:val="004335FA"/>
    <w:rsid w:val="00434C19"/>
    <w:rsid w:val="004357C1"/>
    <w:rsid w:val="00435F38"/>
    <w:rsid w:val="00440349"/>
    <w:rsid w:val="00440733"/>
    <w:rsid w:val="00440E9C"/>
    <w:rsid w:val="00442A57"/>
    <w:rsid w:val="00443270"/>
    <w:rsid w:val="004438BB"/>
    <w:rsid w:val="00443CF2"/>
    <w:rsid w:val="00444365"/>
    <w:rsid w:val="00445059"/>
    <w:rsid w:val="0044562F"/>
    <w:rsid w:val="00447B6B"/>
    <w:rsid w:val="00447BA1"/>
    <w:rsid w:val="00447E94"/>
    <w:rsid w:val="00450809"/>
    <w:rsid w:val="0045230D"/>
    <w:rsid w:val="00452597"/>
    <w:rsid w:val="00455570"/>
    <w:rsid w:val="00455A9E"/>
    <w:rsid w:val="0045685E"/>
    <w:rsid w:val="0045799F"/>
    <w:rsid w:val="0046041D"/>
    <w:rsid w:val="00460C35"/>
    <w:rsid w:val="00462AB8"/>
    <w:rsid w:val="00463B65"/>
    <w:rsid w:val="00463FFB"/>
    <w:rsid w:val="00464418"/>
    <w:rsid w:val="00466857"/>
    <w:rsid w:val="00467FD6"/>
    <w:rsid w:val="00471135"/>
    <w:rsid w:val="00471F9C"/>
    <w:rsid w:val="0047291F"/>
    <w:rsid w:val="00472B71"/>
    <w:rsid w:val="00472E86"/>
    <w:rsid w:val="004735B5"/>
    <w:rsid w:val="004744F4"/>
    <w:rsid w:val="00474FDE"/>
    <w:rsid w:val="004754B4"/>
    <w:rsid w:val="0047601C"/>
    <w:rsid w:val="00477A75"/>
    <w:rsid w:val="00481B7B"/>
    <w:rsid w:val="00481BF1"/>
    <w:rsid w:val="004828E1"/>
    <w:rsid w:val="004836E9"/>
    <w:rsid w:val="004839FF"/>
    <w:rsid w:val="00483AA4"/>
    <w:rsid w:val="00483FD8"/>
    <w:rsid w:val="00484AC8"/>
    <w:rsid w:val="004869DB"/>
    <w:rsid w:val="0049016F"/>
    <w:rsid w:val="00490C24"/>
    <w:rsid w:val="0049252D"/>
    <w:rsid w:val="00492575"/>
    <w:rsid w:val="0049652D"/>
    <w:rsid w:val="00496AD2"/>
    <w:rsid w:val="004A0570"/>
    <w:rsid w:val="004A0E3C"/>
    <w:rsid w:val="004A29A6"/>
    <w:rsid w:val="004A3888"/>
    <w:rsid w:val="004A3C03"/>
    <w:rsid w:val="004A49B9"/>
    <w:rsid w:val="004A4D1B"/>
    <w:rsid w:val="004A656E"/>
    <w:rsid w:val="004A6DB8"/>
    <w:rsid w:val="004A7304"/>
    <w:rsid w:val="004B0986"/>
    <w:rsid w:val="004B1048"/>
    <w:rsid w:val="004B13CE"/>
    <w:rsid w:val="004B20C8"/>
    <w:rsid w:val="004B225E"/>
    <w:rsid w:val="004B4C59"/>
    <w:rsid w:val="004B4CAB"/>
    <w:rsid w:val="004B53B4"/>
    <w:rsid w:val="004B56EB"/>
    <w:rsid w:val="004B7F24"/>
    <w:rsid w:val="004C0018"/>
    <w:rsid w:val="004C2F4A"/>
    <w:rsid w:val="004C3281"/>
    <w:rsid w:val="004C32ED"/>
    <w:rsid w:val="004C37A5"/>
    <w:rsid w:val="004C3F16"/>
    <w:rsid w:val="004C4062"/>
    <w:rsid w:val="004C550B"/>
    <w:rsid w:val="004C656E"/>
    <w:rsid w:val="004C7FD2"/>
    <w:rsid w:val="004D314B"/>
    <w:rsid w:val="004D4A24"/>
    <w:rsid w:val="004D4AD7"/>
    <w:rsid w:val="004D67BD"/>
    <w:rsid w:val="004D6BB6"/>
    <w:rsid w:val="004D6FD9"/>
    <w:rsid w:val="004E0E74"/>
    <w:rsid w:val="004E11B4"/>
    <w:rsid w:val="004E1C74"/>
    <w:rsid w:val="004E1D51"/>
    <w:rsid w:val="004E41D9"/>
    <w:rsid w:val="004E5531"/>
    <w:rsid w:val="004E5ACB"/>
    <w:rsid w:val="004E6142"/>
    <w:rsid w:val="004E728D"/>
    <w:rsid w:val="004E7B88"/>
    <w:rsid w:val="004F27E3"/>
    <w:rsid w:val="004F39F8"/>
    <w:rsid w:val="004F3BB8"/>
    <w:rsid w:val="004F3D9C"/>
    <w:rsid w:val="004F4823"/>
    <w:rsid w:val="004F563E"/>
    <w:rsid w:val="004F5784"/>
    <w:rsid w:val="004F7B6C"/>
    <w:rsid w:val="004F7D65"/>
    <w:rsid w:val="00500386"/>
    <w:rsid w:val="00500A1D"/>
    <w:rsid w:val="005013F4"/>
    <w:rsid w:val="005015D5"/>
    <w:rsid w:val="00502821"/>
    <w:rsid w:val="005029A5"/>
    <w:rsid w:val="00503395"/>
    <w:rsid w:val="00503946"/>
    <w:rsid w:val="00503B96"/>
    <w:rsid w:val="00503BCA"/>
    <w:rsid w:val="00504EEE"/>
    <w:rsid w:val="00505138"/>
    <w:rsid w:val="005073FD"/>
    <w:rsid w:val="00507A18"/>
    <w:rsid w:val="005100CB"/>
    <w:rsid w:val="00512E36"/>
    <w:rsid w:val="00513666"/>
    <w:rsid w:val="005136D1"/>
    <w:rsid w:val="00514746"/>
    <w:rsid w:val="00515117"/>
    <w:rsid w:val="00515873"/>
    <w:rsid w:val="0051589C"/>
    <w:rsid w:val="00515F7C"/>
    <w:rsid w:val="0051634D"/>
    <w:rsid w:val="00516998"/>
    <w:rsid w:val="00521F46"/>
    <w:rsid w:val="005220FD"/>
    <w:rsid w:val="00522784"/>
    <w:rsid w:val="00522D19"/>
    <w:rsid w:val="0052315E"/>
    <w:rsid w:val="00523D6E"/>
    <w:rsid w:val="00524AC2"/>
    <w:rsid w:val="0052506F"/>
    <w:rsid w:val="005252AF"/>
    <w:rsid w:val="0052598A"/>
    <w:rsid w:val="00525C3B"/>
    <w:rsid w:val="00526BE1"/>
    <w:rsid w:val="00527A9A"/>
    <w:rsid w:val="00527CC0"/>
    <w:rsid w:val="0053015B"/>
    <w:rsid w:val="00532A41"/>
    <w:rsid w:val="00533A27"/>
    <w:rsid w:val="00534020"/>
    <w:rsid w:val="00535F3C"/>
    <w:rsid w:val="005363AE"/>
    <w:rsid w:val="0053691F"/>
    <w:rsid w:val="00536C10"/>
    <w:rsid w:val="00541DE6"/>
    <w:rsid w:val="00542FA2"/>
    <w:rsid w:val="00544CCE"/>
    <w:rsid w:val="00544E73"/>
    <w:rsid w:val="005465C9"/>
    <w:rsid w:val="0055137D"/>
    <w:rsid w:val="005514FF"/>
    <w:rsid w:val="005530A3"/>
    <w:rsid w:val="005530D5"/>
    <w:rsid w:val="0055435B"/>
    <w:rsid w:val="00554DD4"/>
    <w:rsid w:val="00555351"/>
    <w:rsid w:val="005557DD"/>
    <w:rsid w:val="00556AC6"/>
    <w:rsid w:val="005574BC"/>
    <w:rsid w:val="00557557"/>
    <w:rsid w:val="00557B24"/>
    <w:rsid w:val="00560E7D"/>
    <w:rsid w:val="0056200C"/>
    <w:rsid w:val="005623B8"/>
    <w:rsid w:val="00564106"/>
    <w:rsid w:val="00564377"/>
    <w:rsid w:val="00564893"/>
    <w:rsid w:val="0056565F"/>
    <w:rsid w:val="005658C2"/>
    <w:rsid w:val="00567B8E"/>
    <w:rsid w:val="005710CA"/>
    <w:rsid w:val="005711D2"/>
    <w:rsid w:val="005721CF"/>
    <w:rsid w:val="005752FD"/>
    <w:rsid w:val="0057659F"/>
    <w:rsid w:val="0058037F"/>
    <w:rsid w:val="00583516"/>
    <w:rsid w:val="00583AA0"/>
    <w:rsid w:val="00585607"/>
    <w:rsid w:val="0058602F"/>
    <w:rsid w:val="00586AAC"/>
    <w:rsid w:val="00586DB3"/>
    <w:rsid w:val="00590AB5"/>
    <w:rsid w:val="005910F4"/>
    <w:rsid w:val="00593F40"/>
    <w:rsid w:val="0059491E"/>
    <w:rsid w:val="00595E69"/>
    <w:rsid w:val="005978E8"/>
    <w:rsid w:val="005A0EAE"/>
    <w:rsid w:val="005A1723"/>
    <w:rsid w:val="005A2388"/>
    <w:rsid w:val="005A23A0"/>
    <w:rsid w:val="005A2B9D"/>
    <w:rsid w:val="005A2CBE"/>
    <w:rsid w:val="005A47AD"/>
    <w:rsid w:val="005A4DB8"/>
    <w:rsid w:val="005A5604"/>
    <w:rsid w:val="005A56D2"/>
    <w:rsid w:val="005A5FD2"/>
    <w:rsid w:val="005A7A25"/>
    <w:rsid w:val="005A7DD4"/>
    <w:rsid w:val="005B02FB"/>
    <w:rsid w:val="005B127D"/>
    <w:rsid w:val="005B4661"/>
    <w:rsid w:val="005B5161"/>
    <w:rsid w:val="005B5BAF"/>
    <w:rsid w:val="005B6223"/>
    <w:rsid w:val="005B6AB8"/>
    <w:rsid w:val="005B77A4"/>
    <w:rsid w:val="005B7860"/>
    <w:rsid w:val="005C0612"/>
    <w:rsid w:val="005C1D4F"/>
    <w:rsid w:val="005C1D7D"/>
    <w:rsid w:val="005C2A45"/>
    <w:rsid w:val="005C31AE"/>
    <w:rsid w:val="005C38DE"/>
    <w:rsid w:val="005C4DE3"/>
    <w:rsid w:val="005C5027"/>
    <w:rsid w:val="005C7B26"/>
    <w:rsid w:val="005D03E2"/>
    <w:rsid w:val="005D24C6"/>
    <w:rsid w:val="005D3CA5"/>
    <w:rsid w:val="005D526D"/>
    <w:rsid w:val="005D7369"/>
    <w:rsid w:val="005D7704"/>
    <w:rsid w:val="005E05BD"/>
    <w:rsid w:val="005E139C"/>
    <w:rsid w:val="005E2D03"/>
    <w:rsid w:val="005E3593"/>
    <w:rsid w:val="005E3BF5"/>
    <w:rsid w:val="005E6CDA"/>
    <w:rsid w:val="005E73CC"/>
    <w:rsid w:val="005E7A2F"/>
    <w:rsid w:val="005E7A52"/>
    <w:rsid w:val="005F02E5"/>
    <w:rsid w:val="005F14EF"/>
    <w:rsid w:val="005F15AC"/>
    <w:rsid w:val="005F2A40"/>
    <w:rsid w:val="005F303F"/>
    <w:rsid w:val="005F30D8"/>
    <w:rsid w:val="005F4A97"/>
    <w:rsid w:val="005F5760"/>
    <w:rsid w:val="005F5BA2"/>
    <w:rsid w:val="005F5E23"/>
    <w:rsid w:val="005F61D1"/>
    <w:rsid w:val="005F6496"/>
    <w:rsid w:val="005F6838"/>
    <w:rsid w:val="0060019A"/>
    <w:rsid w:val="00600F02"/>
    <w:rsid w:val="00601655"/>
    <w:rsid w:val="00601850"/>
    <w:rsid w:val="00603A76"/>
    <w:rsid w:val="00603F65"/>
    <w:rsid w:val="00604455"/>
    <w:rsid w:val="00604B89"/>
    <w:rsid w:val="00605163"/>
    <w:rsid w:val="00605352"/>
    <w:rsid w:val="00605461"/>
    <w:rsid w:val="00611E41"/>
    <w:rsid w:val="006150BD"/>
    <w:rsid w:val="006154EC"/>
    <w:rsid w:val="00615A9B"/>
    <w:rsid w:val="00616C41"/>
    <w:rsid w:val="00617E30"/>
    <w:rsid w:val="00624A69"/>
    <w:rsid w:val="00630A0C"/>
    <w:rsid w:val="00631A94"/>
    <w:rsid w:val="00631C63"/>
    <w:rsid w:val="0063352A"/>
    <w:rsid w:val="00633A7A"/>
    <w:rsid w:val="00634A29"/>
    <w:rsid w:val="00640C07"/>
    <w:rsid w:val="00642B38"/>
    <w:rsid w:val="00642C5E"/>
    <w:rsid w:val="0064458F"/>
    <w:rsid w:val="00644BC5"/>
    <w:rsid w:val="0064590A"/>
    <w:rsid w:val="00645DAB"/>
    <w:rsid w:val="00645E2B"/>
    <w:rsid w:val="00646589"/>
    <w:rsid w:val="00652F7E"/>
    <w:rsid w:val="00653A33"/>
    <w:rsid w:val="0065483D"/>
    <w:rsid w:val="00654C97"/>
    <w:rsid w:val="00654EBA"/>
    <w:rsid w:val="00654F99"/>
    <w:rsid w:val="00655493"/>
    <w:rsid w:val="00655D2D"/>
    <w:rsid w:val="00657BCE"/>
    <w:rsid w:val="00661507"/>
    <w:rsid w:val="00661FE5"/>
    <w:rsid w:val="00662439"/>
    <w:rsid w:val="00665CCB"/>
    <w:rsid w:val="00667570"/>
    <w:rsid w:val="006730D1"/>
    <w:rsid w:val="006737C4"/>
    <w:rsid w:val="0067383B"/>
    <w:rsid w:val="00673F3D"/>
    <w:rsid w:val="006749DD"/>
    <w:rsid w:val="00675B6A"/>
    <w:rsid w:val="00677241"/>
    <w:rsid w:val="00680B09"/>
    <w:rsid w:val="00680C57"/>
    <w:rsid w:val="00680EDF"/>
    <w:rsid w:val="00681F28"/>
    <w:rsid w:val="00682805"/>
    <w:rsid w:val="00683463"/>
    <w:rsid w:val="006839DD"/>
    <w:rsid w:val="00684871"/>
    <w:rsid w:val="00684A07"/>
    <w:rsid w:val="00684FFA"/>
    <w:rsid w:val="006861DA"/>
    <w:rsid w:val="00687B52"/>
    <w:rsid w:val="006914D0"/>
    <w:rsid w:val="00691798"/>
    <w:rsid w:val="0069290A"/>
    <w:rsid w:val="00692E99"/>
    <w:rsid w:val="0069403A"/>
    <w:rsid w:val="00694189"/>
    <w:rsid w:val="0069443C"/>
    <w:rsid w:val="00695CEE"/>
    <w:rsid w:val="00696407"/>
    <w:rsid w:val="006A2DA3"/>
    <w:rsid w:val="006A31DF"/>
    <w:rsid w:val="006A6A48"/>
    <w:rsid w:val="006A6F55"/>
    <w:rsid w:val="006B0132"/>
    <w:rsid w:val="006B1179"/>
    <w:rsid w:val="006B165C"/>
    <w:rsid w:val="006B2119"/>
    <w:rsid w:val="006B2172"/>
    <w:rsid w:val="006B245B"/>
    <w:rsid w:val="006B29F4"/>
    <w:rsid w:val="006B2F05"/>
    <w:rsid w:val="006B486C"/>
    <w:rsid w:val="006B54D0"/>
    <w:rsid w:val="006B6A5D"/>
    <w:rsid w:val="006B73B7"/>
    <w:rsid w:val="006B7D70"/>
    <w:rsid w:val="006C1A13"/>
    <w:rsid w:val="006C4FFA"/>
    <w:rsid w:val="006C5763"/>
    <w:rsid w:val="006C5A0E"/>
    <w:rsid w:val="006C6206"/>
    <w:rsid w:val="006C7766"/>
    <w:rsid w:val="006D0DFD"/>
    <w:rsid w:val="006D15CF"/>
    <w:rsid w:val="006D251C"/>
    <w:rsid w:val="006D433D"/>
    <w:rsid w:val="006D4639"/>
    <w:rsid w:val="006D4D57"/>
    <w:rsid w:val="006D67C8"/>
    <w:rsid w:val="006D6813"/>
    <w:rsid w:val="006D6AF8"/>
    <w:rsid w:val="006D6BC7"/>
    <w:rsid w:val="006E0A3F"/>
    <w:rsid w:val="006E293A"/>
    <w:rsid w:val="006E2C01"/>
    <w:rsid w:val="006E31A0"/>
    <w:rsid w:val="006E344C"/>
    <w:rsid w:val="006E3C64"/>
    <w:rsid w:val="006E4777"/>
    <w:rsid w:val="006E5C76"/>
    <w:rsid w:val="006E5ED9"/>
    <w:rsid w:val="006E6640"/>
    <w:rsid w:val="006E6C82"/>
    <w:rsid w:val="006F0497"/>
    <w:rsid w:val="006F0649"/>
    <w:rsid w:val="006F0D85"/>
    <w:rsid w:val="006F3167"/>
    <w:rsid w:val="006F370B"/>
    <w:rsid w:val="006F3A25"/>
    <w:rsid w:val="006F4741"/>
    <w:rsid w:val="006F5236"/>
    <w:rsid w:val="006F5868"/>
    <w:rsid w:val="006F6A8A"/>
    <w:rsid w:val="007052C2"/>
    <w:rsid w:val="0070618F"/>
    <w:rsid w:val="00706DB1"/>
    <w:rsid w:val="00712AFA"/>
    <w:rsid w:val="007159EC"/>
    <w:rsid w:val="00715EC5"/>
    <w:rsid w:val="0071631E"/>
    <w:rsid w:val="0071645A"/>
    <w:rsid w:val="00716987"/>
    <w:rsid w:val="00716EE5"/>
    <w:rsid w:val="00717141"/>
    <w:rsid w:val="0071767F"/>
    <w:rsid w:val="00720C87"/>
    <w:rsid w:val="00722B39"/>
    <w:rsid w:val="00722EBE"/>
    <w:rsid w:val="00724F70"/>
    <w:rsid w:val="00725847"/>
    <w:rsid w:val="007258AF"/>
    <w:rsid w:val="00726F45"/>
    <w:rsid w:val="0072794A"/>
    <w:rsid w:val="007325D1"/>
    <w:rsid w:val="007328BC"/>
    <w:rsid w:val="00732EA8"/>
    <w:rsid w:val="00732F30"/>
    <w:rsid w:val="0073359B"/>
    <w:rsid w:val="00734C20"/>
    <w:rsid w:val="00735A94"/>
    <w:rsid w:val="00735C73"/>
    <w:rsid w:val="0073662B"/>
    <w:rsid w:val="00737035"/>
    <w:rsid w:val="0074134B"/>
    <w:rsid w:val="00741469"/>
    <w:rsid w:val="0074166B"/>
    <w:rsid w:val="00741E5A"/>
    <w:rsid w:val="007449B9"/>
    <w:rsid w:val="0074549A"/>
    <w:rsid w:val="00747694"/>
    <w:rsid w:val="00751471"/>
    <w:rsid w:val="00751DF4"/>
    <w:rsid w:val="007534F1"/>
    <w:rsid w:val="0075399E"/>
    <w:rsid w:val="00753D41"/>
    <w:rsid w:val="00754AF3"/>
    <w:rsid w:val="007551B4"/>
    <w:rsid w:val="00755726"/>
    <w:rsid w:val="00756074"/>
    <w:rsid w:val="00757E7C"/>
    <w:rsid w:val="00757F34"/>
    <w:rsid w:val="007614CF"/>
    <w:rsid w:val="00761670"/>
    <w:rsid w:val="00762AD6"/>
    <w:rsid w:val="00763AC9"/>
    <w:rsid w:val="00764BD9"/>
    <w:rsid w:val="007659AD"/>
    <w:rsid w:val="00766A45"/>
    <w:rsid w:val="0077116B"/>
    <w:rsid w:val="00771D86"/>
    <w:rsid w:val="0077347D"/>
    <w:rsid w:val="007739A8"/>
    <w:rsid w:val="00776254"/>
    <w:rsid w:val="00776FA4"/>
    <w:rsid w:val="007779F0"/>
    <w:rsid w:val="00780010"/>
    <w:rsid w:val="00780D79"/>
    <w:rsid w:val="00781F80"/>
    <w:rsid w:val="007827C5"/>
    <w:rsid w:val="00782C9D"/>
    <w:rsid w:val="00783377"/>
    <w:rsid w:val="007835DB"/>
    <w:rsid w:val="00783B81"/>
    <w:rsid w:val="0078432E"/>
    <w:rsid w:val="007843F8"/>
    <w:rsid w:val="007853E9"/>
    <w:rsid w:val="007858BF"/>
    <w:rsid w:val="00785A43"/>
    <w:rsid w:val="00790F2F"/>
    <w:rsid w:val="007915DF"/>
    <w:rsid w:val="00791D73"/>
    <w:rsid w:val="007920C4"/>
    <w:rsid w:val="00792BD7"/>
    <w:rsid w:val="0079326C"/>
    <w:rsid w:val="007954BE"/>
    <w:rsid w:val="007A18D7"/>
    <w:rsid w:val="007A2489"/>
    <w:rsid w:val="007A33A9"/>
    <w:rsid w:val="007A46C3"/>
    <w:rsid w:val="007A5CFB"/>
    <w:rsid w:val="007A5E57"/>
    <w:rsid w:val="007A5ED8"/>
    <w:rsid w:val="007A5FA9"/>
    <w:rsid w:val="007B1DE9"/>
    <w:rsid w:val="007B345E"/>
    <w:rsid w:val="007B4570"/>
    <w:rsid w:val="007B5175"/>
    <w:rsid w:val="007B589F"/>
    <w:rsid w:val="007B5938"/>
    <w:rsid w:val="007B5ED6"/>
    <w:rsid w:val="007B78E0"/>
    <w:rsid w:val="007B7DE7"/>
    <w:rsid w:val="007C016E"/>
    <w:rsid w:val="007C0481"/>
    <w:rsid w:val="007C08DD"/>
    <w:rsid w:val="007C327A"/>
    <w:rsid w:val="007C3385"/>
    <w:rsid w:val="007C3EA2"/>
    <w:rsid w:val="007C44C3"/>
    <w:rsid w:val="007C59F8"/>
    <w:rsid w:val="007C6084"/>
    <w:rsid w:val="007C7165"/>
    <w:rsid w:val="007D0726"/>
    <w:rsid w:val="007D08B7"/>
    <w:rsid w:val="007D0CF1"/>
    <w:rsid w:val="007D1963"/>
    <w:rsid w:val="007D1BC7"/>
    <w:rsid w:val="007D1BFD"/>
    <w:rsid w:val="007D2526"/>
    <w:rsid w:val="007D2F03"/>
    <w:rsid w:val="007D4F91"/>
    <w:rsid w:val="007D60CA"/>
    <w:rsid w:val="007D73FC"/>
    <w:rsid w:val="007D750B"/>
    <w:rsid w:val="007E0AFF"/>
    <w:rsid w:val="007E0B7F"/>
    <w:rsid w:val="007E135A"/>
    <w:rsid w:val="007E1C4A"/>
    <w:rsid w:val="007E3433"/>
    <w:rsid w:val="007E4687"/>
    <w:rsid w:val="007E52E4"/>
    <w:rsid w:val="007E5A09"/>
    <w:rsid w:val="007E602A"/>
    <w:rsid w:val="007E61F4"/>
    <w:rsid w:val="007E659E"/>
    <w:rsid w:val="007E73F4"/>
    <w:rsid w:val="007E7956"/>
    <w:rsid w:val="007E7BF9"/>
    <w:rsid w:val="007F034A"/>
    <w:rsid w:val="007F0A31"/>
    <w:rsid w:val="007F136B"/>
    <w:rsid w:val="007F3A16"/>
    <w:rsid w:val="007F3E6D"/>
    <w:rsid w:val="007F3F78"/>
    <w:rsid w:val="007F608F"/>
    <w:rsid w:val="007F65E2"/>
    <w:rsid w:val="00800016"/>
    <w:rsid w:val="008000B5"/>
    <w:rsid w:val="0080087E"/>
    <w:rsid w:val="0080121C"/>
    <w:rsid w:val="00801832"/>
    <w:rsid w:val="008029C5"/>
    <w:rsid w:val="00802BB2"/>
    <w:rsid w:val="00803E3B"/>
    <w:rsid w:val="0080642C"/>
    <w:rsid w:val="00807AFD"/>
    <w:rsid w:val="00807D76"/>
    <w:rsid w:val="00811F5B"/>
    <w:rsid w:val="0081314D"/>
    <w:rsid w:val="008136AD"/>
    <w:rsid w:val="008141A6"/>
    <w:rsid w:val="00814957"/>
    <w:rsid w:val="0081599C"/>
    <w:rsid w:val="0082208B"/>
    <w:rsid w:val="0082238B"/>
    <w:rsid w:val="00822468"/>
    <w:rsid w:val="00822A26"/>
    <w:rsid w:val="00823995"/>
    <w:rsid w:val="008279F5"/>
    <w:rsid w:val="00831CB8"/>
    <w:rsid w:val="008324CF"/>
    <w:rsid w:val="008340D4"/>
    <w:rsid w:val="00837117"/>
    <w:rsid w:val="0083798D"/>
    <w:rsid w:val="008419A2"/>
    <w:rsid w:val="00841BD2"/>
    <w:rsid w:val="008448F4"/>
    <w:rsid w:val="00844DD8"/>
    <w:rsid w:val="0084662F"/>
    <w:rsid w:val="00846F1F"/>
    <w:rsid w:val="0084737A"/>
    <w:rsid w:val="008541A9"/>
    <w:rsid w:val="00854CE6"/>
    <w:rsid w:val="00856997"/>
    <w:rsid w:val="00856C04"/>
    <w:rsid w:val="0085717B"/>
    <w:rsid w:val="008609DD"/>
    <w:rsid w:val="00862D6C"/>
    <w:rsid w:val="008636CE"/>
    <w:rsid w:val="00863A5E"/>
    <w:rsid w:val="00863EFB"/>
    <w:rsid w:val="008647AA"/>
    <w:rsid w:val="00865D52"/>
    <w:rsid w:val="0086687C"/>
    <w:rsid w:val="00867949"/>
    <w:rsid w:val="008706D0"/>
    <w:rsid w:val="00870FA4"/>
    <w:rsid w:val="008711DE"/>
    <w:rsid w:val="0087122D"/>
    <w:rsid w:val="008717D4"/>
    <w:rsid w:val="00872721"/>
    <w:rsid w:val="00873F67"/>
    <w:rsid w:val="008740E7"/>
    <w:rsid w:val="00874CA2"/>
    <w:rsid w:val="008758E8"/>
    <w:rsid w:val="00877549"/>
    <w:rsid w:val="00877D22"/>
    <w:rsid w:val="008807E8"/>
    <w:rsid w:val="00880C6D"/>
    <w:rsid w:val="00881B71"/>
    <w:rsid w:val="00883E63"/>
    <w:rsid w:val="00884247"/>
    <w:rsid w:val="00884264"/>
    <w:rsid w:val="008844A6"/>
    <w:rsid w:val="00884D4F"/>
    <w:rsid w:val="00885EE8"/>
    <w:rsid w:val="00885FAD"/>
    <w:rsid w:val="00887211"/>
    <w:rsid w:val="00887372"/>
    <w:rsid w:val="0088776C"/>
    <w:rsid w:val="00887892"/>
    <w:rsid w:val="0089096C"/>
    <w:rsid w:val="00890EBC"/>
    <w:rsid w:val="00891266"/>
    <w:rsid w:val="00892710"/>
    <w:rsid w:val="00892942"/>
    <w:rsid w:val="00892CE6"/>
    <w:rsid w:val="00892DF7"/>
    <w:rsid w:val="008950FB"/>
    <w:rsid w:val="00895C0C"/>
    <w:rsid w:val="008960F8"/>
    <w:rsid w:val="00896D29"/>
    <w:rsid w:val="00896DD1"/>
    <w:rsid w:val="008971BC"/>
    <w:rsid w:val="008A14F1"/>
    <w:rsid w:val="008A177A"/>
    <w:rsid w:val="008A20E5"/>
    <w:rsid w:val="008A325D"/>
    <w:rsid w:val="008A4529"/>
    <w:rsid w:val="008A45BE"/>
    <w:rsid w:val="008A49F2"/>
    <w:rsid w:val="008A566F"/>
    <w:rsid w:val="008B3A74"/>
    <w:rsid w:val="008B5C46"/>
    <w:rsid w:val="008B5C59"/>
    <w:rsid w:val="008B6CC7"/>
    <w:rsid w:val="008B7192"/>
    <w:rsid w:val="008B7F8D"/>
    <w:rsid w:val="008C0ADB"/>
    <w:rsid w:val="008C2470"/>
    <w:rsid w:val="008C31EE"/>
    <w:rsid w:val="008C4A30"/>
    <w:rsid w:val="008C4D6D"/>
    <w:rsid w:val="008C52B8"/>
    <w:rsid w:val="008C6512"/>
    <w:rsid w:val="008C6B06"/>
    <w:rsid w:val="008D111E"/>
    <w:rsid w:val="008D1277"/>
    <w:rsid w:val="008D2E2D"/>
    <w:rsid w:val="008D341C"/>
    <w:rsid w:val="008D3668"/>
    <w:rsid w:val="008D504E"/>
    <w:rsid w:val="008D709D"/>
    <w:rsid w:val="008D7FA4"/>
    <w:rsid w:val="008E0727"/>
    <w:rsid w:val="008E14F2"/>
    <w:rsid w:val="008E1838"/>
    <w:rsid w:val="008E2675"/>
    <w:rsid w:val="008E2DC1"/>
    <w:rsid w:val="008E33E3"/>
    <w:rsid w:val="008E3ED3"/>
    <w:rsid w:val="008E4BDE"/>
    <w:rsid w:val="008E4C5A"/>
    <w:rsid w:val="008E4F55"/>
    <w:rsid w:val="008E66E7"/>
    <w:rsid w:val="008F02D6"/>
    <w:rsid w:val="008F1576"/>
    <w:rsid w:val="008F229B"/>
    <w:rsid w:val="008F2ABE"/>
    <w:rsid w:val="008F2BA2"/>
    <w:rsid w:val="008F2D89"/>
    <w:rsid w:val="008F30EF"/>
    <w:rsid w:val="008F4A50"/>
    <w:rsid w:val="008F4FBC"/>
    <w:rsid w:val="008F580C"/>
    <w:rsid w:val="008F5A75"/>
    <w:rsid w:val="008F60CF"/>
    <w:rsid w:val="0090093D"/>
    <w:rsid w:val="00900BC5"/>
    <w:rsid w:val="00901178"/>
    <w:rsid w:val="009020B3"/>
    <w:rsid w:val="00902562"/>
    <w:rsid w:val="009025FA"/>
    <w:rsid w:val="00902A79"/>
    <w:rsid w:val="0090300A"/>
    <w:rsid w:val="009035B0"/>
    <w:rsid w:val="00903D3F"/>
    <w:rsid w:val="00905889"/>
    <w:rsid w:val="00907710"/>
    <w:rsid w:val="00907E1E"/>
    <w:rsid w:val="00911951"/>
    <w:rsid w:val="00911995"/>
    <w:rsid w:val="00912C30"/>
    <w:rsid w:val="00912F50"/>
    <w:rsid w:val="00913337"/>
    <w:rsid w:val="00913DEA"/>
    <w:rsid w:val="00914FB6"/>
    <w:rsid w:val="009158A2"/>
    <w:rsid w:val="00920962"/>
    <w:rsid w:val="00920AD3"/>
    <w:rsid w:val="00921F25"/>
    <w:rsid w:val="00922569"/>
    <w:rsid w:val="00922B82"/>
    <w:rsid w:val="00922E8F"/>
    <w:rsid w:val="0092623A"/>
    <w:rsid w:val="0092650A"/>
    <w:rsid w:val="00926C72"/>
    <w:rsid w:val="00927190"/>
    <w:rsid w:val="00927F85"/>
    <w:rsid w:val="00930B15"/>
    <w:rsid w:val="00931A04"/>
    <w:rsid w:val="00931DDA"/>
    <w:rsid w:val="00931E77"/>
    <w:rsid w:val="00931EB7"/>
    <w:rsid w:val="0093297C"/>
    <w:rsid w:val="00932CE7"/>
    <w:rsid w:val="00935E85"/>
    <w:rsid w:val="0093703C"/>
    <w:rsid w:val="00937BE9"/>
    <w:rsid w:val="00937FFD"/>
    <w:rsid w:val="009411A1"/>
    <w:rsid w:val="00941F66"/>
    <w:rsid w:val="0094265F"/>
    <w:rsid w:val="0094295C"/>
    <w:rsid w:val="00942C1E"/>
    <w:rsid w:val="00943B55"/>
    <w:rsid w:val="00943D79"/>
    <w:rsid w:val="00944EB3"/>
    <w:rsid w:val="00945688"/>
    <w:rsid w:val="00946C26"/>
    <w:rsid w:val="00950DE0"/>
    <w:rsid w:val="00951A1C"/>
    <w:rsid w:val="0095261A"/>
    <w:rsid w:val="009539E9"/>
    <w:rsid w:val="00955F63"/>
    <w:rsid w:val="00956816"/>
    <w:rsid w:val="00960427"/>
    <w:rsid w:val="009611EC"/>
    <w:rsid w:val="00961702"/>
    <w:rsid w:val="00963B9F"/>
    <w:rsid w:val="00966910"/>
    <w:rsid w:val="00970AA9"/>
    <w:rsid w:val="0097177F"/>
    <w:rsid w:val="00971F17"/>
    <w:rsid w:val="009733AB"/>
    <w:rsid w:val="00973464"/>
    <w:rsid w:val="0097429E"/>
    <w:rsid w:val="009759DD"/>
    <w:rsid w:val="00975D09"/>
    <w:rsid w:val="00975FC0"/>
    <w:rsid w:val="0097601B"/>
    <w:rsid w:val="00976385"/>
    <w:rsid w:val="00976477"/>
    <w:rsid w:val="00976DCD"/>
    <w:rsid w:val="00977399"/>
    <w:rsid w:val="0097753B"/>
    <w:rsid w:val="0097796E"/>
    <w:rsid w:val="00977D64"/>
    <w:rsid w:val="009806BB"/>
    <w:rsid w:val="0098131A"/>
    <w:rsid w:val="009833F3"/>
    <w:rsid w:val="00983E39"/>
    <w:rsid w:val="00983EAC"/>
    <w:rsid w:val="00984D04"/>
    <w:rsid w:val="0098532F"/>
    <w:rsid w:val="00985577"/>
    <w:rsid w:val="009875D4"/>
    <w:rsid w:val="00987C5B"/>
    <w:rsid w:val="009912BB"/>
    <w:rsid w:val="009912F4"/>
    <w:rsid w:val="00992634"/>
    <w:rsid w:val="00992B38"/>
    <w:rsid w:val="00992F17"/>
    <w:rsid w:val="00994759"/>
    <w:rsid w:val="00995D86"/>
    <w:rsid w:val="009969D7"/>
    <w:rsid w:val="00997D0F"/>
    <w:rsid w:val="009A0B39"/>
    <w:rsid w:val="009A1918"/>
    <w:rsid w:val="009A2289"/>
    <w:rsid w:val="009A23C4"/>
    <w:rsid w:val="009A7B1F"/>
    <w:rsid w:val="009B04ED"/>
    <w:rsid w:val="009B1F83"/>
    <w:rsid w:val="009B1FFB"/>
    <w:rsid w:val="009B25E6"/>
    <w:rsid w:val="009B3BD8"/>
    <w:rsid w:val="009B6C64"/>
    <w:rsid w:val="009B78E9"/>
    <w:rsid w:val="009C2F68"/>
    <w:rsid w:val="009C42D4"/>
    <w:rsid w:val="009C442D"/>
    <w:rsid w:val="009C5B58"/>
    <w:rsid w:val="009C6124"/>
    <w:rsid w:val="009C61C7"/>
    <w:rsid w:val="009C6F86"/>
    <w:rsid w:val="009C72F4"/>
    <w:rsid w:val="009C79FE"/>
    <w:rsid w:val="009C7A76"/>
    <w:rsid w:val="009C7AF2"/>
    <w:rsid w:val="009D1BB0"/>
    <w:rsid w:val="009D3161"/>
    <w:rsid w:val="009D40FD"/>
    <w:rsid w:val="009D4E53"/>
    <w:rsid w:val="009D5C5B"/>
    <w:rsid w:val="009E1112"/>
    <w:rsid w:val="009E1815"/>
    <w:rsid w:val="009E2122"/>
    <w:rsid w:val="009E3532"/>
    <w:rsid w:val="009E3852"/>
    <w:rsid w:val="009E3B96"/>
    <w:rsid w:val="009E55F3"/>
    <w:rsid w:val="009E758A"/>
    <w:rsid w:val="009E7C36"/>
    <w:rsid w:val="009F2F0F"/>
    <w:rsid w:val="009F2F73"/>
    <w:rsid w:val="009F3C26"/>
    <w:rsid w:val="009F5215"/>
    <w:rsid w:val="009F530A"/>
    <w:rsid w:val="009F59B5"/>
    <w:rsid w:val="009F724C"/>
    <w:rsid w:val="00A0026F"/>
    <w:rsid w:val="00A00931"/>
    <w:rsid w:val="00A01BCF"/>
    <w:rsid w:val="00A0274F"/>
    <w:rsid w:val="00A0357D"/>
    <w:rsid w:val="00A03945"/>
    <w:rsid w:val="00A04375"/>
    <w:rsid w:val="00A04508"/>
    <w:rsid w:val="00A04AC6"/>
    <w:rsid w:val="00A04B62"/>
    <w:rsid w:val="00A058B8"/>
    <w:rsid w:val="00A06372"/>
    <w:rsid w:val="00A0697C"/>
    <w:rsid w:val="00A07391"/>
    <w:rsid w:val="00A07F5B"/>
    <w:rsid w:val="00A1043D"/>
    <w:rsid w:val="00A1096D"/>
    <w:rsid w:val="00A11619"/>
    <w:rsid w:val="00A12A7A"/>
    <w:rsid w:val="00A13094"/>
    <w:rsid w:val="00A141DC"/>
    <w:rsid w:val="00A14DC0"/>
    <w:rsid w:val="00A15010"/>
    <w:rsid w:val="00A15C7E"/>
    <w:rsid w:val="00A16D75"/>
    <w:rsid w:val="00A17ED6"/>
    <w:rsid w:val="00A20C7C"/>
    <w:rsid w:val="00A21BD0"/>
    <w:rsid w:val="00A22514"/>
    <w:rsid w:val="00A23493"/>
    <w:rsid w:val="00A24925"/>
    <w:rsid w:val="00A24942"/>
    <w:rsid w:val="00A25F24"/>
    <w:rsid w:val="00A2619C"/>
    <w:rsid w:val="00A26DA6"/>
    <w:rsid w:val="00A272EC"/>
    <w:rsid w:val="00A27BCF"/>
    <w:rsid w:val="00A30107"/>
    <w:rsid w:val="00A30971"/>
    <w:rsid w:val="00A30E39"/>
    <w:rsid w:val="00A3146D"/>
    <w:rsid w:val="00A3166F"/>
    <w:rsid w:val="00A316C4"/>
    <w:rsid w:val="00A3456D"/>
    <w:rsid w:val="00A35072"/>
    <w:rsid w:val="00A3524E"/>
    <w:rsid w:val="00A35FA2"/>
    <w:rsid w:val="00A3637C"/>
    <w:rsid w:val="00A37619"/>
    <w:rsid w:val="00A407F1"/>
    <w:rsid w:val="00A40B58"/>
    <w:rsid w:val="00A42837"/>
    <w:rsid w:val="00A43404"/>
    <w:rsid w:val="00A44435"/>
    <w:rsid w:val="00A44E1F"/>
    <w:rsid w:val="00A45615"/>
    <w:rsid w:val="00A45724"/>
    <w:rsid w:val="00A4595A"/>
    <w:rsid w:val="00A46B13"/>
    <w:rsid w:val="00A51C17"/>
    <w:rsid w:val="00A52D71"/>
    <w:rsid w:val="00A53271"/>
    <w:rsid w:val="00A53B81"/>
    <w:rsid w:val="00A53D84"/>
    <w:rsid w:val="00A5446C"/>
    <w:rsid w:val="00A54AF7"/>
    <w:rsid w:val="00A55D4C"/>
    <w:rsid w:val="00A565DA"/>
    <w:rsid w:val="00A5694D"/>
    <w:rsid w:val="00A57912"/>
    <w:rsid w:val="00A61502"/>
    <w:rsid w:val="00A6158F"/>
    <w:rsid w:val="00A617C1"/>
    <w:rsid w:val="00A61BF7"/>
    <w:rsid w:val="00A61FE2"/>
    <w:rsid w:val="00A62EBA"/>
    <w:rsid w:val="00A636ED"/>
    <w:rsid w:val="00A63921"/>
    <w:rsid w:val="00A63DA3"/>
    <w:rsid w:val="00A64067"/>
    <w:rsid w:val="00A64C53"/>
    <w:rsid w:val="00A671FD"/>
    <w:rsid w:val="00A6723F"/>
    <w:rsid w:val="00A67B3E"/>
    <w:rsid w:val="00A72EC6"/>
    <w:rsid w:val="00A7351D"/>
    <w:rsid w:val="00A7378B"/>
    <w:rsid w:val="00A74D3B"/>
    <w:rsid w:val="00A759D2"/>
    <w:rsid w:val="00A76301"/>
    <w:rsid w:val="00A7754E"/>
    <w:rsid w:val="00A77676"/>
    <w:rsid w:val="00A77C87"/>
    <w:rsid w:val="00A82A05"/>
    <w:rsid w:val="00A842EB"/>
    <w:rsid w:val="00A84C74"/>
    <w:rsid w:val="00A85180"/>
    <w:rsid w:val="00A85DD9"/>
    <w:rsid w:val="00A85EF3"/>
    <w:rsid w:val="00A86645"/>
    <w:rsid w:val="00A86B2F"/>
    <w:rsid w:val="00A87263"/>
    <w:rsid w:val="00A8760B"/>
    <w:rsid w:val="00A87B8C"/>
    <w:rsid w:val="00A87E31"/>
    <w:rsid w:val="00A916BB"/>
    <w:rsid w:val="00A927AE"/>
    <w:rsid w:val="00A92A4B"/>
    <w:rsid w:val="00A93039"/>
    <w:rsid w:val="00A942AF"/>
    <w:rsid w:val="00A950FD"/>
    <w:rsid w:val="00A965DA"/>
    <w:rsid w:val="00AA0533"/>
    <w:rsid w:val="00AA07F3"/>
    <w:rsid w:val="00AA0DAD"/>
    <w:rsid w:val="00AA33E5"/>
    <w:rsid w:val="00AA3AA6"/>
    <w:rsid w:val="00AA5947"/>
    <w:rsid w:val="00AA5A70"/>
    <w:rsid w:val="00AB0A24"/>
    <w:rsid w:val="00AB1EFC"/>
    <w:rsid w:val="00AB2EDE"/>
    <w:rsid w:val="00AB3898"/>
    <w:rsid w:val="00AB5B55"/>
    <w:rsid w:val="00AB7763"/>
    <w:rsid w:val="00AB78D3"/>
    <w:rsid w:val="00AC0053"/>
    <w:rsid w:val="00AC08F7"/>
    <w:rsid w:val="00AC0F39"/>
    <w:rsid w:val="00AC1875"/>
    <w:rsid w:val="00AC25B1"/>
    <w:rsid w:val="00AC2760"/>
    <w:rsid w:val="00AC2A6A"/>
    <w:rsid w:val="00AC4C1E"/>
    <w:rsid w:val="00AC5885"/>
    <w:rsid w:val="00AC5975"/>
    <w:rsid w:val="00AC5A80"/>
    <w:rsid w:val="00AC7D78"/>
    <w:rsid w:val="00AD0D3A"/>
    <w:rsid w:val="00AD237C"/>
    <w:rsid w:val="00AD2860"/>
    <w:rsid w:val="00AD3B4A"/>
    <w:rsid w:val="00AD3DD8"/>
    <w:rsid w:val="00AD4687"/>
    <w:rsid w:val="00AD4CFB"/>
    <w:rsid w:val="00AD73A5"/>
    <w:rsid w:val="00AD7506"/>
    <w:rsid w:val="00AD7E38"/>
    <w:rsid w:val="00AE20AC"/>
    <w:rsid w:val="00AE22D4"/>
    <w:rsid w:val="00AE4A59"/>
    <w:rsid w:val="00AE504D"/>
    <w:rsid w:val="00AE589B"/>
    <w:rsid w:val="00AE64F9"/>
    <w:rsid w:val="00AE6806"/>
    <w:rsid w:val="00AF0740"/>
    <w:rsid w:val="00AF0B68"/>
    <w:rsid w:val="00AF21DD"/>
    <w:rsid w:val="00AF26A0"/>
    <w:rsid w:val="00AF2994"/>
    <w:rsid w:val="00AF2B24"/>
    <w:rsid w:val="00AF79DD"/>
    <w:rsid w:val="00AF7B58"/>
    <w:rsid w:val="00B00D0E"/>
    <w:rsid w:val="00B014B5"/>
    <w:rsid w:val="00B02B0E"/>
    <w:rsid w:val="00B032E6"/>
    <w:rsid w:val="00B043F1"/>
    <w:rsid w:val="00B04599"/>
    <w:rsid w:val="00B04806"/>
    <w:rsid w:val="00B057DD"/>
    <w:rsid w:val="00B0591D"/>
    <w:rsid w:val="00B06774"/>
    <w:rsid w:val="00B075F1"/>
    <w:rsid w:val="00B07D10"/>
    <w:rsid w:val="00B12296"/>
    <w:rsid w:val="00B14259"/>
    <w:rsid w:val="00B14ECB"/>
    <w:rsid w:val="00B15222"/>
    <w:rsid w:val="00B1625C"/>
    <w:rsid w:val="00B200C7"/>
    <w:rsid w:val="00B20546"/>
    <w:rsid w:val="00B20C38"/>
    <w:rsid w:val="00B22F7C"/>
    <w:rsid w:val="00B231A3"/>
    <w:rsid w:val="00B23936"/>
    <w:rsid w:val="00B23AF3"/>
    <w:rsid w:val="00B23E24"/>
    <w:rsid w:val="00B23E60"/>
    <w:rsid w:val="00B23F4F"/>
    <w:rsid w:val="00B2574B"/>
    <w:rsid w:val="00B25BD2"/>
    <w:rsid w:val="00B26316"/>
    <w:rsid w:val="00B277E0"/>
    <w:rsid w:val="00B30145"/>
    <w:rsid w:val="00B31A41"/>
    <w:rsid w:val="00B327CB"/>
    <w:rsid w:val="00B32B28"/>
    <w:rsid w:val="00B33A9D"/>
    <w:rsid w:val="00B33F44"/>
    <w:rsid w:val="00B3675F"/>
    <w:rsid w:val="00B3788B"/>
    <w:rsid w:val="00B37E8B"/>
    <w:rsid w:val="00B408A6"/>
    <w:rsid w:val="00B41A9B"/>
    <w:rsid w:val="00B42E09"/>
    <w:rsid w:val="00B43470"/>
    <w:rsid w:val="00B43D8C"/>
    <w:rsid w:val="00B440A6"/>
    <w:rsid w:val="00B453A2"/>
    <w:rsid w:val="00B453BA"/>
    <w:rsid w:val="00B45496"/>
    <w:rsid w:val="00B462A0"/>
    <w:rsid w:val="00B46E4A"/>
    <w:rsid w:val="00B5067A"/>
    <w:rsid w:val="00B50FE2"/>
    <w:rsid w:val="00B51009"/>
    <w:rsid w:val="00B518BE"/>
    <w:rsid w:val="00B5191C"/>
    <w:rsid w:val="00B51D7F"/>
    <w:rsid w:val="00B5363F"/>
    <w:rsid w:val="00B56981"/>
    <w:rsid w:val="00B573DA"/>
    <w:rsid w:val="00B607D6"/>
    <w:rsid w:val="00B609FF"/>
    <w:rsid w:val="00B61A91"/>
    <w:rsid w:val="00B630ED"/>
    <w:rsid w:val="00B63CBE"/>
    <w:rsid w:val="00B63F40"/>
    <w:rsid w:val="00B65D79"/>
    <w:rsid w:val="00B66134"/>
    <w:rsid w:val="00B66228"/>
    <w:rsid w:val="00B6646B"/>
    <w:rsid w:val="00B70353"/>
    <w:rsid w:val="00B70A8E"/>
    <w:rsid w:val="00B70C01"/>
    <w:rsid w:val="00B715EF"/>
    <w:rsid w:val="00B71955"/>
    <w:rsid w:val="00B71C7E"/>
    <w:rsid w:val="00B74857"/>
    <w:rsid w:val="00B755BB"/>
    <w:rsid w:val="00B75661"/>
    <w:rsid w:val="00B75760"/>
    <w:rsid w:val="00B763D5"/>
    <w:rsid w:val="00B765A5"/>
    <w:rsid w:val="00B766ED"/>
    <w:rsid w:val="00B777F7"/>
    <w:rsid w:val="00B77BDC"/>
    <w:rsid w:val="00B8069E"/>
    <w:rsid w:val="00B80AD5"/>
    <w:rsid w:val="00B815C2"/>
    <w:rsid w:val="00B817A8"/>
    <w:rsid w:val="00B81EF8"/>
    <w:rsid w:val="00B82B87"/>
    <w:rsid w:val="00B83B2D"/>
    <w:rsid w:val="00B84218"/>
    <w:rsid w:val="00B84224"/>
    <w:rsid w:val="00B84486"/>
    <w:rsid w:val="00B849F3"/>
    <w:rsid w:val="00B84E1D"/>
    <w:rsid w:val="00B86F92"/>
    <w:rsid w:val="00B9110E"/>
    <w:rsid w:val="00B93C2C"/>
    <w:rsid w:val="00B94728"/>
    <w:rsid w:val="00B95337"/>
    <w:rsid w:val="00B96211"/>
    <w:rsid w:val="00BA2EA0"/>
    <w:rsid w:val="00BA445C"/>
    <w:rsid w:val="00BA5107"/>
    <w:rsid w:val="00BA5455"/>
    <w:rsid w:val="00BA5598"/>
    <w:rsid w:val="00BA5BE7"/>
    <w:rsid w:val="00BA7180"/>
    <w:rsid w:val="00BA7553"/>
    <w:rsid w:val="00BA75B1"/>
    <w:rsid w:val="00BB0F61"/>
    <w:rsid w:val="00BB142B"/>
    <w:rsid w:val="00BB28CD"/>
    <w:rsid w:val="00BB5D08"/>
    <w:rsid w:val="00BB6005"/>
    <w:rsid w:val="00BB701F"/>
    <w:rsid w:val="00BB71FA"/>
    <w:rsid w:val="00BC0340"/>
    <w:rsid w:val="00BC04E8"/>
    <w:rsid w:val="00BC17E6"/>
    <w:rsid w:val="00BC1E93"/>
    <w:rsid w:val="00BC457B"/>
    <w:rsid w:val="00BC6FA7"/>
    <w:rsid w:val="00BC79A0"/>
    <w:rsid w:val="00BD2A15"/>
    <w:rsid w:val="00BD2D6C"/>
    <w:rsid w:val="00BD3DFF"/>
    <w:rsid w:val="00BD4128"/>
    <w:rsid w:val="00BD6E34"/>
    <w:rsid w:val="00BD7535"/>
    <w:rsid w:val="00BD7ADD"/>
    <w:rsid w:val="00BD7F69"/>
    <w:rsid w:val="00BE0A06"/>
    <w:rsid w:val="00BE166E"/>
    <w:rsid w:val="00BE1840"/>
    <w:rsid w:val="00BE2CE8"/>
    <w:rsid w:val="00BE2FDF"/>
    <w:rsid w:val="00BE373C"/>
    <w:rsid w:val="00BE4CEF"/>
    <w:rsid w:val="00BE521F"/>
    <w:rsid w:val="00BE7994"/>
    <w:rsid w:val="00BE7A81"/>
    <w:rsid w:val="00BF02D0"/>
    <w:rsid w:val="00BF15A5"/>
    <w:rsid w:val="00BF17AE"/>
    <w:rsid w:val="00BF1FF6"/>
    <w:rsid w:val="00BF20BA"/>
    <w:rsid w:val="00BF450F"/>
    <w:rsid w:val="00BF4BBB"/>
    <w:rsid w:val="00BF6031"/>
    <w:rsid w:val="00BF6D1B"/>
    <w:rsid w:val="00BF6F56"/>
    <w:rsid w:val="00BF7FB5"/>
    <w:rsid w:val="00C001D1"/>
    <w:rsid w:val="00C00DA2"/>
    <w:rsid w:val="00C00F8C"/>
    <w:rsid w:val="00C01ACE"/>
    <w:rsid w:val="00C01E28"/>
    <w:rsid w:val="00C01FE3"/>
    <w:rsid w:val="00C021E4"/>
    <w:rsid w:val="00C036C3"/>
    <w:rsid w:val="00C03C35"/>
    <w:rsid w:val="00C04E80"/>
    <w:rsid w:val="00C052E5"/>
    <w:rsid w:val="00C05AB1"/>
    <w:rsid w:val="00C05C51"/>
    <w:rsid w:val="00C066A4"/>
    <w:rsid w:val="00C1294C"/>
    <w:rsid w:val="00C14085"/>
    <w:rsid w:val="00C148A9"/>
    <w:rsid w:val="00C15716"/>
    <w:rsid w:val="00C15EB3"/>
    <w:rsid w:val="00C222E4"/>
    <w:rsid w:val="00C224B2"/>
    <w:rsid w:val="00C22E8E"/>
    <w:rsid w:val="00C232BA"/>
    <w:rsid w:val="00C2352E"/>
    <w:rsid w:val="00C23623"/>
    <w:rsid w:val="00C237A2"/>
    <w:rsid w:val="00C23F22"/>
    <w:rsid w:val="00C24215"/>
    <w:rsid w:val="00C24406"/>
    <w:rsid w:val="00C25B7C"/>
    <w:rsid w:val="00C2601C"/>
    <w:rsid w:val="00C2667D"/>
    <w:rsid w:val="00C26878"/>
    <w:rsid w:val="00C27186"/>
    <w:rsid w:val="00C27947"/>
    <w:rsid w:val="00C30085"/>
    <w:rsid w:val="00C30161"/>
    <w:rsid w:val="00C3200C"/>
    <w:rsid w:val="00C3237E"/>
    <w:rsid w:val="00C330F2"/>
    <w:rsid w:val="00C331B5"/>
    <w:rsid w:val="00C33E0C"/>
    <w:rsid w:val="00C356D0"/>
    <w:rsid w:val="00C364B2"/>
    <w:rsid w:val="00C3692C"/>
    <w:rsid w:val="00C36C00"/>
    <w:rsid w:val="00C401C7"/>
    <w:rsid w:val="00C40715"/>
    <w:rsid w:val="00C40F5F"/>
    <w:rsid w:val="00C41948"/>
    <w:rsid w:val="00C41B11"/>
    <w:rsid w:val="00C42D30"/>
    <w:rsid w:val="00C43255"/>
    <w:rsid w:val="00C43DCF"/>
    <w:rsid w:val="00C4518D"/>
    <w:rsid w:val="00C465E2"/>
    <w:rsid w:val="00C46A1B"/>
    <w:rsid w:val="00C51EEF"/>
    <w:rsid w:val="00C520CD"/>
    <w:rsid w:val="00C52DA1"/>
    <w:rsid w:val="00C53264"/>
    <w:rsid w:val="00C53DC5"/>
    <w:rsid w:val="00C54370"/>
    <w:rsid w:val="00C550BD"/>
    <w:rsid w:val="00C6369B"/>
    <w:rsid w:val="00C63FA9"/>
    <w:rsid w:val="00C64D22"/>
    <w:rsid w:val="00C667D3"/>
    <w:rsid w:val="00C66DCF"/>
    <w:rsid w:val="00C67457"/>
    <w:rsid w:val="00C70378"/>
    <w:rsid w:val="00C70A45"/>
    <w:rsid w:val="00C70F2C"/>
    <w:rsid w:val="00C71DD4"/>
    <w:rsid w:val="00C74A87"/>
    <w:rsid w:val="00C76642"/>
    <w:rsid w:val="00C769F4"/>
    <w:rsid w:val="00C76AB6"/>
    <w:rsid w:val="00C76B76"/>
    <w:rsid w:val="00C777C0"/>
    <w:rsid w:val="00C77AC6"/>
    <w:rsid w:val="00C808C8"/>
    <w:rsid w:val="00C814A9"/>
    <w:rsid w:val="00C81735"/>
    <w:rsid w:val="00C86942"/>
    <w:rsid w:val="00C86FC1"/>
    <w:rsid w:val="00C876AE"/>
    <w:rsid w:val="00C9183F"/>
    <w:rsid w:val="00C91888"/>
    <w:rsid w:val="00C92A52"/>
    <w:rsid w:val="00C944C3"/>
    <w:rsid w:val="00C9452F"/>
    <w:rsid w:val="00C94622"/>
    <w:rsid w:val="00C95E20"/>
    <w:rsid w:val="00C97005"/>
    <w:rsid w:val="00C97BE8"/>
    <w:rsid w:val="00CA0B8B"/>
    <w:rsid w:val="00CA10C1"/>
    <w:rsid w:val="00CA39B9"/>
    <w:rsid w:val="00CA49DA"/>
    <w:rsid w:val="00CA556B"/>
    <w:rsid w:val="00CA5AD7"/>
    <w:rsid w:val="00CA5FED"/>
    <w:rsid w:val="00CA6B88"/>
    <w:rsid w:val="00CB02FC"/>
    <w:rsid w:val="00CB0525"/>
    <w:rsid w:val="00CB0781"/>
    <w:rsid w:val="00CB70BE"/>
    <w:rsid w:val="00CB7FB4"/>
    <w:rsid w:val="00CC1093"/>
    <w:rsid w:val="00CC126A"/>
    <w:rsid w:val="00CC1C08"/>
    <w:rsid w:val="00CC1F16"/>
    <w:rsid w:val="00CC2784"/>
    <w:rsid w:val="00CC38EF"/>
    <w:rsid w:val="00CC46BE"/>
    <w:rsid w:val="00CC58B1"/>
    <w:rsid w:val="00CC66D8"/>
    <w:rsid w:val="00CD041B"/>
    <w:rsid w:val="00CD1246"/>
    <w:rsid w:val="00CD33C4"/>
    <w:rsid w:val="00CD3DB5"/>
    <w:rsid w:val="00CD5418"/>
    <w:rsid w:val="00CD57F1"/>
    <w:rsid w:val="00CD669D"/>
    <w:rsid w:val="00CD66B2"/>
    <w:rsid w:val="00CD6EDD"/>
    <w:rsid w:val="00CD74FE"/>
    <w:rsid w:val="00CE0901"/>
    <w:rsid w:val="00CE0E85"/>
    <w:rsid w:val="00CE15E5"/>
    <w:rsid w:val="00CE16BB"/>
    <w:rsid w:val="00CE3686"/>
    <w:rsid w:val="00CE44DD"/>
    <w:rsid w:val="00CE52F7"/>
    <w:rsid w:val="00CF0A48"/>
    <w:rsid w:val="00CF1C43"/>
    <w:rsid w:val="00CF23CB"/>
    <w:rsid w:val="00CF2839"/>
    <w:rsid w:val="00CF3A17"/>
    <w:rsid w:val="00CF5A5C"/>
    <w:rsid w:val="00CF5EC5"/>
    <w:rsid w:val="00D00117"/>
    <w:rsid w:val="00D0016F"/>
    <w:rsid w:val="00D003BB"/>
    <w:rsid w:val="00D01111"/>
    <w:rsid w:val="00D0389F"/>
    <w:rsid w:val="00D05408"/>
    <w:rsid w:val="00D058F4"/>
    <w:rsid w:val="00D07112"/>
    <w:rsid w:val="00D07404"/>
    <w:rsid w:val="00D10C95"/>
    <w:rsid w:val="00D12F12"/>
    <w:rsid w:val="00D15483"/>
    <w:rsid w:val="00D1557D"/>
    <w:rsid w:val="00D156A2"/>
    <w:rsid w:val="00D16A1B"/>
    <w:rsid w:val="00D16DF6"/>
    <w:rsid w:val="00D17201"/>
    <w:rsid w:val="00D17C0C"/>
    <w:rsid w:val="00D17C7D"/>
    <w:rsid w:val="00D2019C"/>
    <w:rsid w:val="00D20EC6"/>
    <w:rsid w:val="00D2259B"/>
    <w:rsid w:val="00D22D66"/>
    <w:rsid w:val="00D239E7"/>
    <w:rsid w:val="00D23FB5"/>
    <w:rsid w:val="00D24337"/>
    <w:rsid w:val="00D243EB"/>
    <w:rsid w:val="00D247B5"/>
    <w:rsid w:val="00D25EE2"/>
    <w:rsid w:val="00D26677"/>
    <w:rsid w:val="00D26F5D"/>
    <w:rsid w:val="00D31005"/>
    <w:rsid w:val="00D32A5E"/>
    <w:rsid w:val="00D3367D"/>
    <w:rsid w:val="00D33762"/>
    <w:rsid w:val="00D33C2D"/>
    <w:rsid w:val="00D33F23"/>
    <w:rsid w:val="00D35811"/>
    <w:rsid w:val="00D35BF9"/>
    <w:rsid w:val="00D36CBB"/>
    <w:rsid w:val="00D37B72"/>
    <w:rsid w:val="00D413A2"/>
    <w:rsid w:val="00D420BD"/>
    <w:rsid w:val="00D42D78"/>
    <w:rsid w:val="00D4425B"/>
    <w:rsid w:val="00D4436F"/>
    <w:rsid w:val="00D44BAD"/>
    <w:rsid w:val="00D46BDD"/>
    <w:rsid w:val="00D46F06"/>
    <w:rsid w:val="00D47023"/>
    <w:rsid w:val="00D473B0"/>
    <w:rsid w:val="00D47B8A"/>
    <w:rsid w:val="00D47DEA"/>
    <w:rsid w:val="00D521DC"/>
    <w:rsid w:val="00D5246B"/>
    <w:rsid w:val="00D5257D"/>
    <w:rsid w:val="00D52A69"/>
    <w:rsid w:val="00D52D3E"/>
    <w:rsid w:val="00D52E1F"/>
    <w:rsid w:val="00D53F04"/>
    <w:rsid w:val="00D546FD"/>
    <w:rsid w:val="00D565C4"/>
    <w:rsid w:val="00D57651"/>
    <w:rsid w:val="00D61B8D"/>
    <w:rsid w:val="00D62023"/>
    <w:rsid w:val="00D6227A"/>
    <w:rsid w:val="00D62E93"/>
    <w:rsid w:val="00D62F6D"/>
    <w:rsid w:val="00D63F21"/>
    <w:rsid w:val="00D67418"/>
    <w:rsid w:val="00D70A35"/>
    <w:rsid w:val="00D70B33"/>
    <w:rsid w:val="00D70E42"/>
    <w:rsid w:val="00D71B3C"/>
    <w:rsid w:val="00D72489"/>
    <w:rsid w:val="00D73872"/>
    <w:rsid w:val="00D74591"/>
    <w:rsid w:val="00D75045"/>
    <w:rsid w:val="00D76A96"/>
    <w:rsid w:val="00D77653"/>
    <w:rsid w:val="00D77970"/>
    <w:rsid w:val="00D82CEF"/>
    <w:rsid w:val="00D84971"/>
    <w:rsid w:val="00D85C03"/>
    <w:rsid w:val="00D85CFB"/>
    <w:rsid w:val="00D87013"/>
    <w:rsid w:val="00D90E5B"/>
    <w:rsid w:val="00D918DE"/>
    <w:rsid w:val="00D92BEF"/>
    <w:rsid w:val="00D92EDE"/>
    <w:rsid w:val="00D93927"/>
    <w:rsid w:val="00D96516"/>
    <w:rsid w:val="00D978EE"/>
    <w:rsid w:val="00DA1DF1"/>
    <w:rsid w:val="00DA1E25"/>
    <w:rsid w:val="00DA2D21"/>
    <w:rsid w:val="00DA3134"/>
    <w:rsid w:val="00DA4424"/>
    <w:rsid w:val="00DA4668"/>
    <w:rsid w:val="00DA4AEB"/>
    <w:rsid w:val="00DA55F2"/>
    <w:rsid w:val="00DB064B"/>
    <w:rsid w:val="00DB1465"/>
    <w:rsid w:val="00DB14E8"/>
    <w:rsid w:val="00DB1712"/>
    <w:rsid w:val="00DB4A05"/>
    <w:rsid w:val="00DB4A7D"/>
    <w:rsid w:val="00DB60FD"/>
    <w:rsid w:val="00DB6C54"/>
    <w:rsid w:val="00DC014B"/>
    <w:rsid w:val="00DC1CA0"/>
    <w:rsid w:val="00DC1CE4"/>
    <w:rsid w:val="00DC27F2"/>
    <w:rsid w:val="00DC30CE"/>
    <w:rsid w:val="00DC33BF"/>
    <w:rsid w:val="00DC3456"/>
    <w:rsid w:val="00DC380E"/>
    <w:rsid w:val="00DC4F3E"/>
    <w:rsid w:val="00DC77B9"/>
    <w:rsid w:val="00DD04E8"/>
    <w:rsid w:val="00DD104D"/>
    <w:rsid w:val="00DD1955"/>
    <w:rsid w:val="00DD4352"/>
    <w:rsid w:val="00DD7384"/>
    <w:rsid w:val="00DD7F47"/>
    <w:rsid w:val="00DE0E25"/>
    <w:rsid w:val="00DE1403"/>
    <w:rsid w:val="00DE182A"/>
    <w:rsid w:val="00DE1C1B"/>
    <w:rsid w:val="00DE1C67"/>
    <w:rsid w:val="00DE2FC2"/>
    <w:rsid w:val="00DE55BA"/>
    <w:rsid w:val="00DF0F1A"/>
    <w:rsid w:val="00DF1196"/>
    <w:rsid w:val="00DF15B2"/>
    <w:rsid w:val="00DF16F6"/>
    <w:rsid w:val="00DF1B1C"/>
    <w:rsid w:val="00DF1EC1"/>
    <w:rsid w:val="00DF2393"/>
    <w:rsid w:val="00DF3690"/>
    <w:rsid w:val="00DF379E"/>
    <w:rsid w:val="00DF3B39"/>
    <w:rsid w:val="00DF510F"/>
    <w:rsid w:val="00DF67CA"/>
    <w:rsid w:val="00DF6C78"/>
    <w:rsid w:val="00E000F0"/>
    <w:rsid w:val="00E00826"/>
    <w:rsid w:val="00E03421"/>
    <w:rsid w:val="00E045A6"/>
    <w:rsid w:val="00E06116"/>
    <w:rsid w:val="00E107B3"/>
    <w:rsid w:val="00E12E7A"/>
    <w:rsid w:val="00E130B9"/>
    <w:rsid w:val="00E14E45"/>
    <w:rsid w:val="00E14F01"/>
    <w:rsid w:val="00E14F3B"/>
    <w:rsid w:val="00E158ED"/>
    <w:rsid w:val="00E162D6"/>
    <w:rsid w:val="00E20920"/>
    <w:rsid w:val="00E21015"/>
    <w:rsid w:val="00E227A7"/>
    <w:rsid w:val="00E22E75"/>
    <w:rsid w:val="00E23200"/>
    <w:rsid w:val="00E240C3"/>
    <w:rsid w:val="00E245B0"/>
    <w:rsid w:val="00E24F45"/>
    <w:rsid w:val="00E25934"/>
    <w:rsid w:val="00E26165"/>
    <w:rsid w:val="00E26A3A"/>
    <w:rsid w:val="00E26E92"/>
    <w:rsid w:val="00E2747B"/>
    <w:rsid w:val="00E31B32"/>
    <w:rsid w:val="00E31F3A"/>
    <w:rsid w:val="00E34784"/>
    <w:rsid w:val="00E34F64"/>
    <w:rsid w:val="00E35910"/>
    <w:rsid w:val="00E36066"/>
    <w:rsid w:val="00E36729"/>
    <w:rsid w:val="00E37635"/>
    <w:rsid w:val="00E40637"/>
    <w:rsid w:val="00E413EC"/>
    <w:rsid w:val="00E44177"/>
    <w:rsid w:val="00E47BAD"/>
    <w:rsid w:val="00E50273"/>
    <w:rsid w:val="00E5046F"/>
    <w:rsid w:val="00E50FE0"/>
    <w:rsid w:val="00E513F9"/>
    <w:rsid w:val="00E51F2B"/>
    <w:rsid w:val="00E538A7"/>
    <w:rsid w:val="00E53B2A"/>
    <w:rsid w:val="00E5448B"/>
    <w:rsid w:val="00E546FB"/>
    <w:rsid w:val="00E55091"/>
    <w:rsid w:val="00E55449"/>
    <w:rsid w:val="00E569A8"/>
    <w:rsid w:val="00E56D73"/>
    <w:rsid w:val="00E56EC0"/>
    <w:rsid w:val="00E57BFF"/>
    <w:rsid w:val="00E62B0C"/>
    <w:rsid w:val="00E62EB4"/>
    <w:rsid w:val="00E638D5"/>
    <w:rsid w:val="00E64BF0"/>
    <w:rsid w:val="00E64F5E"/>
    <w:rsid w:val="00E6544C"/>
    <w:rsid w:val="00E667B7"/>
    <w:rsid w:val="00E67489"/>
    <w:rsid w:val="00E703A4"/>
    <w:rsid w:val="00E7132D"/>
    <w:rsid w:val="00E719A1"/>
    <w:rsid w:val="00E71A2D"/>
    <w:rsid w:val="00E71BA6"/>
    <w:rsid w:val="00E72BF2"/>
    <w:rsid w:val="00E75072"/>
    <w:rsid w:val="00E75F79"/>
    <w:rsid w:val="00E7692B"/>
    <w:rsid w:val="00E77EC3"/>
    <w:rsid w:val="00E80098"/>
    <w:rsid w:val="00E8141F"/>
    <w:rsid w:val="00E8191B"/>
    <w:rsid w:val="00E81A0A"/>
    <w:rsid w:val="00E82516"/>
    <w:rsid w:val="00E82DBA"/>
    <w:rsid w:val="00E833CC"/>
    <w:rsid w:val="00E845EC"/>
    <w:rsid w:val="00E84D88"/>
    <w:rsid w:val="00E84EC0"/>
    <w:rsid w:val="00E865E6"/>
    <w:rsid w:val="00E86639"/>
    <w:rsid w:val="00E86D85"/>
    <w:rsid w:val="00E870A6"/>
    <w:rsid w:val="00E879C8"/>
    <w:rsid w:val="00E91593"/>
    <w:rsid w:val="00E91A4B"/>
    <w:rsid w:val="00E933FF"/>
    <w:rsid w:val="00E9346B"/>
    <w:rsid w:val="00E935A6"/>
    <w:rsid w:val="00E97003"/>
    <w:rsid w:val="00E975B6"/>
    <w:rsid w:val="00E97DA9"/>
    <w:rsid w:val="00EA0A77"/>
    <w:rsid w:val="00EA10A6"/>
    <w:rsid w:val="00EA12E4"/>
    <w:rsid w:val="00EA175C"/>
    <w:rsid w:val="00EA21B9"/>
    <w:rsid w:val="00EA2DEE"/>
    <w:rsid w:val="00EA4B60"/>
    <w:rsid w:val="00EA61A9"/>
    <w:rsid w:val="00EA6A2E"/>
    <w:rsid w:val="00EA6D0E"/>
    <w:rsid w:val="00EA6D19"/>
    <w:rsid w:val="00EB0479"/>
    <w:rsid w:val="00EB1170"/>
    <w:rsid w:val="00EB15A3"/>
    <w:rsid w:val="00EB166C"/>
    <w:rsid w:val="00EB246C"/>
    <w:rsid w:val="00EB256B"/>
    <w:rsid w:val="00EB2D7E"/>
    <w:rsid w:val="00EB33B3"/>
    <w:rsid w:val="00EB454E"/>
    <w:rsid w:val="00EB6903"/>
    <w:rsid w:val="00EC1629"/>
    <w:rsid w:val="00EC2426"/>
    <w:rsid w:val="00EC24D1"/>
    <w:rsid w:val="00EC3703"/>
    <w:rsid w:val="00EC3731"/>
    <w:rsid w:val="00EC5297"/>
    <w:rsid w:val="00EC6126"/>
    <w:rsid w:val="00EC7FE2"/>
    <w:rsid w:val="00ED21AB"/>
    <w:rsid w:val="00ED27AB"/>
    <w:rsid w:val="00ED2E35"/>
    <w:rsid w:val="00ED37EF"/>
    <w:rsid w:val="00ED4E72"/>
    <w:rsid w:val="00ED56AC"/>
    <w:rsid w:val="00ED5911"/>
    <w:rsid w:val="00ED5AFC"/>
    <w:rsid w:val="00ED7476"/>
    <w:rsid w:val="00ED7C7C"/>
    <w:rsid w:val="00EE0412"/>
    <w:rsid w:val="00EE0423"/>
    <w:rsid w:val="00EE0E90"/>
    <w:rsid w:val="00EE1B8C"/>
    <w:rsid w:val="00EE2421"/>
    <w:rsid w:val="00EE3A4A"/>
    <w:rsid w:val="00EE436F"/>
    <w:rsid w:val="00EE4C70"/>
    <w:rsid w:val="00EE4EBE"/>
    <w:rsid w:val="00EE5027"/>
    <w:rsid w:val="00EE7014"/>
    <w:rsid w:val="00EF005F"/>
    <w:rsid w:val="00EF0ABA"/>
    <w:rsid w:val="00EF0FE8"/>
    <w:rsid w:val="00EF278A"/>
    <w:rsid w:val="00EF2931"/>
    <w:rsid w:val="00EF29D5"/>
    <w:rsid w:val="00EF3183"/>
    <w:rsid w:val="00EF51E6"/>
    <w:rsid w:val="00EF555A"/>
    <w:rsid w:val="00EF5620"/>
    <w:rsid w:val="00EF62B9"/>
    <w:rsid w:val="00EF68B6"/>
    <w:rsid w:val="00EF6A6B"/>
    <w:rsid w:val="00EF6C47"/>
    <w:rsid w:val="00EF709B"/>
    <w:rsid w:val="00EF7198"/>
    <w:rsid w:val="00F0148B"/>
    <w:rsid w:val="00F0275C"/>
    <w:rsid w:val="00F0275E"/>
    <w:rsid w:val="00F02962"/>
    <w:rsid w:val="00F045CE"/>
    <w:rsid w:val="00F0492F"/>
    <w:rsid w:val="00F04BA5"/>
    <w:rsid w:val="00F05727"/>
    <w:rsid w:val="00F05CAA"/>
    <w:rsid w:val="00F06B99"/>
    <w:rsid w:val="00F11851"/>
    <w:rsid w:val="00F15A73"/>
    <w:rsid w:val="00F16E62"/>
    <w:rsid w:val="00F16F11"/>
    <w:rsid w:val="00F17162"/>
    <w:rsid w:val="00F17440"/>
    <w:rsid w:val="00F17561"/>
    <w:rsid w:val="00F177F6"/>
    <w:rsid w:val="00F20010"/>
    <w:rsid w:val="00F21777"/>
    <w:rsid w:val="00F22079"/>
    <w:rsid w:val="00F2213D"/>
    <w:rsid w:val="00F22828"/>
    <w:rsid w:val="00F22F4E"/>
    <w:rsid w:val="00F2490A"/>
    <w:rsid w:val="00F24BD9"/>
    <w:rsid w:val="00F262F4"/>
    <w:rsid w:val="00F2726E"/>
    <w:rsid w:val="00F27E76"/>
    <w:rsid w:val="00F304E3"/>
    <w:rsid w:val="00F30A6C"/>
    <w:rsid w:val="00F30E96"/>
    <w:rsid w:val="00F325A1"/>
    <w:rsid w:val="00F32F2B"/>
    <w:rsid w:val="00F3496E"/>
    <w:rsid w:val="00F351D3"/>
    <w:rsid w:val="00F40CD0"/>
    <w:rsid w:val="00F41B75"/>
    <w:rsid w:val="00F420DE"/>
    <w:rsid w:val="00F443F9"/>
    <w:rsid w:val="00F45BEB"/>
    <w:rsid w:val="00F46300"/>
    <w:rsid w:val="00F4712B"/>
    <w:rsid w:val="00F472E1"/>
    <w:rsid w:val="00F520AC"/>
    <w:rsid w:val="00F52B00"/>
    <w:rsid w:val="00F53E64"/>
    <w:rsid w:val="00F54FFB"/>
    <w:rsid w:val="00F576E1"/>
    <w:rsid w:val="00F5799C"/>
    <w:rsid w:val="00F602FD"/>
    <w:rsid w:val="00F60641"/>
    <w:rsid w:val="00F61946"/>
    <w:rsid w:val="00F61A06"/>
    <w:rsid w:val="00F61D5B"/>
    <w:rsid w:val="00F647F1"/>
    <w:rsid w:val="00F65542"/>
    <w:rsid w:val="00F66D73"/>
    <w:rsid w:val="00F67527"/>
    <w:rsid w:val="00F71810"/>
    <w:rsid w:val="00F769D5"/>
    <w:rsid w:val="00F76FFB"/>
    <w:rsid w:val="00F77970"/>
    <w:rsid w:val="00F804F8"/>
    <w:rsid w:val="00F80A6C"/>
    <w:rsid w:val="00F80EA7"/>
    <w:rsid w:val="00F80EBE"/>
    <w:rsid w:val="00F810C2"/>
    <w:rsid w:val="00F839DF"/>
    <w:rsid w:val="00F83FA5"/>
    <w:rsid w:val="00F8421D"/>
    <w:rsid w:val="00F84B90"/>
    <w:rsid w:val="00F8569C"/>
    <w:rsid w:val="00F8723E"/>
    <w:rsid w:val="00F907C3"/>
    <w:rsid w:val="00F9307D"/>
    <w:rsid w:val="00F94AE8"/>
    <w:rsid w:val="00F9520E"/>
    <w:rsid w:val="00F9698B"/>
    <w:rsid w:val="00F970F6"/>
    <w:rsid w:val="00FA1169"/>
    <w:rsid w:val="00FA1EC0"/>
    <w:rsid w:val="00FA2161"/>
    <w:rsid w:val="00FA288F"/>
    <w:rsid w:val="00FA34DE"/>
    <w:rsid w:val="00FA6789"/>
    <w:rsid w:val="00FA68CE"/>
    <w:rsid w:val="00FA6BB4"/>
    <w:rsid w:val="00FB0341"/>
    <w:rsid w:val="00FB057C"/>
    <w:rsid w:val="00FB4A03"/>
    <w:rsid w:val="00FB611D"/>
    <w:rsid w:val="00FB64B7"/>
    <w:rsid w:val="00FC0705"/>
    <w:rsid w:val="00FC1D7F"/>
    <w:rsid w:val="00FC40B6"/>
    <w:rsid w:val="00FC469F"/>
    <w:rsid w:val="00FC4B23"/>
    <w:rsid w:val="00FC54AB"/>
    <w:rsid w:val="00FC5F3E"/>
    <w:rsid w:val="00FC61D5"/>
    <w:rsid w:val="00FC760B"/>
    <w:rsid w:val="00FD1400"/>
    <w:rsid w:val="00FD1EED"/>
    <w:rsid w:val="00FD20E5"/>
    <w:rsid w:val="00FD3427"/>
    <w:rsid w:val="00FD4294"/>
    <w:rsid w:val="00FD5486"/>
    <w:rsid w:val="00FD7F99"/>
    <w:rsid w:val="00FE0E63"/>
    <w:rsid w:val="00FE11E7"/>
    <w:rsid w:val="00FE2657"/>
    <w:rsid w:val="00FE31C9"/>
    <w:rsid w:val="00FE40D9"/>
    <w:rsid w:val="00FE5757"/>
    <w:rsid w:val="00FE5EFD"/>
    <w:rsid w:val="00FE63A5"/>
    <w:rsid w:val="00FE6798"/>
    <w:rsid w:val="00FE6A29"/>
    <w:rsid w:val="00FE7628"/>
    <w:rsid w:val="00FF05B2"/>
    <w:rsid w:val="00FF122A"/>
    <w:rsid w:val="00FF1D76"/>
    <w:rsid w:val="00FF22C3"/>
    <w:rsid w:val="00FF52F8"/>
    <w:rsid w:val="00FF6AE6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D6"/>
    <w:pPr>
      <w:spacing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D2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251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6D2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D251C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D25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251C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99"/>
    <w:rsid w:val="00CC1F1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E47BAD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C76B76"/>
    <w:pPr>
      <w:ind w:left="720"/>
    </w:pPr>
  </w:style>
  <w:style w:type="character" w:styleId="Hyperlink">
    <w:name w:val="Hyperlink"/>
    <w:basedOn w:val="DefaultParagraphFont"/>
    <w:uiPriority w:val="99"/>
    <w:rsid w:val="004A0E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64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19</Pages>
  <Words>1543</Words>
  <Characters>8798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lisebilisim.com</dc:creator>
  <cp:keywords>www.lisebilisim.com</cp:keywords>
  <dc:description/>
  <cp:lastModifiedBy>Doğan</cp:lastModifiedBy>
  <cp:revision>34</cp:revision>
  <dcterms:created xsi:type="dcterms:W3CDTF">2014-08-28T15:14:00Z</dcterms:created>
  <dcterms:modified xsi:type="dcterms:W3CDTF">2014-09-12T18:23:00Z</dcterms:modified>
</cp:coreProperties>
</file>