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D82" w:rsidRPr="003246C7" w:rsidRDefault="00190D82" w:rsidP="00A5630F">
      <w:pPr>
        <w:jc w:val="center"/>
        <w:rPr>
          <w:b/>
          <w:bCs/>
          <w:sz w:val="36"/>
          <w:szCs w:val="36"/>
        </w:rPr>
      </w:pPr>
      <w:r>
        <w:rPr>
          <w:b/>
          <w:bCs/>
          <w:sz w:val="36"/>
          <w:szCs w:val="36"/>
        </w:rPr>
        <w:t>2014 – 2015 EĞİTİM – ÖĞRETİM YILI I. DÖNEM VELİ TOPLANTI TUTANAĞI</w:t>
      </w:r>
    </w:p>
    <w:p w:rsidR="00190D82" w:rsidRDefault="00190D82">
      <w:r w:rsidRPr="003246C7">
        <w:rPr>
          <w:b/>
          <w:bCs/>
        </w:rPr>
        <w:t>İL</w:t>
      </w:r>
      <w:r w:rsidRPr="003246C7">
        <w:rPr>
          <w:b/>
          <w:bCs/>
        </w:rPr>
        <w:tab/>
      </w:r>
      <w:r w:rsidRPr="003246C7">
        <w:rPr>
          <w:b/>
          <w:bCs/>
        </w:rPr>
        <w:tab/>
      </w:r>
      <w:r w:rsidRPr="003246C7">
        <w:rPr>
          <w:b/>
          <w:bCs/>
        </w:rPr>
        <w:tab/>
        <w:t>:</w:t>
      </w:r>
      <w:r>
        <w:t xml:space="preserve"> KASTAMONU</w:t>
      </w:r>
    </w:p>
    <w:p w:rsidR="00190D82" w:rsidRDefault="00190D82">
      <w:r w:rsidRPr="003246C7">
        <w:rPr>
          <w:b/>
          <w:bCs/>
        </w:rPr>
        <w:t>İLÇE</w:t>
      </w:r>
      <w:r w:rsidRPr="003246C7">
        <w:rPr>
          <w:b/>
          <w:bCs/>
        </w:rPr>
        <w:tab/>
      </w:r>
      <w:r w:rsidRPr="003246C7">
        <w:rPr>
          <w:b/>
          <w:bCs/>
        </w:rPr>
        <w:tab/>
      </w:r>
      <w:r w:rsidRPr="003246C7">
        <w:rPr>
          <w:b/>
          <w:bCs/>
        </w:rPr>
        <w:tab/>
        <w:t>:</w:t>
      </w:r>
      <w:r>
        <w:t xml:space="preserve"> MERKEZ</w:t>
      </w:r>
    </w:p>
    <w:p w:rsidR="00190D82" w:rsidRDefault="00190D82">
      <w:r w:rsidRPr="003246C7">
        <w:rPr>
          <w:b/>
          <w:bCs/>
        </w:rPr>
        <w:t>OKUL ADI</w:t>
      </w:r>
      <w:r w:rsidRPr="003246C7">
        <w:rPr>
          <w:b/>
          <w:bCs/>
        </w:rPr>
        <w:tab/>
      </w:r>
      <w:r w:rsidRPr="003246C7">
        <w:rPr>
          <w:b/>
          <w:bCs/>
        </w:rPr>
        <w:tab/>
        <w:t>:</w:t>
      </w:r>
      <w:r>
        <w:t xml:space="preserve"> KASTAMONU TİCARET MESLEK LİSESİ</w:t>
      </w:r>
    </w:p>
    <w:p w:rsidR="00190D82" w:rsidRDefault="00190D82">
      <w:r w:rsidRPr="003246C7">
        <w:rPr>
          <w:b/>
          <w:bCs/>
        </w:rPr>
        <w:t>ÖĞRETİM YILI</w:t>
      </w:r>
      <w:r w:rsidRPr="003246C7">
        <w:rPr>
          <w:b/>
          <w:bCs/>
        </w:rPr>
        <w:tab/>
      </w:r>
      <w:r w:rsidRPr="003246C7">
        <w:rPr>
          <w:b/>
          <w:bCs/>
        </w:rPr>
        <w:tab/>
        <w:t>:</w:t>
      </w:r>
      <w:r>
        <w:t xml:space="preserve"> 2014 -2015</w:t>
      </w:r>
    </w:p>
    <w:p w:rsidR="00190D82" w:rsidRDefault="00190D82">
      <w:r w:rsidRPr="003246C7">
        <w:rPr>
          <w:b/>
          <w:bCs/>
        </w:rPr>
        <w:t>TOPLANTI TARİHİ</w:t>
      </w:r>
      <w:r w:rsidRPr="003246C7">
        <w:rPr>
          <w:b/>
          <w:bCs/>
        </w:rPr>
        <w:tab/>
        <w:t>:</w:t>
      </w:r>
      <w:r>
        <w:t xml:space="preserve"> 30 Ekim 2014</w:t>
      </w:r>
    </w:p>
    <w:p w:rsidR="00190D82" w:rsidRDefault="00190D82">
      <w:r w:rsidRPr="003246C7">
        <w:rPr>
          <w:b/>
          <w:bCs/>
        </w:rPr>
        <w:t>TOPLANTI SAATİ</w:t>
      </w:r>
      <w:r w:rsidRPr="003246C7">
        <w:rPr>
          <w:b/>
          <w:bCs/>
        </w:rPr>
        <w:tab/>
        <w:t>:</w:t>
      </w:r>
      <w:r>
        <w:t xml:space="preserve"> 12:00</w:t>
      </w:r>
    </w:p>
    <w:p w:rsidR="00190D82" w:rsidRDefault="00190D82">
      <w:r w:rsidRPr="003246C7">
        <w:rPr>
          <w:b/>
          <w:bCs/>
        </w:rPr>
        <w:t>TOPLANTI YERİ</w:t>
      </w:r>
      <w:r w:rsidRPr="003246C7">
        <w:rPr>
          <w:b/>
          <w:bCs/>
        </w:rPr>
        <w:tab/>
      </w:r>
      <w:r w:rsidRPr="003246C7">
        <w:rPr>
          <w:b/>
          <w:bCs/>
        </w:rPr>
        <w:tab/>
        <w:t>:</w:t>
      </w:r>
      <w:r>
        <w:t xml:space="preserve"> 9 – D Sınıfı</w:t>
      </w:r>
      <w:r>
        <w:tab/>
      </w:r>
    </w:p>
    <w:p w:rsidR="00190D82" w:rsidRDefault="00190D82" w:rsidP="00622679">
      <w:pPr>
        <w:rPr>
          <w:b/>
          <w:bCs/>
        </w:rPr>
      </w:pPr>
      <w:r w:rsidRPr="003246C7">
        <w:rPr>
          <w:b/>
          <w:bCs/>
        </w:rPr>
        <w:t>Gündem Maddeleri:</w:t>
      </w:r>
    </w:p>
    <w:p w:rsidR="00190D82" w:rsidRDefault="00190D82" w:rsidP="00622679">
      <w:pPr>
        <w:pStyle w:val="ListParagraph"/>
        <w:numPr>
          <w:ilvl w:val="0"/>
          <w:numId w:val="9"/>
        </w:numPr>
      </w:pPr>
      <w:r>
        <w:t>Sınıf Öğretmeni açılış konuşması</w:t>
      </w:r>
    </w:p>
    <w:p w:rsidR="00190D82" w:rsidRDefault="00190D82" w:rsidP="00622679">
      <w:pPr>
        <w:pStyle w:val="ListParagraph"/>
        <w:numPr>
          <w:ilvl w:val="0"/>
          <w:numId w:val="9"/>
        </w:numPr>
      </w:pPr>
      <w:r>
        <w:t>Öğrenci – Veli – Öğretmen işbirliğinin önemi</w:t>
      </w:r>
    </w:p>
    <w:p w:rsidR="00190D82" w:rsidRDefault="00190D82" w:rsidP="00622679">
      <w:pPr>
        <w:pStyle w:val="ListParagraph"/>
        <w:numPr>
          <w:ilvl w:val="0"/>
          <w:numId w:val="9"/>
        </w:numPr>
      </w:pPr>
      <w:r>
        <w:t>Başarıyı artırmak için alınacak önlemler</w:t>
      </w:r>
    </w:p>
    <w:p w:rsidR="00190D82" w:rsidRDefault="00190D82" w:rsidP="00622679">
      <w:pPr>
        <w:pStyle w:val="ListParagraph"/>
        <w:numPr>
          <w:ilvl w:val="0"/>
          <w:numId w:val="9"/>
        </w:numPr>
      </w:pPr>
      <w:r>
        <w:t>Öğrenci devam – devamsızlık takibi (Mesleki ve Teknik Eğitim Yönetmeliği)</w:t>
      </w:r>
    </w:p>
    <w:p w:rsidR="00190D82" w:rsidRDefault="00190D82" w:rsidP="00622679">
      <w:pPr>
        <w:pStyle w:val="ListParagraph"/>
        <w:numPr>
          <w:ilvl w:val="0"/>
          <w:numId w:val="9"/>
        </w:numPr>
      </w:pPr>
      <w:r>
        <w:t>Temizlik, tertip, düzen okul kurallarına uyma</w:t>
      </w:r>
    </w:p>
    <w:p w:rsidR="00190D82" w:rsidRDefault="00190D82" w:rsidP="00622679">
      <w:pPr>
        <w:pStyle w:val="ListParagraph"/>
        <w:numPr>
          <w:ilvl w:val="0"/>
          <w:numId w:val="9"/>
        </w:numPr>
      </w:pPr>
      <w:r>
        <w:t>Öğrencilerin olumlu davranış kazanmaları için alınacak önlemler (Ortaöğretim Kurumları Ödül ve Disiplin Yönetmeliği)</w:t>
      </w:r>
    </w:p>
    <w:p w:rsidR="00190D82" w:rsidRDefault="00190D82" w:rsidP="00622679">
      <w:pPr>
        <w:pStyle w:val="ListParagraph"/>
        <w:numPr>
          <w:ilvl w:val="0"/>
          <w:numId w:val="9"/>
        </w:numPr>
      </w:pPr>
      <w:r>
        <w:t>LYS, YGS bilgilendirmesi</w:t>
      </w:r>
    </w:p>
    <w:p w:rsidR="00190D82" w:rsidRDefault="00190D82" w:rsidP="00622679">
      <w:pPr>
        <w:pStyle w:val="ListParagraph"/>
        <w:numPr>
          <w:ilvl w:val="0"/>
          <w:numId w:val="9"/>
        </w:numPr>
      </w:pPr>
      <w:r>
        <w:t>İşletmelerde Beceri Eğitimi (12. Sınıflar)</w:t>
      </w:r>
    </w:p>
    <w:p w:rsidR="00190D82" w:rsidRDefault="00190D82" w:rsidP="00622679">
      <w:pPr>
        <w:pStyle w:val="ListParagraph"/>
        <w:numPr>
          <w:ilvl w:val="0"/>
          <w:numId w:val="9"/>
        </w:numPr>
      </w:pPr>
      <w:r>
        <w:t>Bağımlılık yapıcı maddelerle mücadele</w:t>
      </w:r>
    </w:p>
    <w:p w:rsidR="00190D82" w:rsidRDefault="00190D82" w:rsidP="00622679">
      <w:pPr>
        <w:pStyle w:val="ListParagraph"/>
        <w:numPr>
          <w:ilvl w:val="0"/>
          <w:numId w:val="9"/>
        </w:numPr>
      </w:pPr>
      <w:r>
        <w:t>Dilek ve Temenniler</w:t>
      </w:r>
    </w:p>
    <w:p w:rsidR="00190D82" w:rsidRDefault="00190D82" w:rsidP="00622679">
      <w:pPr>
        <w:pStyle w:val="ListParagraph"/>
        <w:numPr>
          <w:ilvl w:val="0"/>
          <w:numId w:val="9"/>
        </w:numPr>
      </w:pPr>
      <w:r>
        <w:t>Kapanış</w:t>
      </w:r>
    </w:p>
    <w:p w:rsidR="00190D82" w:rsidRDefault="00190D82" w:rsidP="00622679">
      <w:r w:rsidRPr="0046799A">
        <w:rPr>
          <w:b/>
          <w:bCs/>
        </w:rPr>
        <w:t>Görüşülen Gündem Maddeleri:</w:t>
      </w:r>
    </w:p>
    <w:p w:rsidR="00190D82" w:rsidRDefault="00190D82" w:rsidP="00622679">
      <w:pPr>
        <w:pStyle w:val="ListParagraph"/>
        <w:numPr>
          <w:ilvl w:val="0"/>
          <w:numId w:val="10"/>
        </w:numPr>
      </w:pPr>
      <w:r>
        <w:t>Sınıf Rehber Öğretmenlerinden Atanur YÜCEBIYIK açılış konuşmasını yapmıştır. 2010 – 2014 Eğitim ve Öğretim yılının ilk tanışma toplantısı yapılmıştır. 40 öğrenciden oluşan 9 – D sınıfının bu ilk toplantısına ekde adları ve imzaları bulunan 19 veli katılmıştır.</w:t>
      </w:r>
    </w:p>
    <w:p w:rsidR="00190D82" w:rsidRDefault="00190D82" w:rsidP="00622679">
      <w:pPr>
        <w:pStyle w:val="ListParagraph"/>
        <w:numPr>
          <w:ilvl w:val="0"/>
          <w:numId w:val="10"/>
        </w:numPr>
      </w:pPr>
      <w: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başarının sağlanması bakımından gereklidir. Öğretmen veli işbirliğinin çocuğun başarısında etkili olduğu belirtilerek velilerden okulla ilgilerini kesmemeleri istendi. Eğitimde başarılı olabilmek için çocuğu tanımanın esas olduğu bununda ancak öğretmen veli işbirliği ile sağlanabileceği belirtildi. Evde çıkabilecek herhangi bir problemin mutlaka öğretmene iletilmesi istendi. Veli toplantıları dışında da problemli çocukların velilerinin çağırılarak birebir görüşüleceği belirtildi.</w:t>
      </w:r>
    </w:p>
    <w:p w:rsidR="00190D82" w:rsidRDefault="00190D82" w:rsidP="00622679">
      <w:pPr>
        <w:pStyle w:val="ListParagraph"/>
        <w:numPr>
          <w:ilvl w:val="0"/>
          <w:numId w:val="10"/>
        </w:numPr>
      </w:pPr>
      <w:r>
        <w:t>Sınıfımızda şu ana kadar herhangi bir problem bulunmamaktadır.Öğrencilerimiz uyumlular. Yapılacak motivasyonla başarılı olacaklardır.Okul açıldığından bu yana sınıf başkanı seçilmiş,oturma planı düzenlenmiş ve şu ana kadar herhangi bir olumsuz durumla karşılaşılmamıştır.</w:t>
      </w:r>
    </w:p>
    <w:p w:rsidR="00190D82" w:rsidRDefault="00190D82" w:rsidP="00622679">
      <w:pPr>
        <w:pStyle w:val="ListParagraph"/>
        <w:numPr>
          <w:ilvl w:val="0"/>
          <w:numId w:val="10"/>
        </w:numPr>
      </w:pPr>
      <w:r>
        <w:t>Müdür yardımcımızın düzenlemiş olduğu devam – devamsızlık çizelgesine göre veliler bilgilendirildi. Olası devamsızlıklar için gerekli önlemler hakkında görüşler sunuldu ve değerlendirildi. Belirli aralıklarda idarenin velilere öğrencilerin devam – devamsızlık ile ilgili bilgiler yolladığı bu sebepten dolayı okula bildirilen adres ve telefon numaralarının kontrol edilmesi gerekliliği üzerinde önemle duruldu.</w:t>
      </w:r>
    </w:p>
    <w:p w:rsidR="00190D82" w:rsidRDefault="00190D82" w:rsidP="009B02D0">
      <w:pPr>
        <w:pStyle w:val="ListParagraph"/>
        <w:numPr>
          <w:ilvl w:val="0"/>
          <w:numId w:val="10"/>
        </w:numPr>
      </w:pPr>
      <w:r>
        <w:t>Sınıf Rehber Öğretmeni Atanur YÜCEBIYIK tarafından öğrencilerin formalarındaki söküklerin dikilmesi, ayakkabıların boyanması ve temiz giyindirilmesi anlatıldı. Ayrıca mevsim şartlarına uygun giyeceklerin giydirilmesi, soğuk havalarda kalın giyeceklerin giydirilmesi, kesinlikle çorapsız gelinmemesi gerekliliği anlatıldı.Temizlik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önemlidir.Kız çocuklarımızın saçları taralı, uzun ise örülmüş olması; Erkek çocuklarımızın saçları kısa olması; tırnakların her hafta sonu mutlaka kesilmesi, kulak ve vücut temizliğine önem verilmesi ve mutlaka banyo yaptırılmasının gerekliliği söylendi . Ayrıca tüm öğrencilerimizin haftalık ve günlük bakımlarının yapılmış olarak okula gelmesi sizlere düşmektedir dendi.</w:t>
      </w:r>
    </w:p>
    <w:p w:rsidR="00190D82" w:rsidRPr="009B02D0" w:rsidRDefault="00190D82" w:rsidP="009B02D0">
      <w:pPr>
        <w:pStyle w:val="ListParagraph"/>
      </w:pPr>
      <w:r>
        <w:t xml:space="preserve">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w:t>
      </w:r>
      <w:r w:rsidRPr="009B02D0">
        <w:t>önemi vurgulandı.</w:t>
      </w:r>
    </w:p>
    <w:p w:rsidR="00190D82" w:rsidRPr="009B02D0" w:rsidRDefault="00190D82" w:rsidP="009B02D0">
      <w:pPr>
        <w:pStyle w:val="ListParagraph"/>
      </w:pPr>
      <w:r>
        <w:t>G</w:t>
      </w:r>
      <w:r w:rsidRPr="009B02D0">
        <w:t>ri</w:t>
      </w:r>
      <w:r>
        <w:t>p</w:t>
      </w:r>
      <w:r w:rsidRPr="009B02D0">
        <w:t xml:space="preserve"> yüzünden el temizliğine dikkat etmeleri, tek kullanımlık mendiler kullanmaları istendi</w:t>
      </w:r>
      <w:r>
        <w:t>.</w:t>
      </w:r>
    </w:p>
    <w:p w:rsidR="00190D82" w:rsidRDefault="00190D82" w:rsidP="00600342">
      <w:pPr>
        <w:pStyle w:val="ListParagraph"/>
        <w:numPr>
          <w:ilvl w:val="0"/>
          <w:numId w:val="10"/>
        </w:numPr>
      </w:pPr>
      <w:r>
        <w:t>Sınıf Rehber Öğretmenlerinden Atanur YÜCEBIYIK MEB Ortaöğretim Ödül ve Disiplin Yönetmeliğinin 5, 7, 8 ve 16. Maddelerine deyinerek öğrencilerin olumlu davranışlar kazanabilmeleri için neler yapılabileceği konusunda velileri bilgilendirdi.</w:t>
      </w:r>
    </w:p>
    <w:p w:rsidR="00190D82" w:rsidRDefault="00190D82" w:rsidP="00600342">
      <w:pPr>
        <w:pStyle w:val="ListParagraph"/>
        <w:numPr>
          <w:ilvl w:val="0"/>
          <w:numId w:val="11"/>
        </w:numPr>
      </w:pPr>
      <w:r>
        <w:t>Okulum Rehber Öğretmeni Bağımlılık yapan maddelerle ilgili olarak Spor Salonunda tüm velilere kısa süreli bir konferans vermiştir.</w:t>
      </w:r>
    </w:p>
    <w:p w:rsidR="00190D82" w:rsidRDefault="00190D82" w:rsidP="00E35B53">
      <w:pPr>
        <w:pStyle w:val="ListParagraph"/>
        <w:numPr>
          <w:ilvl w:val="0"/>
          <w:numId w:val="11"/>
        </w:numPr>
      </w:pPr>
      <w:r>
        <w:t>Velilerden her konuda ayrı ayrı görüşleri alınarak not edildi. Sınıf Öğretmenleri ve tüm velilerin iyi niyet temennileri ile toplantı sona erdi.</w:t>
      </w:r>
    </w:p>
    <w:p w:rsidR="00190D82" w:rsidRDefault="00190D82" w:rsidP="00E35B53">
      <w:pPr>
        <w:jc w:val="center"/>
      </w:pPr>
      <w:r>
        <w:t>Atanur YÜCEBIYIK</w:t>
      </w:r>
      <w:r>
        <w:tab/>
      </w:r>
      <w:r>
        <w:tab/>
        <w:t>Ersin KUZU</w:t>
      </w:r>
      <w:r>
        <w:tab/>
      </w:r>
      <w:r>
        <w:tab/>
        <w:t>Ayfer TİRAKİ</w:t>
      </w:r>
    </w:p>
    <w:p w:rsidR="00190D82" w:rsidRDefault="00190D82" w:rsidP="00E35B53">
      <w:pPr>
        <w:jc w:val="center"/>
      </w:pPr>
      <w:r>
        <w:t>9 – Sınıf Rehber Öğretmenleri</w:t>
      </w:r>
    </w:p>
    <w:p w:rsidR="00190D82" w:rsidRDefault="00190D82" w:rsidP="00E35B53">
      <w:pPr>
        <w:jc w:val="center"/>
      </w:pPr>
      <w:r>
        <w:t>UYGUNDUR</w:t>
      </w:r>
    </w:p>
    <w:p w:rsidR="00190D82" w:rsidRDefault="00190D82" w:rsidP="00E35B53">
      <w:pPr>
        <w:jc w:val="center"/>
      </w:pPr>
      <w:r>
        <w:t>31.10</w:t>
      </w:r>
      <w:bookmarkStart w:id="0" w:name="_GoBack"/>
      <w:bookmarkEnd w:id="0"/>
      <w:r>
        <w:t>.2014</w:t>
      </w:r>
    </w:p>
    <w:p w:rsidR="00190D82" w:rsidRDefault="00190D82" w:rsidP="00E35B53">
      <w:pPr>
        <w:jc w:val="center"/>
      </w:pPr>
      <w:r>
        <w:t>Uzm. Öğrt. M.Şükrü BAYRAKTAR</w:t>
      </w:r>
    </w:p>
    <w:p w:rsidR="00190D82" w:rsidRDefault="00190D82" w:rsidP="00E35B53">
      <w:pPr>
        <w:jc w:val="center"/>
      </w:pPr>
      <w:r>
        <w:t xml:space="preserve">Okul Müdürü </w:t>
      </w:r>
      <w:hyperlink r:id="rId5" w:history="1">
        <w:r w:rsidRPr="008F4A50">
          <w:rPr>
            <w:rStyle w:val="Hyperlink"/>
            <w:color w:val="000000"/>
          </w:rPr>
          <w:t>www.sorubak.com</w:t>
        </w:r>
      </w:hyperlink>
    </w:p>
    <w:sectPr w:rsidR="00190D82" w:rsidSect="006F73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A4B30"/>
    <w:multiLevelType w:val="hybridMultilevel"/>
    <w:tmpl w:val="C33090D0"/>
    <w:lvl w:ilvl="0" w:tplc="4EA0C7F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E7818CA"/>
    <w:multiLevelType w:val="hybridMultilevel"/>
    <w:tmpl w:val="78AE2486"/>
    <w:lvl w:ilvl="0" w:tplc="8070C782">
      <w:start w:val="12"/>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56AF3B86"/>
    <w:multiLevelType w:val="hybridMultilevel"/>
    <w:tmpl w:val="D8BEAFB8"/>
    <w:lvl w:ilvl="0" w:tplc="71FEAE1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E5101F4"/>
    <w:multiLevelType w:val="hybridMultilevel"/>
    <w:tmpl w:val="08420FF0"/>
    <w:lvl w:ilvl="0" w:tplc="1702F5E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30175F0"/>
    <w:multiLevelType w:val="hybridMultilevel"/>
    <w:tmpl w:val="A2F2A7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09A0139"/>
    <w:multiLevelType w:val="hybridMultilevel"/>
    <w:tmpl w:val="0038A070"/>
    <w:lvl w:ilvl="0" w:tplc="6E32E2E2">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14B27F1"/>
    <w:multiLevelType w:val="hybridMultilevel"/>
    <w:tmpl w:val="CD54B74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71F46EC5"/>
    <w:multiLevelType w:val="hybridMultilevel"/>
    <w:tmpl w:val="45F64B3C"/>
    <w:lvl w:ilvl="0" w:tplc="A66E539E">
      <w:start w:val="22"/>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8">
    <w:nsid w:val="7A526937"/>
    <w:multiLevelType w:val="hybridMultilevel"/>
    <w:tmpl w:val="DDAA5B3E"/>
    <w:lvl w:ilvl="0" w:tplc="041F000F">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C1B74AB"/>
    <w:multiLevelType w:val="hybridMultilevel"/>
    <w:tmpl w:val="D87CCFEA"/>
    <w:lvl w:ilvl="0" w:tplc="04DCBF6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D9461ED"/>
    <w:multiLevelType w:val="hybridMultilevel"/>
    <w:tmpl w:val="C8388C72"/>
    <w:lvl w:ilvl="0" w:tplc="6B9495A6">
      <w:start w:val="9"/>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7"/>
  </w:num>
  <w:num w:numId="3">
    <w:abstractNumId w:val="1"/>
  </w:num>
  <w:num w:numId="4">
    <w:abstractNumId w:val="3"/>
  </w:num>
  <w:num w:numId="5">
    <w:abstractNumId w:val="6"/>
  </w:num>
  <w:num w:numId="6">
    <w:abstractNumId w:val="4"/>
  </w:num>
  <w:num w:numId="7">
    <w:abstractNumId w:val="8"/>
  </w:num>
  <w:num w:numId="8">
    <w:abstractNumId w:val="2"/>
  </w:num>
  <w:num w:numId="9">
    <w:abstractNumId w:val="0"/>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D75"/>
    <w:rsid w:val="00086EE7"/>
    <w:rsid w:val="000D456B"/>
    <w:rsid w:val="000F115D"/>
    <w:rsid w:val="000F70B3"/>
    <w:rsid w:val="0012526A"/>
    <w:rsid w:val="00146A9E"/>
    <w:rsid w:val="00190D82"/>
    <w:rsid w:val="00193122"/>
    <w:rsid w:val="001E16AC"/>
    <w:rsid w:val="001F2D75"/>
    <w:rsid w:val="00243E3A"/>
    <w:rsid w:val="002B6521"/>
    <w:rsid w:val="002E3E79"/>
    <w:rsid w:val="00315259"/>
    <w:rsid w:val="0032405B"/>
    <w:rsid w:val="003246C7"/>
    <w:rsid w:val="00333365"/>
    <w:rsid w:val="00381742"/>
    <w:rsid w:val="00383E3F"/>
    <w:rsid w:val="003B146D"/>
    <w:rsid w:val="003B4B25"/>
    <w:rsid w:val="003C4841"/>
    <w:rsid w:val="003D1CA1"/>
    <w:rsid w:val="003D2219"/>
    <w:rsid w:val="003F44E6"/>
    <w:rsid w:val="004161B7"/>
    <w:rsid w:val="00422724"/>
    <w:rsid w:val="004317F4"/>
    <w:rsid w:val="00431CD2"/>
    <w:rsid w:val="004346F3"/>
    <w:rsid w:val="0046799A"/>
    <w:rsid w:val="004809F7"/>
    <w:rsid w:val="00514D3C"/>
    <w:rsid w:val="0053266F"/>
    <w:rsid w:val="00552EC0"/>
    <w:rsid w:val="00553768"/>
    <w:rsid w:val="005719DA"/>
    <w:rsid w:val="00577809"/>
    <w:rsid w:val="00585828"/>
    <w:rsid w:val="005941F0"/>
    <w:rsid w:val="005B04F1"/>
    <w:rsid w:val="005B4050"/>
    <w:rsid w:val="005C577B"/>
    <w:rsid w:val="005F4519"/>
    <w:rsid w:val="00600342"/>
    <w:rsid w:val="00622679"/>
    <w:rsid w:val="00633447"/>
    <w:rsid w:val="00647213"/>
    <w:rsid w:val="006730F8"/>
    <w:rsid w:val="00693966"/>
    <w:rsid w:val="006E4348"/>
    <w:rsid w:val="006E4E42"/>
    <w:rsid w:val="006F7341"/>
    <w:rsid w:val="00725188"/>
    <w:rsid w:val="0072530C"/>
    <w:rsid w:val="00726B70"/>
    <w:rsid w:val="00745657"/>
    <w:rsid w:val="0076020A"/>
    <w:rsid w:val="00775B43"/>
    <w:rsid w:val="00793721"/>
    <w:rsid w:val="00797D6D"/>
    <w:rsid w:val="007A5101"/>
    <w:rsid w:val="007E53ED"/>
    <w:rsid w:val="00827B9A"/>
    <w:rsid w:val="00831411"/>
    <w:rsid w:val="00835F7F"/>
    <w:rsid w:val="0084083F"/>
    <w:rsid w:val="00862967"/>
    <w:rsid w:val="008A653F"/>
    <w:rsid w:val="008F4A50"/>
    <w:rsid w:val="00930C40"/>
    <w:rsid w:val="00943147"/>
    <w:rsid w:val="009677CF"/>
    <w:rsid w:val="00967B42"/>
    <w:rsid w:val="009A5C03"/>
    <w:rsid w:val="009B02D0"/>
    <w:rsid w:val="009D336D"/>
    <w:rsid w:val="009E79D5"/>
    <w:rsid w:val="00A37531"/>
    <w:rsid w:val="00A43679"/>
    <w:rsid w:val="00A5630F"/>
    <w:rsid w:val="00A73240"/>
    <w:rsid w:val="00A733EB"/>
    <w:rsid w:val="00A736DE"/>
    <w:rsid w:val="00A855EA"/>
    <w:rsid w:val="00A9184E"/>
    <w:rsid w:val="00A93FD0"/>
    <w:rsid w:val="00AB1999"/>
    <w:rsid w:val="00AB3DDD"/>
    <w:rsid w:val="00AB5CF9"/>
    <w:rsid w:val="00AE7633"/>
    <w:rsid w:val="00B208AD"/>
    <w:rsid w:val="00B21412"/>
    <w:rsid w:val="00B2219E"/>
    <w:rsid w:val="00B30BB2"/>
    <w:rsid w:val="00B4447E"/>
    <w:rsid w:val="00B77A43"/>
    <w:rsid w:val="00BA06E3"/>
    <w:rsid w:val="00BC071A"/>
    <w:rsid w:val="00BE21FA"/>
    <w:rsid w:val="00C14351"/>
    <w:rsid w:val="00C414A7"/>
    <w:rsid w:val="00C559BF"/>
    <w:rsid w:val="00C71071"/>
    <w:rsid w:val="00C80729"/>
    <w:rsid w:val="00C84AD3"/>
    <w:rsid w:val="00CF1366"/>
    <w:rsid w:val="00D13DA4"/>
    <w:rsid w:val="00D14491"/>
    <w:rsid w:val="00D168BE"/>
    <w:rsid w:val="00D40981"/>
    <w:rsid w:val="00D42EB8"/>
    <w:rsid w:val="00D60A6F"/>
    <w:rsid w:val="00D71EF7"/>
    <w:rsid w:val="00D9290B"/>
    <w:rsid w:val="00DF706A"/>
    <w:rsid w:val="00E208BD"/>
    <w:rsid w:val="00E35B53"/>
    <w:rsid w:val="00E43C3C"/>
    <w:rsid w:val="00E67E67"/>
    <w:rsid w:val="00EB3394"/>
    <w:rsid w:val="00EE098F"/>
    <w:rsid w:val="00F1299C"/>
    <w:rsid w:val="00F24A83"/>
    <w:rsid w:val="00F30D4A"/>
    <w:rsid w:val="00F967AF"/>
    <w:rsid w:val="00FA374A"/>
    <w:rsid w:val="00FF13B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34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2D75"/>
    <w:pPr>
      <w:ind w:left="720"/>
    </w:pPr>
  </w:style>
  <w:style w:type="character" w:styleId="Hyperlink">
    <w:name w:val="Hyperlink"/>
    <w:basedOn w:val="DefaultParagraphFont"/>
    <w:uiPriority w:val="99"/>
    <w:rsid w:val="005F45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TotalTime>
  <Pages>3</Pages>
  <Words>711</Words>
  <Characters>4053</Characters>
  <Application>Microsoft Office Outlook</Application>
  <DocSecurity>0</DocSecurity>
  <Lines>0</Lines>
  <Paragraphs>0</Paragraphs>
  <ScaleCrop>false</ScaleCrop>
  <Company>Ev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Ersin Kuzu</dc:creator>
  <cp:keywords/>
  <dc:description/>
  <cp:lastModifiedBy>Doğan</cp:lastModifiedBy>
  <cp:revision>6</cp:revision>
  <cp:lastPrinted>2011-09-25T11:05:00Z</cp:lastPrinted>
  <dcterms:created xsi:type="dcterms:W3CDTF">2011-10-30T19:40:00Z</dcterms:created>
  <dcterms:modified xsi:type="dcterms:W3CDTF">2014-09-12T18:10:00Z</dcterms:modified>
</cp:coreProperties>
</file>