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07" w:rsidRPr="00A71942" w:rsidRDefault="00340C07" w:rsidP="00AD7937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A71942">
        <w:rPr>
          <w:rFonts w:ascii="Comic Sans MS" w:hAnsi="Comic Sans MS" w:cs="Comic Sans MS"/>
          <w:b/>
          <w:bCs/>
          <w:sz w:val="24"/>
          <w:szCs w:val="24"/>
        </w:rPr>
        <w:t>İSMET PAŞA İLKÖĞRETİM OKULU</w:t>
      </w:r>
    </w:p>
    <w:p w:rsidR="00340C07" w:rsidRPr="00A71942" w:rsidRDefault="00340C07" w:rsidP="00AD7937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A71942">
        <w:rPr>
          <w:rFonts w:ascii="Comic Sans MS" w:hAnsi="Comic Sans MS" w:cs="Comic Sans MS"/>
          <w:b/>
          <w:bCs/>
          <w:sz w:val="24"/>
          <w:szCs w:val="24"/>
        </w:rPr>
        <w:t>201</w:t>
      </w:r>
      <w:r>
        <w:rPr>
          <w:rFonts w:ascii="Comic Sans MS" w:hAnsi="Comic Sans MS" w:cs="Comic Sans MS"/>
          <w:b/>
          <w:bCs/>
          <w:sz w:val="24"/>
          <w:szCs w:val="24"/>
        </w:rPr>
        <w:t>4</w:t>
      </w:r>
      <w:r w:rsidRPr="00A71942">
        <w:rPr>
          <w:rFonts w:ascii="Comic Sans MS" w:hAnsi="Comic Sans MS" w:cs="Comic Sans MS"/>
          <w:b/>
          <w:bCs/>
          <w:sz w:val="24"/>
          <w:szCs w:val="24"/>
        </w:rPr>
        <w:t>-201</w:t>
      </w:r>
      <w:r>
        <w:rPr>
          <w:rFonts w:ascii="Comic Sans MS" w:hAnsi="Comic Sans MS" w:cs="Comic Sans MS"/>
          <w:b/>
          <w:bCs/>
          <w:sz w:val="24"/>
          <w:szCs w:val="24"/>
        </w:rPr>
        <w:t>5</w:t>
      </w:r>
      <w:r w:rsidRPr="00A71942">
        <w:rPr>
          <w:rFonts w:ascii="Comic Sans MS" w:hAnsi="Comic Sans MS" w:cs="Comic Sans MS"/>
          <w:b/>
          <w:bCs/>
          <w:sz w:val="24"/>
          <w:szCs w:val="24"/>
        </w:rPr>
        <w:t xml:space="preserve"> EĞİTİM VE ÖĞRETİM YILI</w:t>
      </w:r>
    </w:p>
    <w:p w:rsidR="00340C07" w:rsidRPr="00A71942" w:rsidRDefault="00340C07" w:rsidP="00AD7937">
      <w:pPr>
        <w:jc w:val="center"/>
        <w:rPr>
          <w:rFonts w:ascii="Comic Sans MS" w:hAnsi="Comic Sans MS" w:cs="Comic Sans MS"/>
          <w:sz w:val="24"/>
          <w:szCs w:val="24"/>
        </w:rPr>
      </w:pPr>
      <w:r w:rsidRPr="00A71942">
        <w:rPr>
          <w:rFonts w:ascii="Comic Sans MS" w:hAnsi="Comic Sans MS" w:cs="Comic Sans MS"/>
          <w:b/>
          <w:bCs/>
          <w:sz w:val="24"/>
          <w:szCs w:val="24"/>
        </w:rPr>
        <w:t>4. SINIF İHTİYAÇ LİSTESİ</w:t>
      </w:r>
    </w:p>
    <w:p w:rsidR="00340C07" w:rsidRDefault="00340C07" w:rsidP="00512E8A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  <w:sectPr w:rsidR="00340C07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TÜRKÇE 96 YAPRAK ÇİZGİLİ METOD  DEFTER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MATEMATİK 96 YAPRAK  KARELİ METOD DEFTER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FEN 72 YAPRAK KARELİ METOD DEFTER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SOSYAL 72 SAYFA  ÇİZGİLİ METOD DEFTER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RESİM 35X50 RESİM DEFTERİ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RESİM ÇANTASI  50</w:t>
      </w:r>
      <w:r>
        <w:rPr>
          <w:rFonts w:ascii="Comic Sans MS" w:hAnsi="Comic Sans MS" w:cs="Comic Sans MS"/>
          <w:sz w:val="20"/>
          <w:szCs w:val="20"/>
        </w:rPr>
        <w:t>x</w:t>
      </w:r>
      <w:r w:rsidRPr="007A1C6A">
        <w:rPr>
          <w:rFonts w:ascii="Comic Sans MS" w:hAnsi="Comic Sans MS" w:cs="Comic Sans MS"/>
          <w:sz w:val="20"/>
          <w:szCs w:val="20"/>
        </w:rPr>
        <w:t>70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MÜZÜK BÜYÜK BOY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TRAFİK 4O YAPRAK  KARELİ METOD DEFTER</w:t>
      </w:r>
    </w:p>
    <w:p w:rsidR="00340C07" w:rsidRPr="00E105D3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BÜYÜK BOY 64 YAPRAK GÜZEL YAZI DEFTERİ </w:t>
      </w:r>
      <w:r w:rsidRPr="00E105D3">
        <w:rPr>
          <w:rFonts w:ascii="Comic Sans MS" w:hAnsi="Comic Sans MS" w:cs="Comic Sans MS"/>
          <w:b/>
          <w:bCs/>
        </w:rPr>
        <w:t>(</w:t>
      </w:r>
      <w:r w:rsidRPr="00E105D3">
        <w:rPr>
          <w:rFonts w:ascii="Comic Sans MS" w:hAnsi="Comic Sans MS" w:cs="Comic Sans MS"/>
          <w:b/>
          <w:bCs/>
          <w:sz w:val="20"/>
          <w:szCs w:val="20"/>
        </w:rPr>
        <w:t xml:space="preserve">öncelikle 2 hafta Türkçe dersinde bu defter kullnılacak yazısı düzenli olanlar Türkçe defterine geçirilecek) 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HİKAYE ÖZET DEFTERİ</w:t>
      </w:r>
    </w:p>
    <w:p w:rsidR="00340C07" w:rsidRDefault="00340C07" w:rsidP="00D329B3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ÖDEV DEFTERİ </w:t>
      </w:r>
    </w:p>
    <w:p w:rsidR="00340C07" w:rsidRDefault="00340C07" w:rsidP="00503204">
      <w:pPr>
        <w:pStyle w:val="ListParagraph"/>
        <w:numPr>
          <w:ilvl w:val="0"/>
          <w:numId w:val="1"/>
        </w:numPr>
      </w:pPr>
      <w:r>
        <w:t>PARA BANDI</w:t>
      </w:r>
    </w:p>
    <w:p w:rsidR="00340C07" w:rsidRPr="00503204" w:rsidRDefault="00340C07" w:rsidP="00503204">
      <w:pPr>
        <w:tabs>
          <w:tab w:val="left" w:pos="426"/>
        </w:tabs>
        <w:ind w:left="568"/>
        <w:rPr>
          <w:rFonts w:ascii="Comic Sans MS" w:hAnsi="Comic Sans MS" w:cs="Comic Sans MS"/>
          <w:sz w:val="20"/>
          <w:szCs w:val="20"/>
        </w:rPr>
      </w:pPr>
    </w:p>
    <w:p w:rsidR="00340C07" w:rsidRPr="00E105D3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sz w:val="20"/>
          <w:szCs w:val="20"/>
        </w:rPr>
        <w:t xml:space="preserve">TÜRKÇE </w:t>
      </w:r>
      <w:r w:rsidRPr="007A1C6A">
        <w:rPr>
          <w:rFonts w:ascii="Comic Sans MS" w:hAnsi="Comic Sans MS" w:cs="Comic Sans MS"/>
          <w:sz w:val="20"/>
          <w:szCs w:val="20"/>
        </w:rPr>
        <w:t>SÖZLÜK ÇALIŞMASI İÇİN  FHRİST  DEFTERİ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E105D3">
        <w:rPr>
          <w:rFonts w:ascii="Comic Sans MS" w:hAnsi="Comic Sans MS" w:cs="Comic Sans MS"/>
          <w:b/>
          <w:bCs/>
          <w:i/>
          <w:iCs/>
          <w:sz w:val="18"/>
          <w:szCs w:val="18"/>
        </w:rPr>
        <w:t>(</w:t>
      </w:r>
      <w:r w:rsidRPr="00E105D3">
        <w:rPr>
          <w:rFonts w:ascii="Comic Sans MS" w:hAnsi="Comic Sans MS" w:cs="Comic Sans MS"/>
          <w:b/>
          <w:bCs/>
          <w:sz w:val="18"/>
          <w:szCs w:val="18"/>
        </w:rPr>
        <w:t>YIL BOYUNCA BİLİNMEYEN KELİMELERİ YAZMAK İÇİN)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İLK YADA ORTA ATLAS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b/>
          <w:bCs/>
          <w:sz w:val="20"/>
          <w:szCs w:val="20"/>
        </w:rPr>
        <w:t>12 RENK</w:t>
      </w:r>
      <w:r w:rsidRPr="007A1C6A">
        <w:rPr>
          <w:rFonts w:ascii="Comic Sans MS" w:hAnsi="Comic Sans MS" w:cs="Comic Sans MS"/>
          <w:sz w:val="20"/>
          <w:szCs w:val="20"/>
        </w:rPr>
        <w:t xml:space="preserve"> KEÇELİ KALEM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b/>
          <w:bCs/>
          <w:sz w:val="20"/>
          <w:szCs w:val="20"/>
        </w:rPr>
        <w:t>12 YADA 24</w:t>
      </w:r>
      <w:r w:rsidRPr="007A1C6A">
        <w:rPr>
          <w:rFonts w:ascii="Comic Sans MS" w:hAnsi="Comic Sans MS" w:cs="Comic Sans MS"/>
          <w:sz w:val="20"/>
          <w:szCs w:val="20"/>
        </w:rPr>
        <w:t xml:space="preserve"> RENK KURU BOYA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b/>
          <w:bCs/>
          <w:sz w:val="20"/>
          <w:szCs w:val="20"/>
        </w:rPr>
        <w:t>18 VEYA 24 RENK</w:t>
      </w:r>
      <w:r w:rsidRPr="007A1C6A">
        <w:rPr>
          <w:rFonts w:ascii="Comic Sans MS" w:hAnsi="Comic Sans MS" w:cs="Comic Sans MS"/>
          <w:sz w:val="20"/>
          <w:szCs w:val="20"/>
        </w:rPr>
        <w:t xml:space="preserve"> PASTEL  BOYA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ÇITÇITLI ZARF DOSYA  </w:t>
      </w:r>
      <w:r w:rsidRPr="007A1C6A">
        <w:rPr>
          <w:rFonts w:ascii="Comic Sans MS" w:hAnsi="Comic Sans MS" w:cs="Comic Sans MS"/>
          <w:b/>
          <w:bCs/>
          <w:sz w:val="20"/>
          <w:szCs w:val="20"/>
        </w:rPr>
        <w:t>(2 ADET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İKİ GÖZLÜ</w:t>
      </w:r>
      <w:r w:rsidRPr="007A1C6A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STİCK YAPIŞTIRICI (SOLVENTSİZ VE SAĞLIK KURALALRINA UYGUN)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SULU BOYA KABI  2 BÖLMELİ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12 RENK SULU BOYA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 CETVEL SETİ</w:t>
      </w:r>
    </w:p>
    <w:p w:rsidR="00340C07" w:rsidRPr="007A1C6A" w:rsidRDefault="00340C07" w:rsidP="00E105D3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 BESLENME ÖRTÜSÜ</w:t>
      </w:r>
    </w:p>
    <w:p w:rsidR="00340C07" w:rsidRPr="007A1C6A" w:rsidRDefault="00340C07" w:rsidP="00E105D3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SU KABI ( </w:t>
      </w:r>
      <w:r w:rsidRPr="00E105D3">
        <w:rPr>
          <w:rFonts w:ascii="Comic Sans MS" w:hAnsi="Comic Sans MS" w:cs="Comic Sans MS"/>
          <w:b/>
          <w:bCs/>
          <w:sz w:val="18"/>
          <w:szCs w:val="18"/>
        </w:rPr>
        <w:t>SULUK YADA İSTEDİĞİNİZ BİR KAP KULLANABİLİRSİNİZ</w:t>
      </w:r>
      <w:r w:rsidRPr="007A1C6A">
        <w:rPr>
          <w:rFonts w:ascii="Comic Sans MS" w:hAnsi="Comic Sans MS" w:cs="Comic Sans MS"/>
          <w:sz w:val="20"/>
          <w:szCs w:val="20"/>
        </w:rPr>
        <w:t>.)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HERZAMAN İÇİN KALEMLİKTE  </w:t>
      </w:r>
      <w:r w:rsidRPr="007A1C6A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2 KURŞUN KALEM, UÇLU KALEM , UÇ, SİLGİ , 2 TANEÜÇGEN KIRMIZI KALEM ,SİLGİ , 2 ADET YEDEK KURŞUN KALEMİ </w:t>
      </w:r>
      <w:r w:rsidRPr="007A1C6A">
        <w:rPr>
          <w:rFonts w:ascii="Comic Sans MS" w:hAnsi="Comic Sans MS" w:cs="Comic Sans MS"/>
          <w:sz w:val="20"/>
          <w:szCs w:val="20"/>
        </w:rPr>
        <w:t xml:space="preserve">OLACAK… 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1 PAKET BÜYÜK BOY ISLAK MENDİL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8E2738">
        <w:rPr>
          <w:rFonts w:ascii="Comic Sans MS" w:hAnsi="Comic Sans MS" w:cs="Comic Sans MS"/>
          <w:b/>
          <w:bCs/>
          <w:sz w:val="18"/>
          <w:szCs w:val="18"/>
        </w:rPr>
        <w:t>(sınıfta bırakılacak</w:t>
      </w:r>
      <w:r>
        <w:rPr>
          <w:rFonts w:ascii="Comic Sans MS" w:hAnsi="Comic Sans MS" w:cs="Comic Sans MS"/>
          <w:sz w:val="20"/>
          <w:szCs w:val="20"/>
        </w:rPr>
        <w:t>)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 KÜT MAKAS İYİ KESEN 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FÜLÜT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 BÜYÜK TÜRKÇE SÖZLÜK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ATASÖZLERİ VE DEYİMLER SÖZLÜĞÜ</w:t>
      </w:r>
    </w:p>
    <w:p w:rsidR="00340C07" w:rsidRPr="007A1C6A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İMLA YAZIM KILAVUZU</w:t>
      </w:r>
    </w:p>
    <w:p w:rsidR="00340C07" w:rsidRDefault="00340C07" w:rsidP="00512E8A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>EŞ ANLAMLI VE ZIT ANLAMLI SÖZLÜK</w:t>
      </w:r>
    </w:p>
    <w:p w:rsidR="00340C07" w:rsidRDefault="00340C07" w:rsidP="00B709BE">
      <w:pPr>
        <w:pStyle w:val="ListParagraph"/>
        <w:numPr>
          <w:ilvl w:val="0"/>
          <w:numId w:val="1"/>
        </w:numPr>
        <w:rPr>
          <w:b/>
          <w:bCs/>
        </w:rPr>
      </w:pPr>
      <w:r>
        <w:t>KİTAP KAPLIĞI (</w:t>
      </w:r>
      <w:hyperlink r:id="rId5" w:history="1">
        <w:r w:rsidRPr="006247CD">
          <w:rPr>
            <w:rStyle w:val="Hyperlink"/>
            <w:b/>
            <w:bCs/>
            <w:color w:val="auto"/>
            <w:u w:val="none"/>
          </w:rPr>
          <w:t>HAZIRDA OLABİLİR</w:t>
        </w:r>
      </w:hyperlink>
      <w:r w:rsidRPr="00FA4523">
        <w:rPr>
          <w:b/>
          <w:bCs/>
        </w:rPr>
        <w:t>)</w:t>
      </w:r>
    </w:p>
    <w:p w:rsidR="00340C07" w:rsidRPr="00805150" w:rsidRDefault="00340C07" w:rsidP="00B709BE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ETİKET </w:t>
      </w:r>
    </w:p>
    <w:p w:rsidR="00340C07" w:rsidRPr="00805150" w:rsidRDefault="00340C07" w:rsidP="00B709BE">
      <w:pPr>
        <w:pStyle w:val="ListParagraph"/>
        <w:numPr>
          <w:ilvl w:val="0"/>
          <w:numId w:val="1"/>
        </w:numPr>
        <w:rPr>
          <w:b/>
          <w:bCs/>
          <w:sz w:val="18"/>
          <w:szCs w:val="18"/>
        </w:rPr>
      </w:pPr>
      <w:r>
        <w:t>ÜRÜN DOSYASI</w:t>
      </w:r>
      <w:r w:rsidRPr="00805150">
        <w:rPr>
          <w:b/>
          <w:bCs/>
          <w:sz w:val="18"/>
          <w:szCs w:val="18"/>
        </w:rPr>
        <w:t>( 40 YADA 60 LI SUNUM DOSYASI)</w:t>
      </w:r>
    </w:p>
    <w:p w:rsidR="00340C07" w:rsidRPr="007A1C6A" w:rsidRDefault="00340C07" w:rsidP="00301DAC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EŞOFMAN </w:t>
      </w:r>
      <w:r w:rsidRPr="007A1C6A">
        <w:rPr>
          <w:rFonts w:ascii="Comic Sans MS" w:hAnsi="Comic Sans MS" w:cs="Comic Sans MS"/>
          <w:b/>
          <w:bCs/>
          <w:sz w:val="20"/>
          <w:szCs w:val="20"/>
        </w:rPr>
        <w:t>(SADECE BEDEN EĞİTİMİ DERSİNDE GİYİLECEK)</w:t>
      </w:r>
    </w:p>
    <w:p w:rsidR="00340C07" w:rsidRPr="007A1C6A" w:rsidRDefault="00340C07" w:rsidP="00301DAC">
      <w:pPr>
        <w:pStyle w:val="ListParagraph"/>
        <w:numPr>
          <w:ilvl w:val="0"/>
          <w:numId w:val="1"/>
        </w:numPr>
        <w:tabs>
          <w:tab w:val="left" w:pos="426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7A1C6A">
        <w:rPr>
          <w:rFonts w:ascii="Comic Sans MS" w:hAnsi="Comic Sans MS" w:cs="Comic Sans MS"/>
          <w:sz w:val="20"/>
          <w:szCs w:val="20"/>
        </w:rPr>
        <w:t xml:space="preserve">SPOR AYAKKABI </w:t>
      </w:r>
      <w:r w:rsidRPr="007A1C6A">
        <w:rPr>
          <w:rFonts w:ascii="Comic Sans MS" w:hAnsi="Comic Sans MS" w:cs="Comic Sans MS"/>
          <w:b/>
          <w:bCs/>
          <w:sz w:val="20"/>
          <w:szCs w:val="20"/>
        </w:rPr>
        <w:t>(SADECE BEDEN EĞİTİMİ DERSİNDE GİYİLECEK)</w:t>
      </w:r>
    </w:p>
    <w:p w:rsidR="00340C07" w:rsidRDefault="00340C07" w:rsidP="00D1297F">
      <w:pPr>
        <w:pStyle w:val="ListParagraph"/>
        <w:tabs>
          <w:tab w:val="left" w:pos="426"/>
        </w:tabs>
        <w:ind w:left="928"/>
        <w:rPr>
          <w:rFonts w:ascii="Comic Sans MS" w:hAnsi="Comic Sans MS" w:cs="Comic Sans MS"/>
          <w:sz w:val="24"/>
          <w:szCs w:val="24"/>
        </w:rPr>
        <w:sectPr w:rsidR="00340C07" w:rsidSect="00EE23C5">
          <w:type w:val="continuous"/>
          <w:pgSz w:w="11906" w:h="16838"/>
          <w:pgMar w:top="851" w:right="566" w:bottom="142" w:left="284" w:header="708" w:footer="708" w:gutter="0"/>
          <w:cols w:num="3" w:space="0"/>
          <w:docGrid w:linePitch="360"/>
        </w:sectPr>
      </w:pPr>
    </w:p>
    <w:p w:rsidR="00340C07" w:rsidRPr="00503204" w:rsidRDefault="00340C07" w:rsidP="00D1297F">
      <w:pPr>
        <w:pStyle w:val="NoSpacing"/>
        <w:jc w:val="center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  <w:b/>
          <w:bCs/>
        </w:rPr>
        <w:t>DEĞERLİ VELİLER,</w:t>
      </w:r>
    </w:p>
    <w:p w:rsidR="00340C07" w:rsidRPr="00503204" w:rsidRDefault="00340C07" w:rsidP="00713676">
      <w:pPr>
        <w:pStyle w:val="NoSpacing"/>
        <w:ind w:firstLine="708"/>
        <w:rPr>
          <w:rFonts w:ascii="Comic Sans MS" w:hAnsi="Comic Sans MS" w:cs="Comic Sans MS"/>
        </w:rPr>
      </w:pPr>
      <w:r w:rsidRPr="00503204">
        <w:rPr>
          <w:rFonts w:ascii="Comic Sans MS" w:hAnsi="Comic Sans MS" w:cs="Comic Sans MS"/>
        </w:rPr>
        <w:t xml:space="preserve">2014-2015 eğitim ve öğretim yılınız hayırlı uğurlu olsun. Bu yılı sizlerle sağlıklı bir şekilde geçirebilmeyi temenni ediyoruz. </w:t>
      </w:r>
    </w:p>
    <w:p w:rsidR="00340C07" w:rsidRPr="00503204" w:rsidRDefault="00340C07" w:rsidP="00713676">
      <w:pPr>
        <w:pStyle w:val="NoSpacing"/>
        <w:ind w:firstLine="708"/>
        <w:rPr>
          <w:rFonts w:ascii="Comic Sans MS" w:hAnsi="Comic Sans MS" w:cs="Comic Sans MS"/>
        </w:rPr>
      </w:pPr>
      <w:r w:rsidRPr="00503204">
        <w:rPr>
          <w:rFonts w:ascii="Comic Sans MS" w:hAnsi="Comic Sans MS" w:cs="Comic Sans MS"/>
        </w:rPr>
        <w:t>Okulda çocuğunuzun başarısı için öncelikle bir veli olarak</w:t>
      </w:r>
      <w:r w:rsidRPr="00503204">
        <w:rPr>
          <w:rFonts w:ascii="Comic Sans MS" w:hAnsi="Comic Sans MS" w:cs="Comic Sans MS"/>
          <w:u w:val="single"/>
        </w:rPr>
        <w:t xml:space="preserve"> </w:t>
      </w:r>
      <w:r w:rsidRPr="00503204">
        <w:rPr>
          <w:rFonts w:ascii="Comic Sans MS" w:hAnsi="Comic Sans MS" w:cs="Comic Sans MS"/>
          <w:b/>
          <w:bCs/>
          <w:u w:val="single"/>
        </w:rPr>
        <w:t>çocuklarınızın  ihtiyaçlarını zamanında ve eksiksiz tamamlayarak</w:t>
      </w:r>
      <w:r w:rsidRPr="00503204">
        <w:rPr>
          <w:rFonts w:ascii="Comic Sans MS" w:hAnsi="Comic Sans MS" w:cs="Comic Sans MS"/>
          <w:b/>
          <w:bCs/>
        </w:rPr>
        <w:t xml:space="preserve"> </w:t>
      </w:r>
      <w:r w:rsidRPr="00503204">
        <w:rPr>
          <w:rFonts w:ascii="Comic Sans MS" w:hAnsi="Comic Sans MS" w:cs="Comic Sans MS"/>
        </w:rPr>
        <w:t>çocuğunuz için ilk adımı atmış olacaksınız. Ardından tüm yıl boyunca ç</w:t>
      </w:r>
      <w:r w:rsidRPr="00503204">
        <w:rPr>
          <w:rFonts w:ascii="Comic Sans MS" w:hAnsi="Comic Sans MS" w:cs="Comic Sans MS"/>
          <w:b/>
          <w:bCs/>
          <w:i/>
          <w:iCs/>
          <w:u w:val="single"/>
        </w:rPr>
        <w:t>ocuğunuza gerekli ilgi ve alakayı göstererek başarılı olmasını desteleyeceksiniz.</w:t>
      </w:r>
      <w:r w:rsidRPr="00503204">
        <w:rPr>
          <w:rFonts w:ascii="Comic Sans MS" w:hAnsi="Comic Sans MS" w:cs="Comic Sans MS"/>
        </w:rPr>
        <w:t xml:space="preserve"> Onun için siz öğrenci velilerimize bir takım sorumluluklar düşmektedir. Umarım tüm yıl boyunca çocuğunuza gösterdiğiniz ilgi ve alakanın karşılığını fazlası ile alırsınız…</w:t>
      </w:r>
    </w:p>
    <w:p w:rsidR="00340C07" w:rsidRPr="00503204" w:rsidRDefault="00340C07" w:rsidP="00713676">
      <w:pPr>
        <w:pStyle w:val="NoSpacing"/>
        <w:jc w:val="center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  <w:b/>
          <w:bCs/>
        </w:rPr>
        <w:t>NOT:</w:t>
      </w:r>
    </w:p>
    <w:p w:rsidR="00340C07" w:rsidRPr="00503204" w:rsidRDefault="00340C07" w:rsidP="00713676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503204">
        <w:rPr>
          <w:rFonts w:ascii="Comic Sans MS" w:hAnsi="Comic Sans MS" w:cs="Comic Sans MS"/>
          <w:b/>
          <w:bCs/>
        </w:rPr>
        <w:t xml:space="preserve"> -</w:t>
      </w:r>
      <w:r w:rsidRPr="00503204">
        <w:rPr>
          <w:rFonts w:ascii="Comic Sans MS" w:hAnsi="Comic Sans MS" w:cs="Comic Sans MS"/>
          <w:b/>
          <w:bCs/>
          <w:sz w:val="24"/>
          <w:szCs w:val="24"/>
        </w:rPr>
        <w:t>Çocuğunuz için alacağınız ürünlerin sağlık açısından zararlı madde</w:t>
      </w:r>
    </w:p>
    <w:p w:rsidR="00340C07" w:rsidRPr="00503204" w:rsidRDefault="00340C07" w:rsidP="00713676">
      <w:pPr>
        <w:pStyle w:val="NoSpacing"/>
        <w:ind w:left="426"/>
        <w:rPr>
          <w:rFonts w:ascii="Comic Sans MS" w:hAnsi="Comic Sans MS" w:cs="Comic Sans MS"/>
          <w:b/>
          <w:bCs/>
          <w:sz w:val="24"/>
          <w:szCs w:val="24"/>
        </w:rPr>
      </w:pPr>
      <w:r w:rsidRPr="00503204">
        <w:rPr>
          <w:rFonts w:ascii="Comic Sans MS" w:hAnsi="Comic Sans MS" w:cs="Comic Sans MS"/>
          <w:b/>
          <w:bCs/>
          <w:sz w:val="24"/>
          <w:szCs w:val="24"/>
        </w:rPr>
        <w:t xml:space="preserve">( </w:t>
      </w:r>
      <w:r w:rsidRPr="00503204">
        <w:rPr>
          <w:rFonts w:ascii="Comic Sans MS" w:hAnsi="Comic Sans MS" w:cs="Comic Sans MS"/>
          <w:b/>
          <w:bCs/>
          <w:i/>
          <w:iCs/>
          <w:sz w:val="24"/>
          <w:szCs w:val="24"/>
        </w:rPr>
        <w:t>SOLVENT-TOXİN</w:t>
      </w:r>
      <w:r w:rsidRPr="00503204">
        <w:rPr>
          <w:rFonts w:ascii="Comic Sans MS" w:hAnsi="Comic Sans MS" w:cs="Comic Sans MS"/>
          <w:b/>
          <w:bCs/>
          <w:sz w:val="24"/>
          <w:szCs w:val="24"/>
        </w:rPr>
        <w:t xml:space="preserve"> ) içermeyenlerini almayı tercih ediniz.</w:t>
      </w:r>
    </w:p>
    <w:p w:rsidR="00340C07" w:rsidRPr="00503204" w:rsidRDefault="00340C07" w:rsidP="00713676">
      <w:pPr>
        <w:pStyle w:val="NoSpacing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  <w:b/>
          <w:bCs/>
        </w:rPr>
        <w:t xml:space="preserve"> -Çocuğunuzun OKUL kitaplarını ve defterlerini mutlaka kaplayınız ve etiket yapıştırınız.</w:t>
      </w:r>
    </w:p>
    <w:p w:rsidR="00340C07" w:rsidRPr="00503204" w:rsidRDefault="00340C07" w:rsidP="00713676">
      <w:pPr>
        <w:pStyle w:val="NoSpacing"/>
        <w:ind w:left="142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</w:rPr>
        <w:t xml:space="preserve">-Çocuğunuzun çantasına malzemeleri </w:t>
      </w:r>
      <w:r w:rsidRPr="00503204">
        <w:rPr>
          <w:rFonts w:ascii="Comic Sans MS" w:hAnsi="Comic Sans MS" w:cs="Comic Sans MS"/>
          <w:b/>
          <w:bCs/>
        </w:rPr>
        <w:t>ders programına</w:t>
      </w:r>
      <w:r w:rsidRPr="00503204">
        <w:rPr>
          <w:rFonts w:ascii="Comic Sans MS" w:hAnsi="Comic Sans MS" w:cs="Comic Sans MS"/>
        </w:rPr>
        <w:t xml:space="preserve"> uygun hazırlatınız.</w:t>
      </w:r>
    </w:p>
    <w:p w:rsidR="00340C07" w:rsidRPr="00503204" w:rsidRDefault="00340C07" w:rsidP="00713676">
      <w:pPr>
        <w:pStyle w:val="NoSpacing"/>
        <w:ind w:left="142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</w:rPr>
        <w:t>-Çocuğunuzun zamanında sıraya girmesi için okula zamanında getiriniz.</w:t>
      </w:r>
    </w:p>
    <w:p w:rsidR="00340C07" w:rsidRPr="00503204" w:rsidRDefault="00340C07" w:rsidP="00713676">
      <w:pPr>
        <w:pStyle w:val="NoSpacing"/>
        <w:ind w:left="142"/>
        <w:rPr>
          <w:rFonts w:ascii="Comic Sans MS" w:hAnsi="Comic Sans MS" w:cs="Comic Sans MS"/>
          <w:b/>
          <w:bCs/>
        </w:rPr>
      </w:pPr>
      <w:r w:rsidRPr="00503204">
        <w:rPr>
          <w:rFonts w:ascii="Comic Sans MS" w:hAnsi="Comic Sans MS" w:cs="Comic Sans MS"/>
        </w:rPr>
        <w:t>-Evde olan malzemeleri bu yılda  kullanabilirsiniz…</w:t>
      </w:r>
      <w:r>
        <w:rPr>
          <w:rFonts w:ascii="Comic Sans MS" w:hAnsi="Comic Sans MS" w:cs="Comic Sans MS"/>
        </w:rPr>
        <w:t xml:space="preserve"> </w:t>
      </w:r>
      <w:hyperlink r:id="rId6" w:history="1">
        <w:r w:rsidRPr="0073441E">
          <w:rPr>
            <w:rStyle w:val="Hyperlink"/>
            <w:color w:val="000000"/>
          </w:rPr>
          <w:t>www.sorubak.com</w:t>
        </w:r>
      </w:hyperlink>
    </w:p>
    <w:sectPr w:rsidR="00340C07" w:rsidRPr="00503204" w:rsidSect="00352DC0">
      <w:type w:val="continuous"/>
      <w:pgSz w:w="11906" w:h="16838"/>
      <w:pgMar w:top="851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E8A"/>
    <w:rsid w:val="00063C07"/>
    <w:rsid w:val="000A529C"/>
    <w:rsid w:val="000B4C38"/>
    <w:rsid w:val="0015479C"/>
    <w:rsid w:val="00197773"/>
    <w:rsid w:val="001A694C"/>
    <w:rsid w:val="001B1A1E"/>
    <w:rsid w:val="00207EF5"/>
    <w:rsid w:val="00263EA9"/>
    <w:rsid w:val="002A2FFA"/>
    <w:rsid w:val="00301DAC"/>
    <w:rsid w:val="00321288"/>
    <w:rsid w:val="00323A36"/>
    <w:rsid w:val="00340C07"/>
    <w:rsid w:val="00352DC0"/>
    <w:rsid w:val="003A37F3"/>
    <w:rsid w:val="003A4776"/>
    <w:rsid w:val="003C0C0A"/>
    <w:rsid w:val="004B48B5"/>
    <w:rsid w:val="004C601F"/>
    <w:rsid w:val="004D62FD"/>
    <w:rsid w:val="00503204"/>
    <w:rsid w:val="00512E8A"/>
    <w:rsid w:val="00533894"/>
    <w:rsid w:val="0059173A"/>
    <w:rsid w:val="005F063B"/>
    <w:rsid w:val="006247CD"/>
    <w:rsid w:val="006626BC"/>
    <w:rsid w:val="006E4C27"/>
    <w:rsid w:val="006F56D5"/>
    <w:rsid w:val="00713676"/>
    <w:rsid w:val="0073441E"/>
    <w:rsid w:val="0077761F"/>
    <w:rsid w:val="007A1C6A"/>
    <w:rsid w:val="00805150"/>
    <w:rsid w:val="008168CC"/>
    <w:rsid w:val="00897B45"/>
    <w:rsid w:val="008E2738"/>
    <w:rsid w:val="00965ABB"/>
    <w:rsid w:val="00984F53"/>
    <w:rsid w:val="00A71942"/>
    <w:rsid w:val="00AD7937"/>
    <w:rsid w:val="00B6140E"/>
    <w:rsid w:val="00B709BE"/>
    <w:rsid w:val="00C149B9"/>
    <w:rsid w:val="00C61473"/>
    <w:rsid w:val="00C95B3F"/>
    <w:rsid w:val="00CC3B8E"/>
    <w:rsid w:val="00D1297F"/>
    <w:rsid w:val="00D329B3"/>
    <w:rsid w:val="00E105D3"/>
    <w:rsid w:val="00E56664"/>
    <w:rsid w:val="00EE23C5"/>
    <w:rsid w:val="00F566B8"/>
    <w:rsid w:val="00FA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0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12E8A"/>
    <w:pPr>
      <w:ind w:left="720"/>
    </w:pPr>
  </w:style>
  <w:style w:type="paragraph" w:styleId="NoSpacing">
    <w:name w:val="No Spacing"/>
    <w:uiPriority w:val="99"/>
    <w:qFormat/>
    <w:rsid w:val="00263EA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624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2</Pages>
  <Words>383</Words>
  <Characters>2188</Characters>
  <Application>Microsoft Office Outlook</Application>
  <DocSecurity>0</DocSecurity>
  <Lines>0</Lines>
  <Paragraphs>0</Paragraphs>
  <ScaleCrop>false</ScaleCrop>
  <Manager>dersimiz.com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Doğan</cp:lastModifiedBy>
  <cp:revision>40</cp:revision>
  <cp:lastPrinted>2013-09-13T09:43:00Z</cp:lastPrinted>
  <dcterms:created xsi:type="dcterms:W3CDTF">2013-09-13T06:21:00Z</dcterms:created>
  <dcterms:modified xsi:type="dcterms:W3CDTF">2014-09-03T15:48:00Z</dcterms:modified>
  <cp:category>dersimiz.com</cp:category>
</cp:coreProperties>
</file>