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836" w:rsidRPr="004352C5" w:rsidRDefault="002A5836" w:rsidP="0099031F">
      <w:pPr>
        <w:pStyle w:val="NoSpacing"/>
        <w:jc w:val="center"/>
        <w:rPr>
          <w:b/>
        </w:rPr>
      </w:pPr>
      <w:r>
        <w:rPr>
          <w:b/>
        </w:rPr>
        <w:t>CAHİT ZARİFOĞLU</w:t>
      </w:r>
      <w:r w:rsidRPr="004352C5">
        <w:rPr>
          <w:b/>
        </w:rPr>
        <w:t xml:space="preserve">  ORTAOKULU</w:t>
      </w:r>
    </w:p>
    <w:p w:rsidR="002A5836" w:rsidRPr="004352C5" w:rsidRDefault="002A5836" w:rsidP="0099031F">
      <w:pPr>
        <w:pStyle w:val="NoSpacing"/>
        <w:jc w:val="center"/>
        <w:rPr>
          <w:b/>
        </w:rPr>
      </w:pPr>
      <w:r>
        <w:rPr>
          <w:b/>
        </w:rPr>
        <w:t>2013-2014</w:t>
      </w:r>
      <w:r w:rsidRPr="004352C5">
        <w:rPr>
          <w:b/>
        </w:rPr>
        <w:t xml:space="preserve"> EĞİTİM VE ÖĞRETİM YILI</w:t>
      </w:r>
    </w:p>
    <w:p w:rsidR="002A5836" w:rsidRPr="004352C5" w:rsidRDefault="002A5836" w:rsidP="0099031F">
      <w:pPr>
        <w:pStyle w:val="NoSpacing"/>
        <w:jc w:val="center"/>
        <w:rPr>
          <w:b/>
        </w:rPr>
      </w:pPr>
      <w:r w:rsidRPr="004352C5">
        <w:rPr>
          <w:b/>
        </w:rPr>
        <w:t>TÜRKÇE DERSİ I. DÖNEM ZÜMRE ÖĞRETMENLERİ TOPLANTI TUTANAĞIDIR</w:t>
      </w:r>
    </w:p>
    <w:p w:rsidR="002A5836" w:rsidRDefault="002A5836" w:rsidP="0099031F">
      <w:pPr>
        <w:pStyle w:val="NoSpacing"/>
        <w:jc w:val="both"/>
      </w:pPr>
    </w:p>
    <w:p w:rsidR="002A5836" w:rsidRDefault="002A5836" w:rsidP="0099031F">
      <w:pPr>
        <w:pStyle w:val="NoSpacing"/>
        <w:jc w:val="both"/>
      </w:pPr>
    </w:p>
    <w:p w:rsidR="002A5836" w:rsidRPr="00C6683D" w:rsidRDefault="002A5836" w:rsidP="0099031F">
      <w:pPr>
        <w:pStyle w:val="NoSpacing"/>
        <w:jc w:val="both"/>
      </w:pPr>
      <w:r w:rsidRPr="00C6683D">
        <w:t xml:space="preserve"> Dersi</w:t>
      </w:r>
      <w:r>
        <w:t>n Adı</w:t>
      </w:r>
      <w:r>
        <w:tab/>
      </w:r>
      <w:r>
        <w:tab/>
      </w:r>
      <w:r>
        <w:tab/>
        <w:t xml:space="preserve"> </w:t>
      </w:r>
      <w:r w:rsidRPr="00C6683D">
        <w:t>:    Türkçe</w:t>
      </w:r>
    </w:p>
    <w:p w:rsidR="002A5836" w:rsidRDefault="002A5836" w:rsidP="0099031F">
      <w:pPr>
        <w:pStyle w:val="NoSpacing"/>
        <w:jc w:val="both"/>
      </w:pPr>
      <w:r>
        <w:t>Toplantı No</w:t>
      </w:r>
      <w:r>
        <w:tab/>
      </w:r>
      <w:r>
        <w:tab/>
      </w:r>
      <w:r>
        <w:tab/>
        <w:t xml:space="preserve"> :    1</w:t>
      </w:r>
    </w:p>
    <w:p w:rsidR="002A5836" w:rsidRDefault="002A5836" w:rsidP="0099031F">
      <w:pPr>
        <w:pStyle w:val="NoSpacing"/>
        <w:jc w:val="both"/>
      </w:pPr>
      <w:r>
        <w:t>Toplantı Tarihi</w:t>
      </w:r>
      <w:r>
        <w:tab/>
      </w:r>
      <w:r>
        <w:tab/>
        <w:t xml:space="preserve">               :     19.09.2013</w:t>
      </w:r>
    </w:p>
    <w:p w:rsidR="002A5836" w:rsidRDefault="002A5836" w:rsidP="0099031F">
      <w:pPr>
        <w:pStyle w:val="NoSpacing"/>
        <w:jc w:val="both"/>
      </w:pPr>
      <w:r>
        <w:t>Toplantı Yeri</w:t>
      </w:r>
      <w:r>
        <w:tab/>
      </w:r>
      <w:r>
        <w:tab/>
      </w:r>
      <w:r>
        <w:tab/>
        <w:t xml:space="preserve"> :    Öğretmenler odası</w:t>
      </w:r>
    </w:p>
    <w:p w:rsidR="002A5836" w:rsidRDefault="002A5836" w:rsidP="0099031F">
      <w:pPr>
        <w:pStyle w:val="NoSpacing"/>
        <w:jc w:val="both"/>
      </w:pPr>
      <w:r>
        <w:t>Toplantı Saati</w:t>
      </w:r>
      <w:r>
        <w:tab/>
      </w:r>
      <w:r>
        <w:tab/>
        <w:t xml:space="preserve">               :    10.00</w:t>
      </w:r>
    </w:p>
    <w:p w:rsidR="002A5836" w:rsidRDefault="002A5836" w:rsidP="0021618E">
      <w:pPr>
        <w:pStyle w:val="NoSpacing"/>
        <w:ind w:left="2832" w:hanging="2832"/>
        <w:jc w:val="both"/>
      </w:pPr>
      <w:r>
        <w:t>Toplantıya Katılanlar</w:t>
      </w:r>
      <w:r>
        <w:tab/>
        <w:t xml:space="preserve">: Okul Müdürü:  </w:t>
      </w:r>
      <w:r w:rsidRPr="00D55819">
        <w:rPr>
          <w:b/>
        </w:rPr>
        <w:t>Erdal Şahin GEDİKOĞLU</w:t>
      </w:r>
      <w:r>
        <w:t xml:space="preserve"> </w:t>
      </w:r>
    </w:p>
    <w:p w:rsidR="002A5836" w:rsidRPr="00D55819" w:rsidRDefault="002A5836" w:rsidP="00F86961">
      <w:pPr>
        <w:pStyle w:val="NoSpacing"/>
        <w:ind w:left="2832"/>
        <w:jc w:val="both"/>
        <w:rPr>
          <w:b/>
        </w:rPr>
      </w:pPr>
      <w:r>
        <w:t xml:space="preserve">  Türkçe Öğrti: </w:t>
      </w:r>
      <w:r w:rsidRPr="00D55819">
        <w:rPr>
          <w:b/>
        </w:rPr>
        <w:t xml:space="preserve">Talip SOLAK, Ali DOĞAN, Ömer SAĞIR, Ayfer ASLAN, Muhterem DOĞAN, Hüseyin DEMİRTAŞ, Osman KOÇKAR,  İlkay ÖZTÜRK, </w:t>
      </w:r>
    </w:p>
    <w:p w:rsidR="002A5836" w:rsidRPr="00D55819" w:rsidRDefault="002A5836" w:rsidP="00F86961">
      <w:pPr>
        <w:pStyle w:val="NoSpacing"/>
        <w:ind w:left="2832"/>
        <w:jc w:val="both"/>
        <w:rPr>
          <w:b/>
        </w:rPr>
      </w:pPr>
      <w:r w:rsidRPr="00D55819">
        <w:rPr>
          <w:b/>
        </w:rPr>
        <w:t xml:space="preserve">Hacer  KARAKUŞ. </w:t>
      </w:r>
    </w:p>
    <w:p w:rsidR="002A5836" w:rsidRPr="004352C5" w:rsidRDefault="002A5836" w:rsidP="004352C5">
      <w:pPr>
        <w:pStyle w:val="NoSpacing"/>
        <w:ind w:firstLine="708"/>
        <w:jc w:val="both"/>
        <w:rPr>
          <w:b/>
          <w:u w:val="single"/>
        </w:rPr>
      </w:pPr>
      <w:r w:rsidRPr="004352C5">
        <w:rPr>
          <w:b/>
          <w:u w:val="single"/>
        </w:rPr>
        <w:t>GÜNDEM:</w:t>
      </w:r>
      <w:r>
        <w:rPr>
          <w:b/>
          <w:u w:val="single"/>
        </w:rPr>
        <w:t xml:space="preserve"> </w:t>
      </w:r>
      <w:hyperlink r:id="rId5" w:history="1">
        <w:r>
          <w:rPr>
            <w:rStyle w:val="Hyperlink"/>
            <w:color w:val="000000"/>
          </w:rPr>
          <w:t>www.sorubak.com</w:t>
        </w:r>
      </w:hyperlink>
    </w:p>
    <w:p w:rsidR="002A5836" w:rsidRPr="00314AAD" w:rsidRDefault="002A5836" w:rsidP="0099031F">
      <w:pPr>
        <w:pStyle w:val="NoSpacing"/>
        <w:jc w:val="both"/>
      </w:pPr>
    </w:p>
    <w:p w:rsidR="002A5836" w:rsidRDefault="002A5836" w:rsidP="0099031F">
      <w:pPr>
        <w:pStyle w:val="NoSpacing"/>
        <w:jc w:val="both"/>
      </w:pPr>
      <w:r>
        <w:t xml:space="preserve">                  </w:t>
      </w:r>
      <w:r w:rsidRPr="00310A90">
        <w:t>1-</w:t>
      </w:r>
      <w:r>
        <w:t xml:space="preserve"> Açılış ve yoklama.</w:t>
      </w:r>
    </w:p>
    <w:p w:rsidR="002A5836" w:rsidRDefault="002A5836" w:rsidP="0099031F">
      <w:pPr>
        <w:pStyle w:val="NoSpacing"/>
        <w:jc w:val="both"/>
      </w:pPr>
      <w:r w:rsidRPr="00310A90">
        <w:t xml:space="preserve">                  2-</w:t>
      </w:r>
      <w:r>
        <w:t xml:space="preserve"> Türk Millî Eğitiminin Temel Amaçları ve Türkçe Dersinin genel amaçlarının okunup incelenmesi ve ortak bir amaç oluşturulması,</w:t>
      </w:r>
    </w:p>
    <w:p w:rsidR="002A5836" w:rsidRDefault="002A5836" w:rsidP="0099031F">
      <w:pPr>
        <w:pStyle w:val="NoSpacing"/>
        <w:jc w:val="both"/>
      </w:pPr>
      <w:r>
        <w:t xml:space="preserve">                  </w:t>
      </w:r>
      <w:r w:rsidRPr="00310A90">
        <w:t>3 -</w:t>
      </w:r>
      <w:r>
        <w:t xml:space="preserve"> Müfredat Programının incelenmesi,</w:t>
      </w:r>
    </w:p>
    <w:p w:rsidR="002A5836" w:rsidRPr="00922215" w:rsidRDefault="002A5836" w:rsidP="0099031F">
      <w:pPr>
        <w:pStyle w:val="NoSpacing"/>
        <w:jc w:val="both"/>
      </w:pPr>
      <w:r>
        <w:t xml:space="preserve">                  4</w:t>
      </w:r>
      <w:r w:rsidRPr="00310A90">
        <w:t xml:space="preserve"> </w:t>
      </w:r>
      <w:r>
        <w:t>–</w:t>
      </w:r>
      <w:r w:rsidRPr="00922215">
        <w:t>Bir önceki yılın genel değerlendirilmesinin yapılıp, uygulamada görülen güçlükl</w:t>
      </w:r>
      <w:r>
        <w:t>ere çözüm önerileri getirilmesi,</w:t>
      </w:r>
    </w:p>
    <w:p w:rsidR="002A5836" w:rsidRPr="00922215" w:rsidRDefault="002A5836" w:rsidP="0099031F">
      <w:pPr>
        <w:pStyle w:val="NoSpacing"/>
        <w:jc w:val="both"/>
      </w:pPr>
      <w:r>
        <w:t xml:space="preserve">                  5 </w:t>
      </w:r>
      <w:r w:rsidRPr="00310A90">
        <w:t>-</w:t>
      </w:r>
      <w:r w:rsidRPr="00922215">
        <w:rPr>
          <w:sz w:val="32"/>
          <w:szCs w:val="32"/>
        </w:rPr>
        <w:t xml:space="preserve"> </w:t>
      </w:r>
      <w:r w:rsidRPr="00922215">
        <w:t>Öğrencilerin çalışma ve eğitim durumları ile çevrenin özell</w:t>
      </w:r>
      <w:r>
        <w:t>iklerinin i</w:t>
      </w:r>
      <w:r w:rsidRPr="00922215">
        <w:t>nceleni</w:t>
      </w:r>
      <w:r>
        <w:t xml:space="preserve">p, </w:t>
      </w:r>
      <w:r w:rsidRPr="00922215">
        <w:t>alınacak önlemler</w:t>
      </w:r>
      <w:r>
        <w:t xml:space="preserve">in </w:t>
      </w:r>
      <w:r w:rsidRPr="00922215">
        <w:t>kararlaştırıl</w:t>
      </w:r>
      <w:r>
        <w:t>ması</w:t>
      </w:r>
      <w:r w:rsidRPr="00922215">
        <w:t>,</w:t>
      </w:r>
    </w:p>
    <w:p w:rsidR="002A5836" w:rsidRDefault="002A5836" w:rsidP="0099031F">
      <w:pPr>
        <w:pStyle w:val="NoSpacing"/>
        <w:jc w:val="both"/>
      </w:pPr>
      <w:r>
        <w:t xml:space="preserve">                  </w:t>
      </w:r>
      <w:r w:rsidRPr="00884460">
        <w:t>6</w:t>
      </w:r>
      <w:r>
        <w:t xml:space="preserve"> </w:t>
      </w:r>
      <w:r w:rsidRPr="00310A90">
        <w:t>-</w:t>
      </w:r>
      <w:r>
        <w:t xml:space="preserve"> Öğretim metot ve teknikleri,</w:t>
      </w:r>
    </w:p>
    <w:p w:rsidR="002A5836" w:rsidRDefault="002A5836" w:rsidP="0099031F">
      <w:pPr>
        <w:pStyle w:val="NoSpacing"/>
        <w:jc w:val="both"/>
      </w:pPr>
      <w:r>
        <w:t xml:space="preserve">                  </w:t>
      </w:r>
      <w:r w:rsidRPr="00884460">
        <w:t xml:space="preserve">7 </w:t>
      </w:r>
      <w:r w:rsidRPr="00310A90">
        <w:t>-</w:t>
      </w:r>
      <w:r>
        <w:t xml:space="preserve"> Derslerde kullanılacak araç ve gereçler,</w:t>
      </w:r>
    </w:p>
    <w:p w:rsidR="002A5836" w:rsidRDefault="002A5836" w:rsidP="0099031F">
      <w:pPr>
        <w:pStyle w:val="NoSpacing"/>
        <w:jc w:val="both"/>
      </w:pPr>
      <w:r>
        <w:t xml:space="preserve">                  8</w:t>
      </w:r>
      <w:r w:rsidRPr="00310A90">
        <w:t>-</w:t>
      </w:r>
      <w:r>
        <w:t xml:space="preserve"> Diğer zümre öğretmenleri ile iş birliği,</w:t>
      </w:r>
    </w:p>
    <w:p w:rsidR="002A5836" w:rsidRPr="00922215" w:rsidRDefault="002A5836" w:rsidP="0099031F">
      <w:pPr>
        <w:pStyle w:val="NoSpacing"/>
        <w:jc w:val="both"/>
      </w:pPr>
      <w:r>
        <w:t xml:space="preserve">                  9</w:t>
      </w:r>
      <w:r w:rsidRPr="00310A90">
        <w:t xml:space="preserve"> </w:t>
      </w:r>
      <w:r w:rsidRPr="00922215">
        <w:t>- Uygulanmak ve değerlend</w:t>
      </w:r>
      <w:r>
        <w:t xml:space="preserve">irilmek üzere ortak ölçme ve </w:t>
      </w:r>
      <w:r w:rsidRPr="00922215">
        <w:t>de</w:t>
      </w:r>
      <w:r>
        <w:t>ğerlendirme araçları hazırlama,</w:t>
      </w:r>
    </w:p>
    <w:p w:rsidR="002A5836" w:rsidRDefault="002A5836" w:rsidP="0099031F">
      <w:pPr>
        <w:pStyle w:val="NoSpacing"/>
        <w:jc w:val="both"/>
      </w:pPr>
      <w:r>
        <w:t xml:space="preserve">                 10- Sınavlar</w:t>
      </w:r>
    </w:p>
    <w:p w:rsidR="002A5836" w:rsidRDefault="002A5836" w:rsidP="0099031F">
      <w:pPr>
        <w:pStyle w:val="NoSpacing"/>
        <w:jc w:val="both"/>
      </w:pPr>
      <w:r>
        <w:t xml:space="preserve">                </w:t>
      </w:r>
      <w:r w:rsidRPr="00310A90">
        <w:t>1</w:t>
      </w:r>
      <w:r>
        <w:t>1</w:t>
      </w:r>
      <w:r w:rsidRPr="00310A90">
        <w:t>-</w:t>
      </w:r>
      <w:r>
        <w:t xml:space="preserve"> Performans ve proje görevlerinin tespiti ve değerlendirilmesi,             </w:t>
      </w:r>
    </w:p>
    <w:p w:rsidR="002A5836" w:rsidRDefault="002A5836" w:rsidP="0099031F">
      <w:pPr>
        <w:pStyle w:val="NoSpacing"/>
        <w:jc w:val="both"/>
      </w:pPr>
      <w:r>
        <w:t xml:space="preserve">             </w:t>
      </w:r>
      <w:r w:rsidRPr="00CC673B">
        <w:t xml:space="preserve"> </w:t>
      </w:r>
      <w:r>
        <w:t xml:space="preserve">  12- </w:t>
      </w:r>
      <w:r w:rsidRPr="0095051C">
        <w:t>100 Temel Eser,</w:t>
      </w:r>
      <w:r w:rsidRPr="0095051C">
        <w:rPr>
          <w:color w:val="000000"/>
        </w:rPr>
        <w:t xml:space="preserve"> sınıf kitaplıklarının oluşturulması, sınıf panolarının düzenlenmesi</w:t>
      </w:r>
      <w:r w:rsidRPr="0095051C">
        <w:rPr>
          <w:rFonts w:eastAsia="MS Mincho"/>
          <w:color w:val="000000"/>
        </w:rPr>
        <w:t xml:space="preserve">, </w:t>
      </w:r>
      <w:r w:rsidRPr="0095051C">
        <w:t>kü</w:t>
      </w:r>
      <w:r>
        <w:t xml:space="preserve">tüphane ve </w:t>
      </w:r>
      <w:r w:rsidRPr="0095051C">
        <w:t xml:space="preserve">kitaplıklardan nasıl yararlanılacağının belirlenmesi, </w:t>
      </w:r>
    </w:p>
    <w:p w:rsidR="002A5836" w:rsidRPr="005C6F79" w:rsidRDefault="002A5836" w:rsidP="0099031F">
      <w:pPr>
        <w:pStyle w:val="NoSpacing"/>
        <w:jc w:val="both"/>
      </w:pPr>
      <w:r w:rsidRPr="0095051C">
        <w:t xml:space="preserve">          </w:t>
      </w:r>
      <w:r>
        <w:t xml:space="preserve">      13</w:t>
      </w:r>
      <w:r w:rsidRPr="005C6F79">
        <w:t>-Çağdaş</w:t>
      </w:r>
      <w:r>
        <w:t xml:space="preserve"> yöntem ve tekniklerin derste kullanılabilirliği ele değerlendirilmesi,</w:t>
      </w:r>
    </w:p>
    <w:p w:rsidR="002A5836" w:rsidRPr="005C6F79" w:rsidRDefault="002A5836" w:rsidP="0099031F">
      <w:pPr>
        <w:pStyle w:val="NoSpacing"/>
        <w:jc w:val="both"/>
      </w:pPr>
      <w:r>
        <w:t xml:space="preserve">                14</w:t>
      </w:r>
      <w:r w:rsidRPr="005C6F79">
        <w:t>-Kaynak araç gereç, okul ve çevrenin imkânları</w:t>
      </w:r>
      <w:r>
        <w:t>, değişik eğitim ortamlarının gözden geçirilmesi,</w:t>
      </w:r>
    </w:p>
    <w:p w:rsidR="002A5836" w:rsidRDefault="002A5836" w:rsidP="0099031F">
      <w:pPr>
        <w:pStyle w:val="NoSpacing"/>
        <w:jc w:val="both"/>
      </w:pPr>
      <w:r>
        <w:t xml:space="preserve">                15</w:t>
      </w:r>
      <w:r w:rsidRPr="00310A90">
        <w:t>-</w:t>
      </w:r>
      <w:r>
        <w:t xml:space="preserve"> Dilek ve Temenniler.</w:t>
      </w:r>
    </w:p>
    <w:p w:rsidR="002A5836" w:rsidRPr="001D3584" w:rsidRDefault="002A5836" w:rsidP="0099031F">
      <w:pPr>
        <w:pStyle w:val="NoSpacing"/>
        <w:jc w:val="both"/>
      </w:pPr>
    </w:p>
    <w:p w:rsidR="002A5836" w:rsidRDefault="002A5836" w:rsidP="0099031F">
      <w:pPr>
        <w:pStyle w:val="NoSpacing"/>
        <w:jc w:val="both"/>
      </w:pPr>
    </w:p>
    <w:p w:rsidR="002A5836" w:rsidRPr="004352C5" w:rsidRDefault="002A5836" w:rsidP="004352C5">
      <w:pPr>
        <w:pStyle w:val="NoSpacing"/>
        <w:ind w:firstLine="708"/>
        <w:jc w:val="both"/>
        <w:rPr>
          <w:b/>
          <w:u w:val="single"/>
        </w:rPr>
      </w:pPr>
      <w:r w:rsidRPr="004352C5">
        <w:rPr>
          <w:b/>
          <w:u w:val="single"/>
        </w:rPr>
        <w:t>GÜNDEM MADDELERİNİN GÖRÜŞÜLMESİ</w:t>
      </w:r>
    </w:p>
    <w:p w:rsidR="002A5836" w:rsidRDefault="002A5836" w:rsidP="0099031F">
      <w:pPr>
        <w:pStyle w:val="NoSpacing"/>
        <w:jc w:val="both"/>
      </w:pPr>
    </w:p>
    <w:p w:rsidR="002A5836" w:rsidRDefault="002A5836" w:rsidP="004352C5">
      <w:pPr>
        <w:pStyle w:val="NoSpacing"/>
        <w:ind w:firstLine="708"/>
        <w:jc w:val="both"/>
      </w:pPr>
      <w:r w:rsidRPr="00310A90">
        <w:t>1-</w:t>
      </w:r>
      <w:r>
        <w:t xml:space="preserve">Toplantı Okul müdürü </w:t>
      </w:r>
      <w:r w:rsidRPr="00D55819">
        <w:rPr>
          <w:b/>
        </w:rPr>
        <w:t>Erdal Şahin GEDİKOĞLU</w:t>
      </w:r>
      <w:r>
        <w:t xml:space="preserve"> tarafından başarı dilekleriyle açıldı. Yapılan yoklama sonucunda Türkçe öğretmenlerinin toplantıda hazır bulunduğu görüldü. </w:t>
      </w:r>
    </w:p>
    <w:p w:rsidR="002A5836" w:rsidRDefault="002A5836" w:rsidP="0099031F">
      <w:pPr>
        <w:pStyle w:val="NoSpacing"/>
        <w:jc w:val="both"/>
      </w:pPr>
    </w:p>
    <w:p w:rsidR="002A5836" w:rsidRDefault="002A5836" w:rsidP="004352C5">
      <w:pPr>
        <w:pStyle w:val="NoSpacing"/>
        <w:ind w:firstLine="708"/>
        <w:jc w:val="both"/>
      </w:pPr>
      <w:r w:rsidRPr="00310A90">
        <w:t>2-</w:t>
      </w:r>
      <w:r>
        <w:t xml:space="preserve"> Türk Milli Eğitiminin Temel Amaçları ve Türkçe Dersinin Genel Amaçları Türkçe öğretmeni </w:t>
      </w:r>
      <w:r w:rsidRPr="00D55819">
        <w:rPr>
          <w:b/>
        </w:rPr>
        <w:t xml:space="preserve">Hacer  KARAKUŞ </w:t>
      </w:r>
      <w:r>
        <w:t>tarafından okundu.</w:t>
      </w:r>
    </w:p>
    <w:p w:rsidR="002A5836" w:rsidRDefault="002A5836" w:rsidP="0099031F">
      <w:pPr>
        <w:pStyle w:val="NoSpacing"/>
        <w:jc w:val="both"/>
      </w:pPr>
    </w:p>
    <w:p w:rsidR="002A5836" w:rsidRDefault="002A5836" w:rsidP="004352C5">
      <w:pPr>
        <w:pStyle w:val="NoSpacing"/>
        <w:ind w:firstLine="708"/>
        <w:jc w:val="both"/>
      </w:pPr>
      <w:r w:rsidRPr="00310A90">
        <w:t>3-</w:t>
      </w:r>
      <w:r>
        <w:t>Müfredat Programı incelendi. Yapılan değişiklikler gözden geçirildi. Bu amaçla internetten talim terbiye kurulunun ve tebliğler dergisinin ilgili sayfaları incelendi.</w:t>
      </w:r>
    </w:p>
    <w:p w:rsidR="002A5836" w:rsidRDefault="002A5836" w:rsidP="0099031F">
      <w:pPr>
        <w:pStyle w:val="NoSpacing"/>
        <w:jc w:val="both"/>
      </w:pPr>
    </w:p>
    <w:p w:rsidR="002A5836" w:rsidRDefault="002A5836" w:rsidP="004352C5">
      <w:pPr>
        <w:pStyle w:val="NoSpacing"/>
        <w:ind w:firstLine="708"/>
        <w:jc w:val="both"/>
      </w:pPr>
      <w:r>
        <w:t>4</w:t>
      </w:r>
      <w:r w:rsidRPr="0061337B">
        <w:t>-</w:t>
      </w:r>
      <w:r w:rsidRPr="00D55819">
        <w:rPr>
          <w:b/>
        </w:rPr>
        <w:t xml:space="preserve"> İlkay ÖZTÜRK</w:t>
      </w:r>
      <w:r>
        <w:t>: Türkçe dersinin geçen yılki başarısını şöyle değerlendirdi: Öğrencilerin kitap okuma alışkanlıklarının yeterli düzeyde olmadığı, anlama ve anlatım dersi olan Türkçede yeterince uygulanmadığını belirtti.</w:t>
      </w:r>
    </w:p>
    <w:p w:rsidR="002A5836" w:rsidRDefault="002A5836" w:rsidP="004352C5">
      <w:pPr>
        <w:pStyle w:val="NoSpacing"/>
        <w:jc w:val="both"/>
      </w:pPr>
    </w:p>
    <w:p w:rsidR="002A5836" w:rsidRDefault="002A5836" w:rsidP="004352C5">
      <w:pPr>
        <w:pStyle w:val="NoSpacing"/>
        <w:ind w:firstLine="708"/>
        <w:jc w:val="both"/>
      </w:pPr>
      <w:r>
        <w:t>5</w:t>
      </w:r>
      <w:r w:rsidRPr="0061337B">
        <w:t>-</w:t>
      </w:r>
      <w:r>
        <w:t xml:space="preserve"> Türkçe Öğretmeni </w:t>
      </w:r>
      <w:r w:rsidRPr="00D55819">
        <w:rPr>
          <w:b/>
        </w:rPr>
        <w:t>Hüseyin DEMİRTAŞ</w:t>
      </w:r>
      <w:r>
        <w:t>: Öğretimde yaşanılan güçlüklerin aşılması için alınacak önlemleri belirtti. Öğrencilerin daha başarılı, sosyal, araştırmacı, eleştirici, duyarlı birer birey olarak toplum hayatına katılmaları için yapılması gerekenler üzerinde durdu.</w:t>
      </w:r>
    </w:p>
    <w:p w:rsidR="002A5836" w:rsidRDefault="002A5836" w:rsidP="0099031F">
      <w:pPr>
        <w:pStyle w:val="NoSpacing"/>
        <w:jc w:val="both"/>
      </w:pPr>
    </w:p>
    <w:p w:rsidR="002A5836" w:rsidRDefault="002A5836" w:rsidP="0099031F">
      <w:pPr>
        <w:pStyle w:val="NoSpacing"/>
        <w:jc w:val="both"/>
      </w:pPr>
      <w:r>
        <w:t xml:space="preserve">               </w:t>
      </w:r>
    </w:p>
    <w:p w:rsidR="002A5836" w:rsidRPr="001A20D7" w:rsidRDefault="002A5836" w:rsidP="004352C5">
      <w:pPr>
        <w:pStyle w:val="NoSpacing"/>
        <w:ind w:firstLine="708"/>
        <w:jc w:val="both"/>
      </w:pPr>
      <w:r>
        <w:t xml:space="preserve"> </w:t>
      </w:r>
      <w:r w:rsidRPr="001A20D7">
        <w:t>Tüm bunların neticesind</w:t>
      </w:r>
      <w:r>
        <w:t>e aşağıdaki kararlar alınmıştır:</w:t>
      </w:r>
    </w:p>
    <w:p w:rsidR="002A5836" w:rsidRDefault="002A5836" w:rsidP="00F94D7C">
      <w:pPr>
        <w:pStyle w:val="NoSpacing"/>
        <w:ind w:firstLine="708"/>
        <w:jc w:val="both"/>
      </w:pPr>
      <w:r w:rsidRPr="007E7A6E">
        <w:t>a)</w:t>
      </w:r>
      <w:r>
        <w:t xml:space="preserve"> Türkçe derslerindeki başarıyı yükseltmek için öğrencilerin </w:t>
      </w:r>
      <w:r w:rsidRPr="00D55819">
        <w:rPr>
          <w:b/>
          <w:u w:val="single"/>
        </w:rPr>
        <w:t>okuma, yazma ve anlama</w:t>
      </w:r>
      <w:r>
        <w:t xml:space="preserve"> çalışmalarına ağırlık verilecek, yanlışları anında düzeltilecektir.</w:t>
      </w:r>
    </w:p>
    <w:p w:rsidR="002A5836" w:rsidRDefault="002A5836" w:rsidP="00F94D7C">
      <w:pPr>
        <w:pStyle w:val="NoSpacing"/>
        <w:ind w:firstLine="708"/>
        <w:jc w:val="both"/>
      </w:pPr>
      <w:r w:rsidRPr="007E7A6E">
        <w:t>b)</w:t>
      </w:r>
      <w:r>
        <w:t xml:space="preserve"> Dersin amacına ulaşılabilmesi için öğrenciler </w:t>
      </w:r>
      <w:r w:rsidRPr="003B6596">
        <w:rPr>
          <w:u w:val="single"/>
        </w:rPr>
        <w:t>kitap okumaya teşvik edilecek</w:t>
      </w:r>
      <w:r>
        <w:t xml:space="preserve">; </w:t>
      </w:r>
      <w:r w:rsidRPr="003B6596">
        <w:rPr>
          <w:u w:val="single"/>
        </w:rPr>
        <w:t>okumanın faydaları</w:t>
      </w:r>
      <w:r>
        <w:t xml:space="preserve"> üzerinde durularak, öğrencilere </w:t>
      </w:r>
      <w:r w:rsidRPr="00D55819">
        <w:rPr>
          <w:b/>
          <w:u w:val="single"/>
        </w:rPr>
        <w:t>kütüphane sevgisi</w:t>
      </w:r>
      <w:r>
        <w:t xml:space="preserve"> aşılanacaktır.</w:t>
      </w:r>
    </w:p>
    <w:p w:rsidR="002A5836" w:rsidRDefault="002A5836" w:rsidP="00F94D7C">
      <w:pPr>
        <w:pStyle w:val="NoSpacing"/>
        <w:ind w:firstLine="708"/>
        <w:jc w:val="both"/>
      </w:pPr>
      <w:r w:rsidRPr="007E7A6E">
        <w:t>c)</w:t>
      </w:r>
      <w:r>
        <w:t xml:space="preserve"> İşlenecek </w:t>
      </w:r>
      <w:r w:rsidRPr="003B6596">
        <w:rPr>
          <w:u w:val="single"/>
        </w:rPr>
        <w:t xml:space="preserve">konular öğrencilere önceden duyurularak ya da konuyla bağlantılı araştırma </w:t>
      </w:r>
      <w:r>
        <w:rPr>
          <w:u w:val="single"/>
        </w:rPr>
        <w:t>görev</w:t>
      </w:r>
      <w:r w:rsidRPr="003B6596">
        <w:rPr>
          <w:u w:val="single"/>
        </w:rPr>
        <w:t>leri</w:t>
      </w:r>
      <w:r>
        <w:t xml:space="preserve"> </w:t>
      </w:r>
      <w:r w:rsidRPr="003B6596">
        <w:rPr>
          <w:u w:val="single"/>
        </w:rPr>
        <w:t>verilerek öğrencilerin ders öncesi bir hazırlık yapmaları</w:t>
      </w:r>
      <w:r>
        <w:t xml:space="preserve"> sağlanacaktır. Konu derste öğrenci merkezli olarak verilen araştırmalardan yola çıkarak işlenecek, </w:t>
      </w:r>
      <w:r w:rsidRPr="00E8204D">
        <w:t>ünitelendirilmiş yıllık</w:t>
      </w:r>
      <w:r>
        <w:t xml:space="preserve"> plânda yer alan yazar ve şairlerin bulunabilen değişik kitapları sınıfa getirilecek.</w:t>
      </w:r>
    </w:p>
    <w:p w:rsidR="002A5836" w:rsidRPr="002E36FF" w:rsidRDefault="002A5836" w:rsidP="00F94D7C">
      <w:pPr>
        <w:pStyle w:val="NoSpacing"/>
        <w:ind w:firstLine="708"/>
        <w:jc w:val="both"/>
      </w:pPr>
      <w:r w:rsidRPr="002E36FF">
        <w:t>d)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rsidR="002A5836" w:rsidRDefault="002A5836" w:rsidP="00F94D7C">
      <w:pPr>
        <w:pStyle w:val="NoSpacing"/>
        <w:ind w:firstLine="708"/>
        <w:jc w:val="both"/>
      </w:pPr>
      <w:r w:rsidRPr="007E7A6E">
        <w:t>e)</w:t>
      </w:r>
      <w:r>
        <w:t xml:space="preserve"> Öğrencilerin konularla ilgili radyo ve televizyon programlarını ( panel, açıkoturum, forum, belgesel v.b.) seyretmeleri gerektiği vurgulanarak bunlardan öğrendikleri sınıfta anlattırılacaktır.</w:t>
      </w:r>
    </w:p>
    <w:p w:rsidR="002A5836" w:rsidRPr="002E36FF" w:rsidRDefault="002A5836" w:rsidP="00F94D7C">
      <w:pPr>
        <w:pStyle w:val="NoSpacing"/>
        <w:ind w:firstLine="708"/>
        <w:jc w:val="both"/>
      </w:pPr>
      <w:r w:rsidRPr="002E36FF">
        <w:t>f) Dil bilgisi konularında mümkün olduğunca çok sayıda örneğe yer verilecek</w:t>
      </w:r>
      <w:r>
        <w:t xml:space="preserve"> ve SBS’ ye yönelik çalışmalara</w:t>
      </w:r>
      <w:r w:rsidRPr="002E36FF">
        <w:t>; kompozisyon ve derslerinde teorik bilgiden ziyade uygulamaya önem verilecektir.</w:t>
      </w:r>
    </w:p>
    <w:p w:rsidR="002A5836" w:rsidRDefault="002A5836" w:rsidP="00F94D7C">
      <w:pPr>
        <w:pStyle w:val="NoSpacing"/>
        <w:ind w:firstLine="708"/>
        <w:jc w:val="both"/>
      </w:pPr>
    </w:p>
    <w:p w:rsidR="002A5836" w:rsidRDefault="002A5836" w:rsidP="00F94D7C">
      <w:pPr>
        <w:pStyle w:val="NoSpacing"/>
        <w:ind w:firstLine="708"/>
        <w:jc w:val="both"/>
      </w:pPr>
      <w:r w:rsidRPr="007E7A6E">
        <w:t>g)</w:t>
      </w:r>
      <w:r>
        <w:t xml:space="preserve"> Okul, İlçe, il ve yurt genelinde </w:t>
      </w:r>
      <w:r w:rsidRPr="00F21D20">
        <w:rPr>
          <w:b/>
        </w:rPr>
        <w:t xml:space="preserve">yapılacak </w:t>
      </w:r>
      <w:r w:rsidRPr="00F21D20">
        <w:rPr>
          <w:b/>
          <w:u w:val="single"/>
        </w:rPr>
        <w:t>yarışmalara öğrencilerin katılması sağlanacak</w:t>
      </w:r>
      <w:r>
        <w:t>, dereceye girenlerin eserleri okul panosuna asılacak ve bunlar öğrencilerin huzurunda teşvik amacıyla ödüllendirilecektir. Edebiyata karşı ilgi ve yeteneği olan öğrenciler desteklenecektir.</w:t>
      </w:r>
    </w:p>
    <w:p w:rsidR="002A5836" w:rsidRDefault="002A5836" w:rsidP="00F94D7C">
      <w:pPr>
        <w:pStyle w:val="NoSpacing"/>
        <w:ind w:firstLine="708"/>
        <w:jc w:val="both"/>
      </w:pPr>
      <w:r w:rsidRPr="007E7A6E">
        <w:t>h)</w:t>
      </w:r>
      <w:r>
        <w:t xml:space="preserve"> Öğrencilerin aktif olarak derse katılmaları sağlanacaktır. Böylece öğrencilerde görülen </w:t>
      </w:r>
      <w:r w:rsidRPr="003B6596">
        <w:rPr>
          <w:u w:val="single"/>
        </w:rPr>
        <w:t>anlatım ve dil bozuklukları</w:t>
      </w:r>
      <w:r>
        <w:t xml:space="preserve"> giderilerek bu konudaki becerileri geliştirilecektir.</w:t>
      </w:r>
    </w:p>
    <w:p w:rsidR="002A5836" w:rsidRDefault="002A5836" w:rsidP="0099031F">
      <w:pPr>
        <w:pStyle w:val="NoSpacing"/>
        <w:jc w:val="both"/>
      </w:pPr>
      <w:r>
        <w:t xml:space="preserve">    </w:t>
      </w:r>
      <w:r>
        <w:tab/>
        <w:t>Bütün bunlara rağmen başarısız olan öğrencilerin başarısızlık sebeplerini öğrenmek için velilerle iş birliğine gidilecektir.</w:t>
      </w:r>
    </w:p>
    <w:p w:rsidR="002A5836" w:rsidRDefault="002A5836" w:rsidP="0099031F">
      <w:pPr>
        <w:pStyle w:val="NoSpacing"/>
        <w:jc w:val="both"/>
      </w:pPr>
    </w:p>
    <w:p w:rsidR="002A5836" w:rsidRDefault="002A5836" w:rsidP="004352C5">
      <w:pPr>
        <w:pStyle w:val="NoSpacing"/>
        <w:ind w:firstLine="708"/>
        <w:jc w:val="both"/>
      </w:pPr>
      <w:r w:rsidRPr="00210D6C">
        <w:t>6-</w:t>
      </w:r>
      <w:r>
        <w:t xml:space="preserve">  Türkçe Öğretmeni </w:t>
      </w:r>
      <w:r w:rsidRPr="00D55819">
        <w:rPr>
          <w:b/>
        </w:rPr>
        <w:t>Muhterem DOĞAN</w:t>
      </w:r>
      <w:r>
        <w:t xml:space="preserve">: İşlenen konuların türü ve özellikleri göz önünde bulundurularak </w:t>
      </w:r>
      <w:r w:rsidRPr="003B6596">
        <w:rPr>
          <w:u w:val="single"/>
        </w:rPr>
        <w:t xml:space="preserve">anlatım, dinleme, </w:t>
      </w:r>
      <w:r>
        <w:rPr>
          <w:u w:val="single"/>
        </w:rPr>
        <w:t xml:space="preserve">sesli ve sessiz okuma, </w:t>
      </w:r>
      <w:r w:rsidRPr="003B6596">
        <w:rPr>
          <w:u w:val="single"/>
        </w:rPr>
        <w:t>not tutma, soru-cevap, araştırma, inceleme,</w:t>
      </w:r>
      <w:r>
        <w:rPr>
          <w:u w:val="single"/>
        </w:rPr>
        <w:t xml:space="preserve"> tartışma, </w:t>
      </w:r>
      <w:r w:rsidRPr="003B6596">
        <w:rPr>
          <w:u w:val="single"/>
        </w:rPr>
        <w:t xml:space="preserve"> vs. yöntem ve tekniklerin bir veya birkaçından yararlanılabileceğini</w:t>
      </w:r>
      <w:r>
        <w:t xml:space="preserve"> belirtti. </w:t>
      </w:r>
    </w:p>
    <w:p w:rsidR="002A5836" w:rsidRDefault="002A5836" w:rsidP="0099031F">
      <w:pPr>
        <w:pStyle w:val="NoSpacing"/>
        <w:jc w:val="both"/>
      </w:pPr>
      <w:r>
        <w:t xml:space="preserve">    </w:t>
      </w:r>
    </w:p>
    <w:p w:rsidR="002A5836" w:rsidRDefault="002A5836" w:rsidP="004E6000">
      <w:pPr>
        <w:pStyle w:val="NoSpacing"/>
        <w:ind w:firstLine="708"/>
        <w:jc w:val="both"/>
      </w:pPr>
      <w:r w:rsidRPr="00210D6C">
        <w:t>7</w:t>
      </w:r>
      <w:r w:rsidRPr="0061337B">
        <w:t>-</w:t>
      </w:r>
      <w:r>
        <w:t xml:space="preserve"> </w:t>
      </w:r>
      <w:r w:rsidRPr="003B6596">
        <w:rPr>
          <w:u w:val="single"/>
        </w:rPr>
        <w:t xml:space="preserve">Türkçe Sözlük, İmla Kılavuzu, Atasözleri ve Deyimler sözlüğü Türkçe dersinde kullanılan temel araç gereçlerdir. Bunun yanında yeri geldikçe; </w:t>
      </w:r>
      <w:r w:rsidRPr="007E7A6E">
        <w:rPr>
          <w:u w:val="single"/>
        </w:rPr>
        <w:t>dil bilgisi kitapları, ansiklopediler, antolojiler, öyküler,</w:t>
      </w:r>
      <w:r w:rsidRPr="00FE16E8">
        <w:t xml:space="preserve"> </w:t>
      </w:r>
      <w:r w:rsidRPr="007E7A6E">
        <w:rPr>
          <w:u w:val="single"/>
        </w:rPr>
        <w:t>masallar, romanlar, gazete ve dergiler</w:t>
      </w:r>
      <w:r w:rsidRPr="003B6596">
        <w:rPr>
          <w:u w:val="single"/>
        </w:rPr>
        <w:t xml:space="preserve"> şiir CD ‘leri, oyun CD ‘</w:t>
      </w:r>
      <w:r>
        <w:rPr>
          <w:u w:val="single"/>
        </w:rPr>
        <w:t xml:space="preserve">leri </w:t>
      </w:r>
      <w:r>
        <w:t>ders işlenişinde kullanılabilir.</w:t>
      </w:r>
    </w:p>
    <w:p w:rsidR="002A5836" w:rsidRDefault="002A5836" w:rsidP="0099031F">
      <w:pPr>
        <w:pStyle w:val="NoSpacing"/>
        <w:jc w:val="both"/>
      </w:pPr>
      <w:r>
        <w:t xml:space="preserve">          Sınıf içersinde sınıf kitaplığında her öğrencinin faydalanması için birer Türkçe Sözlük, İmla kılavuzu ve Atasözleri ve Deyimler Sözlüğü bulundurulmasına Türkçe öğretmeni olarak dikkat edilecek. Ayrıca sınıf rehber öğretmeni ile işbirliği yapılarak sınıf kitaplığında öğrencilerin seviyesine uygun hikâye, roman, şiir vb. türde kitapların bulunması sağlanacaktır.(100 Temel eser bu konuda kaynaktır.)</w:t>
      </w:r>
    </w:p>
    <w:p w:rsidR="002A5836" w:rsidRDefault="002A5836" w:rsidP="0099031F">
      <w:pPr>
        <w:pStyle w:val="NoSpacing"/>
        <w:jc w:val="both"/>
      </w:pPr>
    </w:p>
    <w:p w:rsidR="002A5836" w:rsidRDefault="002A5836" w:rsidP="0099031F">
      <w:pPr>
        <w:pStyle w:val="NoSpacing"/>
        <w:jc w:val="both"/>
      </w:pPr>
      <w:r>
        <w:t xml:space="preserve">    </w:t>
      </w:r>
      <w:r>
        <w:tab/>
        <w:t>8</w:t>
      </w:r>
      <w:r w:rsidRPr="0061337B">
        <w:t>-</w:t>
      </w:r>
      <w:r>
        <w:t xml:space="preserve"> Türkçe Öğretmeni </w:t>
      </w:r>
      <w:r w:rsidRPr="00D55819">
        <w:rPr>
          <w:b/>
        </w:rPr>
        <w:t>Ayfer ASLAN</w:t>
      </w:r>
      <w:r>
        <w:t>: Yıllık planlarda hangi kazanıma ne kadar süre ayrılacağı belirlenmiş olup bu süre dikkate alınarak dersin işleneceğini belirtti.</w:t>
      </w:r>
    </w:p>
    <w:p w:rsidR="002A5836" w:rsidRDefault="002A5836" w:rsidP="0099031F">
      <w:pPr>
        <w:pStyle w:val="NoSpacing"/>
        <w:jc w:val="both"/>
      </w:pPr>
    </w:p>
    <w:p w:rsidR="002A5836" w:rsidRDefault="002A5836" w:rsidP="0099031F">
      <w:pPr>
        <w:pStyle w:val="NoSpacing"/>
        <w:jc w:val="both"/>
      </w:pPr>
      <w:r>
        <w:t xml:space="preserve">  </w:t>
      </w:r>
      <w:r>
        <w:tab/>
        <w:t>9</w:t>
      </w:r>
      <w:r w:rsidRPr="0061337B">
        <w:t>-</w:t>
      </w:r>
      <w:r>
        <w:t xml:space="preserve"> Türkçe Öğretmeni </w:t>
      </w:r>
      <w:r w:rsidRPr="00D55819">
        <w:rPr>
          <w:b/>
        </w:rPr>
        <w:t>Ömer SAĞIR</w:t>
      </w:r>
      <w:r>
        <w:t xml:space="preserve">: “İşlenen metnin konu özelliğine göre, yazılı ve sözlü anlatımlarda; düzgün cümle kurma, imlâ kuralları ve noktalama işaretlerine uymak konusunda diğer derslerin zümre öğretmenleri ile iş birliğine gidilecektir.” dedi. </w:t>
      </w:r>
    </w:p>
    <w:p w:rsidR="002A5836" w:rsidRDefault="002A5836" w:rsidP="0099031F">
      <w:pPr>
        <w:pStyle w:val="NoSpacing"/>
        <w:jc w:val="both"/>
      </w:pPr>
      <w:r>
        <w:t xml:space="preserve">         İlkokul 1. Sınıftan başlayarak el yazısı kullanımının sadece Türkçe dersinde uygulanan bir kural olmadığı, bir bütünlük içinde yürütülmesi gerektiği belirtilerek diğer zümre öğretmenlerine konuya yönelik bilgi verilecektir. El yazısının tüm dersler içinde kullanımının yaygınlaştırılması sağlanacaktır.</w:t>
      </w:r>
    </w:p>
    <w:p w:rsidR="002A5836" w:rsidRDefault="002A5836" w:rsidP="0099031F">
      <w:pPr>
        <w:pStyle w:val="NoSpacing"/>
        <w:jc w:val="both"/>
      </w:pPr>
    </w:p>
    <w:p w:rsidR="002A5836" w:rsidRPr="009A72DA" w:rsidRDefault="002A5836" w:rsidP="000575D3">
      <w:pPr>
        <w:jc w:val="both"/>
        <w:rPr>
          <w:u w:val="single"/>
        </w:rPr>
      </w:pPr>
      <w:r>
        <w:t xml:space="preserve"> </w:t>
      </w:r>
      <w:r>
        <w:tab/>
      </w:r>
      <w:r w:rsidRPr="00D27DD9">
        <w:t>10</w:t>
      </w:r>
      <w:r>
        <w:t xml:space="preserve"> - </w:t>
      </w:r>
      <w:r w:rsidRPr="0061337B">
        <w:t xml:space="preserve"> </w:t>
      </w:r>
      <w:r>
        <w:t xml:space="preserve">Yazılı sınavların 40 dakika içerisinde yapılması gerektiği </w:t>
      </w:r>
      <w:r w:rsidRPr="00D55819">
        <w:rPr>
          <w:b/>
        </w:rPr>
        <w:t>Ali DOĞAN</w:t>
      </w:r>
      <w:r>
        <w:t xml:space="preserve"> tarafından söylendi. Türkçe Öğretmeni </w:t>
      </w:r>
      <w:r w:rsidRPr="00D55819">
        <w:rPr>
          <w:b/>
        </w:rPr>
        <w:t>Talip SOLAK</w:t>
      </w:r>
      <w:r>
        <w:t xml:space="preserve">: Türkçe dersinde her öğretim dönemi boyunca 3 yazılı sınavın yapılacağını söyledi. Yazılı sınavlar (klasik, boşluk doldurma, açık uçlu cevap, doğru-yanlış, çoktan seçmeli sorular)ve 3. yazılıların liselere giriş sınavlarına yönelik test şeklinde yapılacaktır. </w:t>
      </w:r>
      <w:r w:rsidRPr="009A72DA">
        <w:t>Türkçe derslerinde klasik yazılılarda 8–15 adet soru sorulması gerektiği belirtildi.</w:t>
      </w:r>
    </w:p>
    <w:p w:rsidR="002A5836" w:rsidRPr="00941924" w:rsidRDefault="002A5836" w:rsidP="000575D3">
      <w:pPr>
        <w:jc w:val="both"/>
        <w:rPr>
          <w:rFonts w:ascii="Times New Roman" w:hAnsi="Times New Roman"/>
          <w:b/>
        </w:rPr>
      </w:pPr>
      <w:r w:rsidRPr="00941924">
        <w:rPr>
          <w:rFonts w:ascii="Times New Roman" w:hAnsi="Times New Roman"/>
          <w:b/>
        </w:rPr>
        <w:t xml:space="preserve">                       </w:t>
      </w:r>
      <w:r>
        <w:rPr>
          <w:rFonts w:ascii="Times New Roman" w:hAnsi="Times New Roman"/>
          <w:b/>
        </w:rPr>
        <w:t xml:space="preserve">    </w:t>
      </w:r>
      <w:r w:rsidRPr="00941924">
        <w:rPr>
          <w:rFonts w:ascii="Times New Roman" w:hAnsi="Times New Roman"/>
          <w:b/>
        </w:rPr>
        <w:t xml:space="preserve">  GRUP                                            SORU ADEDİ                               ORANI</w:t>
      </w:r>
    </w:p>
    <w:p w:rsidR="002A5836" w:rsidRPr="000575D3" w:rsidRDefault="002A5836" w:rsidP="000575D3">
      <w:pPr>
        <w:jc w:val="both"/>
        <w:rPr>
          <w:rFonts w:ascii="Times New Roman" w:hAnsi="Times New Roman"/>
        </w:rPr>
      </w:pPr>
      <w:r>
        <w:rPr>
          <w:rFonts w:ascii="Times New Roman" w:hAnsi="Times New Roman"/>
        </w:rPr>
        <w:t xml:space="preserve">                    </w:t>
      </w:r>
      <w:r w:rsidRPr="000575D3">
        <w:rPr>
          <w:rFonts w:ascii="Times New Roman" w:hAnsi="Times New Roman"/>
        </w:rPr>
        <w:t xml:space="preserve">Türkçe anlam ve anlatım                   </w:t>
      </w:r>
      <w:r>
        <w:rPr>
          <w:rFonts w:ascii="Times New Roman" w:hAnsi="Times New Roman"/>
        </w:rPr>
        <w:t xml:space="preserve">             </w:t>
      </w:r>
      <w:r w:rsidRPr="000575D3">
        <w:rPr>
          <w:rFonts w:ascii="Times New Roman" w:hAnsi="Times New Roman"/>
        </w:rPr>
        <w:t xml:space="preserve"> 4-7                                            % 40</w:t>
      </w:r>
    </w:p>
    <w:p w:rsidR="002A5836" w:rsidRPr="000575D3" w:rsidRDefault="002A5836" w:rsidP="000575D3">
      <w:pPr>
        <w:jc w:val="both"/>
        <w:rPr>
          <w:rFonts w:ascii="Times New Roman" w:hAnsi="Times New Roman"/>
        </w:rPr>
      </w:pPr>
      <w:r>
        <w:rPr>
          <w:rFonts w:ascii="Times New Roman" w:hAnsi="Times New Roman"/>
        </w:rPr>
        <w:t xml:space="preserve">                    </w:t>
      </w:r>
      <w:r w:rsidRPr="000575D3">
        <w:rPr>
          <w:rFonts w:ascii="Times New Roman" w:hAnsi="Times New Roman"/>
        </w:rPr>
        <w:t xml:space="preserve">Dilbilgisi                                             </w:t>
      </w:r>
      <w:r>
        <w:rPr>
          <w:rFonts w:ascii="Times New Roman" w:hAnsi="Times New Roman"/>
        </w:rPr>
        <w:t xml:space="preserve">             </w:t>
      </w:r>
      <w:r w:rsidRPr="000575D3">
        <w:rPr>
          <w:rFonts w:ascii="Times New Roman" w:hAnsi="Times New Roman"/>
        </w:rPr>
        <w:t xml:space="preserve">3-5                                      </w:t>
      </w:r>
      <w:r>
        <w:rPr>
          <w:rFonts w:ascii="Times New Roman" w:hAnsi="Times New Roman"/>
        </w:rPr>
        <w:t xml:space="preserve">  </w:t>
      </w:r>
      <w:r w:rsidRPr="000575D3">
        <w:rPr>
          <w:rFonts w:ascii="Times New Roman" w:hAnsi="Times New Roman"/>
        </w:rPr>
        <w:t xml:space="preserve">    % 30</w:t>
      </w:r>
    </w:p>
    <w:p w:rsidR="002A5836" w:rsidRPr="000575D3" w:rsidRDefault="002A5836" w:rsidP="000575D3">
      <w:pPr>
        <w:jc w:val="both"/>
        <w:rPr>
          <w:rFonts w:ascii="Times New Roman" w:hAnsi="Times New Roman"/>
        </w:rPr>
      </w:pPr>
      <w:r>
        <w:rPr>
          <w:rFonts w:ascii="Times New Roman" w:hAnsi="Times New Roman"/>
        </w:rPr>
        <w:t xml:space="preserve">                    </w:t>
      </w:r>
      <w:r w:rsidRPr="000575D3">
        <w:rPr>
          <w:rFonts w:ascii="Times New Roman" w:hAnsi="Times New Roman"/>
        </w:rPr>
        <w:t xml:space="preserve">Yazılı anlatım (kompozisyon)            </w:t>
      </w:r>
      <w:r>
        <w:rPr>
          <w:rFonts w:ascii="Times New Roman" w:hAnsi="Times New Roman"/>
        </w:rPr>
        <w:t xml:space="preserve">             </w:t>
      </w:r>
      <w:r w:rsidRPr="000575D3">
        <w:rPr>
          <w:rFonts w:ascii="Times New Roman" w:hAnsi="Times New Roman"/>
        </w:rPr>
        <w:t xml:space="preserve">1-3                                      </w:t>
      </w:r>
      <w:r>
        <w:rPr>
          <w:rFonts w:ascii="Times New Roman" w:hAnsi="Times New Roman"/>
        </w:rPr>
        <w:t xml:space="preserve"> </w:t>
      </w:r>
      <w:r w:rsidRPr="000575D3">
        <w:rPr>
          <w:rFonts w:ascii="Times New Roman" w:hAnsi="Times New Roman"/>
        </w:rPr>
        <w:t xml:space="preserve">     % 30</w:t>
      </w:r>
    </w:p>
    <w:p w:rsidR="002A5836" w:rsidRDefault="002A5836" w:rsidP="0099031F">
      <w:pPr>
        <w:pStyle w:val="NoSpacing"/>
        <w:jc w:val="both"/>
      </w:pPr>
    </w:p>
    <w:p w:rsidR="002A5836" w:rsidRDefault="002A5836" w:rsidP="0099031F">
      <w:pPr>
        <w:pStyle w:val="NoSpacing"/>
        <w:jc w:val="both"/>
      </w:pPr>
    </w:p>
    <w:p w:rsidR="002A5836" w:rsidRPr="009A72DA" w:rsidRDefault="002A5836" w:rsidP="000575D3">
      <w:pPr>
        <w:jc w:val="both"/>
        <w:rPr>
          <w:b/>
        </w:rPr>
      </w:pPr>
      <w:r>
        <w:rPr>
          <w:b/>
        </w:rPr>
        <w:t xml:space="preserve">                                                 </w:t>
      </w:r>
      <w:r w:rsidRPr="009A72DA">
        <w:rPr>
          <w:b/>
        </w:rPr>
        <w:t>Yazılı tarihleri aşağıdaki gibi olacaktır.</w:t>
      </w:r>
    </w:p>
    <w:tbl>
      <w:tblPr>
        <w:tblW w:w="411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141"/>
        <w:gridCol w:w="2173"/>
        <w:gridCol w:w="2173"/>
      </w:tblGrid>
      <w:tr w:rsidR="002A5836" w:rsidRPr="00140374" w:rsidTr="00941924">
        <w:trPr>
          <w:trHeight w:val="163"/>
        </w:trPr>
        <w:tc>
          <w:tcPr>
            <w:tcW w:w="1271" w:type="pct"/>
          </w:tcPr>
          <w:p w:rsidR="002A5836" w:rsidRPr="00140374" w:rsidRDefault="002A5836" w:rsidP="004D17BA">
            <w:pPr>
              <w:jc w:val="both"/>
              <w:rPr>
                <w:b/>
              </w:rPr>
            </w:pPr>
            <w:r w:rsidRPr="00140374">
              <w:rPr>
                <w:b/>
              </w:rPr>
              <w:t>DÖNEM</w:t>
            </w:r>
          </w:p>
        </w:tc>
        <w:tc>
          <w:tcPr>
            <w:tcW w:w="1231" w:type="pct"/>
          </w:tcPr>
          <w:p w:rsidR="002A5836" w:rsidRPr="00140374" w:rsidRDefault="002A5836" w:rsidP="004D17BA">
            <w:pPr>
              <w:jc w:val="both"/>
              <w:rPr>
                <w:b/>
              </w:rPr>
            </w:pPr>
            <w:r w:rsidRPr="00140374">
              <w:rPr>
                <w:b/>
              </w:rPr>
              <w:t>YAZILI</w:t>
            </w:r>
          </w:p>
        </w:tc>
        <w:tc>
          <w:tcPr>
            <w:tcW w:w="1249" w:type="pct"/>
          </w:tcPr>
          <w:p w:rsidR="002A5836" w:rsidRPr="00140374" w:rsidRDefault="002A5836" w:rsidP="004D17BA">
            <w:pPr>
              <w:jc w:val="both"/>
              <w:rPr>
                <w:b/>
              </w:rPr>
            </w:pPr>
            <w:r w:rsidRPr="00140374">
              <w:rPr>
                <w:b/>
              </w:rPr>
              <w:t>AY</w:t>
            </w:r>
          </w:p>
        </w:tc>
        <w:tc>
          <w:tcPr>
            <w:tcW w:w="1249" w:type="pct"/>
          </w:tcPr>
          <w:p w:rsidR="002A5836" w:rsidRPr="00140374" w:rsidRDefault="002A5836" w:rsidP="004D17BA">
            <w:pPr>
              <w:jc w:val="both"/>
              <w:rPr>
                <w:b/>
              </w:rPr>
            </w:pPr>
            <w:r w:rsidRPr="00140374">
              <w:rPr>
                <w:b/>
              </w:rPr>
              <w:t>HAFTA</w:t>
            </w:r>
          </w:p>
        </w:tc>
      </w:tr>
      <w:tr w:rsidR="002A5836" w:rsidRPr="00140374" w:rsidTr="00941924">
        <w:trPr>
          <w:trHeight w:val="96"/>
        </w:trPr>
        <w:tc>
          <w:tcPr>
            <w:tcW w:w="1271" w:type="pct"/>
            <w:vMerge w:val="restart"/>
          </w:tcPr>
          <w:p w:rsidR="002A5836" w:rsidRPr="00140374" w:rsidRDefault="002A5836" w:rsidP="004D17BA">
            <w:pPr>
              <w:jc w:val="both"/>
            </w:pPr>
            <w:r w:rsidRPr="00140374">
              <w:t xml:space="preserve">     </w:t>
            </w:r>
          </w:p>
          <w:p w:rsidR="002A5836" w:rsidRPr="00140374" w:rsidRDefault="002A5836" w:rsidP="004D17BA">
            <w:pPr>
              <w:jc w:val="both"/>
              <w:rPr>
                <w:b/>
              </w:rPr>
            </w:pPr>
            <w:r w:rsidRPr="00140374">
              <w:t xml:space="preserve">   </w:t>
            </w:r>
            <w:r w:rsidRPr="00140374">
              <w:rPr>
                <w:b/>
              </w:rPr>
              <w:t>I.</w:t>
            </w:r>
          </w:p>
        </w:tc>
        <w:tc>
          <w:tcPr>
            <w:tcW w:w="1231" w:type="pct"/>
          </w:tcPr>
          <w:p w:rsidR="002A5836" w:rsidRPr="00140374" w:rsidRDefault="002A5836" w:rsidP="000575D3">
            <w:pPr>
              <w:jc w:val="center"/>
            </w:pPr>
            <w:r w:rsidRPr="00140374">
              <w:t>1.</w:t>
            </w:r>
          </w:p>
        </w:tc>
        <w:tc>
          <w:tcPr>
            <w:tcW w:w="1249" w:type="pct"/>
          </w:tcPr>
          <w:p w:rsidR="002A5836" w:rsidRPr="00140374" w:rsidRDefault="002A5836" w:rsidP="000575D3">
            <w:pPr>
              <w:jc w:val="center"/>
            </w:pPr>
            <w:r w:rsidRPr="00140374">
              <w:t>Kasım</w:t>
            </w:r>
          </w:p>
        </w:tc>
        <w:tc>
          <w:tcPr>
            <w:tcW w:w="1249" w:type="pct"/>
          </w:tcPr>
          <w:p w:rsidR="002A5836" w:rsidRPr="00140374" w:rsidRDefault="002A5836" w:rsidP="000575D3">
            <w:pPr>
              <w:jc w:val="center"/>
            </w:pPr>
            <w:r w:rsidRPr="00140374">
              <w:t>I</w:t>
            </w:r>
          </w:p>
        </w:tc>
      </w:tr>
      <w:tr w:rsidR="002A5836" w:rsidRPr="00140374" w:rsidTr="00941924">
        <w:trPr>
          <w:trHeight w:val="107"/>
        </w:trPr>
        <w:tc>
          <w:tcPr>
            <w:tcW w:w="1271" w:type="pct"/>
            <w:vMerge/>
          </w:tcPr>
          <w:p w:rsidR="002A5836" w:rsidRPr="00140374" w:rsidRDefault="002A5836" w:rsidP="004D17BA">
            <w:pPr>
              <w:jc w:val="both"/>
            </w:pPr>
          </w:p>
        </w:tc>
        <w:tc>
          <w:tcPr>
            <w:tcW w:w="1231" w:type="pct"/>
          </w:tcPr>
          <w:p w:rsidR="002A5836" w:rsidRPr="00140374" w:rsidRDefault="002A5836" w:rsidP="000575D3">
            <w:pPr>
              <w:jc w:val="center"/>
            </w:pPr>
            <w:r w:rsidRPr="00140374">
              <w:t>2.</w:t>
            </w:r>
          </w:p>
        </w:tc>
        <w:tc>
          <w:tcPr>
            <w:tcW w:w="1249" w:type="pct"/>
          </w:tcPr>
          <w:p w:rsidR="002A5836" w:rsidRPr="00140374" w:rsidRDefault="002A5836" w:rsidP="000575D3">
            <w:pPr>
              <w:jc w:val="center"/>
            </w:pPr>
            <w:r w:rsidRPr="00140374">
              <w:t>Aralık</w:t>
            </w:r>
          </w:p>
        </w:tc>
        <w:tc>
          <w:tcPr>
            <w:tcW w:w="1249" w:type="pct"/>
          </w:tcPr>
          <w:p w:rsidR="002A5836" w:rsidRPr="00140374" w:rsidRDefault="002A5836" w:rsidP="000575D3">
            <w:pPr>
              <w:jc w:val="center"/>
            </w:pPr>
            <w:r w:rsidRPr="00140374">
              <w:t>II.</w:t>
            </w:r>
          </w:p>
        </w:tc>
      </w:tr>
      <w:tr w:rsidR="002A5836" w:rsidRPr="00140374" w:rsidTr="00941924">
        <w:trPr>
          <w:trHeight w:val="65"/>
        </w:trPr>
        <w:tc>
          <w:tcPr>
            <w:tcW w:w="1271" w:type="pct"/>
            <w:vMerge/>
          </w:tcPr>
          <w:p w:rsidR="002A5836" w:rsidRPr="00140374" w:rsidRDefault="002A5836" w:rsidP="004D17BA">
            <w:pPr>
              <w:jc w:val="both"/>
            </w:pPr>
          </w:p>
        </w:tc>
        <w:tc>
          <w:tcPr>
            <w:tcW w:w="1231" w:type="pct"/>
          </w:tcPr>
          <w:p w:rsidR="002A5836" w:rsidRPr="00140374" w:rsidRDefault="002A5836" w:rsidP="000575D3">
            <w:pPr>
              <w:jc w:val="center"/>
            </w:pPr>
            <w:r w:rsidRPr="00140374">
              <w:t>3.</w:t>
            </w:r>
          </w:p>
        </w:tc>
        <w:tc>
          <w:tcPr>
            <w:tcW w:w="1249" w:type="pct"/>
          </w:tcPr>
          <w:p w:rsidR="002A5836" w:rsidRPr="00140374" w:rsidRDefault="002A5836" w:rsidP="000575D3">
            <w:pPr>
              <w:jc w:val="center"/>
            </w:pPr>
            <w:r w:rsidRPr="00140374">
              <w:t>Ocak</w:t>
            </w:r>
          </w:p>
        </w:tc>
        <w:tc>
          <w:tcPr>
            <w:tcW w:w="1249" w:type="pct"/>
          </w:tcPr>
          <w:p w:rsidR="002A5836" w:rsidRPr="00140374" w:rsidRDefault="002A5836" w:rsidP="000575D3">
            <w:pPr>
              <w:jc w:val="center"/>
            </w:pPr>
            <w:r w:rsidRPr="00140374">
              <w:t>III.</w:t>
            </w:r>
          </w:p>
        </w:tc>
      </w:tr>
      <w:tr w:rsidR="002A5836" w:rsidRPr="00140374" w:rsidTr="00941924">
        <w:trPr>
          <w:trHeight w:val="84"/>
        </w:trPr>
        <w:tc>
          <w:tcPr>
            <w:tcW w:w="1271" w:type="pct"/>
            <w:vMerge w:val="restart"/>
          </w:tcPr>
          <w:p w:rsidR="002A5836" w:rsidRPr="00140374" w:rsidRDefault="002A5836" w:rsidP="004D17BA">
            <w:pPr>
              <w:jc w:val="both"/>
            </w:pPr>
            <w:r w:rsidRPr="00140374">
              <w:t xml:space="preserve">     </w:t>
            </w:r>
          </w:p>
          <w:p w:rsidR="002A5836" w:rsidRPr="00140374" w:rsidRDefault="002A5836" w:rsidP="004D17BA">
            <w:pPr>
              <w:jc w:val="both"/>
              <w:rPr>
                <w:b/>
              </w:rPr>
            </w:pPr>
            <w:r w:rsidRPr="00140374">
              <w:t xml:space="preserve">  </w:t>
            </w:r>
            <w:r w:rsidRPr="00140374">
              <w:rPr>
                <w:b/>
              </w:rPr>
              <w:t>II.</w:t>
            </w:r>
          </w:p>
        </w:tc>
        <w:tc>
          <w:tcPr>
            <w:tcW w:w="1231" w:type="pct"/>
          </w:tcPr>
          <w:p w:rsidR="002A5836" w:rsidRPr="00140374" w:rsidRDefault="002A5836" w:rsidP="000575D3">
            <w:pPr>
              <w:jc w:val="center"/>
            </w:pPr>
            <w:r w:rsidRPr="00140374">
              <w:t>1.</w:t>
            </w:r>
          </w:p>
        </w:tc>
        <w:tc>
          <w:tcPr>
            <w:tcW w:w="1249" w:type="pct"/>
          </w:tcPr>
          <w:p w:rsidR="002A5836" w:rsidRPr="00140374" w:rsidRDefault="002A5836" w:rsidP="000575D3">
            <w:pPr>
              <w:jc w:val="center"/>
            </w:pPr>
            <w:r w:rsidRPr="00140374">
              <w:t>Mart</w:t>
            </w:r>
          </w:p>
        </w:tc>
        <w:tc>
          <w:tcPr>
            <w:tcW w:w="1249" w:type="pct"/>
          </w:tcPr>
          <w:p w:rsidR="002A5836" w:rsidRPr="00140374" w:rsidRDefault="002A5836" w:rsidP="000575D3">
            <w:pPr>
              <w:jc w:val="center"/>
            </w:pPr>
            <w:r w:rsidRPr="00140374">
              <w:t>III</w:t>
            </w:r>
          </w:p>
        </w:tc>
      </w:tr>
      <w:tr w:rsidR="002A5836" w:rsidRPr="00140374" w:rsidTr="00941924">
        <w:trPr>
          <w:trHeight w:val="104"/>
        </w:trPr>
        <w:tc>
          <w:tcPr>
            <w:tcW w:w="1271" w:type="pct"/>
            <w:vMerge/>
          </w:tcPr>
          <w:p w:rsidR="002A5836" w:rsidRPr="00140374" w:rsidRDefault="002A5836" w:rsidP="004D17BA">
            <w:pPr>
              <w:jc w:val="both"/>
            </w:pPr>
          </w:p>
        </w:tc>
        <w:tc>
          <w:tcPr>
            <w:tcW w:w="1231" w:type="pct"/>
          </w:tcPr>
          <w:p w:rsidR="002A5836" w:rsidRPr="00140374" w:rsidRDefault="002A5836" w:rsidP="000575D3">
            <w:pPr>
              <w:jc w:val="center"/>
            </w:pPr>
            <w:r w:rsidRPr="00140374">
              <w:t>2.</w:t>
            </w:r>
          </w:p>
        </w:tc>
        <w:tc>
          <w:tcPr>
            <w:tcW w:w="1249" w:type="pct"/>
          </w:tcPr>
          <w:p w:rsidR="002A5836" w:rsidRPr="00140374" w:rsidRDefault="002A5836" w:rsidP="000575D3">
            <w:pPr>
              <w:jc w:val="center"/>
            </w:pPr>
            <w:r w:rsidRPr="00140374">
              <w:t>Nisan</w:t>
            </w:r>
          </w:p>
        </w:tc>
        <w:tc>
          <w:tcPr>
            <w:tcW w:w="1249" w:type="pct"/>
          </w:tcPr>
          <w:p w:rsidR="002A5836" w:rsidRPr="00140374" w:rsidRDefault="002A5836" w:rsidP="000575D3">
            <w:pPr>
              <w:jc w:val="center"/>
            </w:pPr>
            <w:r w:rsidRPr="00140374">
              <w:t>IV</w:t>
            </w:r>
          </w:p>
        </w:tc>
      </w:tr>
      <w:tr w:rsidR="002A5836" w:rsidRPr="00140374" w:rsidTr="00941924">
        <w:trPr>
          <w:trHeight w:val="76"/>
        </w:trPr>
        <w:tc>
          <w:tcPr>
            <w:tcW w:w="1271" w:type="pct"/>
            <w:vMerge/>
          </w:tcPr>
          <w:p w:rsidR="002A5836" w:rsidRPr="00140374" w:rsidRDefault="002A5836" w:rsidP="004D17BA">
            <w:pPr>
              <w:jc w:val="both"/>
            </w:pPr>
          </w:p>
        </w:tc>
        <w:tc>
          <w:tcPr>
            <w:tcW w:w="1231" w:type="pct"/>
          </w:tcPr>
          <w:p w:rsidR="002A5836" w:rsidRPr="00140374" w:rsidRDefault="002A5836" w:rsidP="000575D3">
            <w:pPr>
              <w:jc w:val="center"/>
            </w:pPr>
            <w:r w:rsidRPr="00140374">
              <w:t>3.</w:t>
            </w:r>
          </w:p>
        </w:tc>
        <w:tc>
          <w:tcPr>
            <w:tcW w:w="1249" w:type="pct"/>
          </w:tcPr>
          <w:p w:rsidR="002A5836" w:rsidRPr="00140374" w:rsidRDefault="002A5836" w:rsidP="000575D3">
            <w:pPr>
              <w:jc w:val="center"/>
            </w:pPr>
            <w:r w:rsidRPr="00140374">
              <w:t>Mayıs</w:t>
            </w:r>
          </w:p>
        </w:tc>
        <w:tc>
          <w:tcPr>
            <w:tcW w:w="1249" w:type="pct"/>
          </w:tcPr>
          <w:p w:rsidR="002A5836" w:rsidRPr="00140374" w:rsidRDefault="002A5836" w:rsidP="000575D3">
            <w:pPr>
              <w:jc w:val="center"/>
            </w:pPr>
            <w:r w:rsidRPr="00140374">
              <w:t>IV</w:t>
            </w:r>
          </w:p>
        </w:tc>
      </w:tr>
    </w:tbl>
    <w:p w:rsidR="002A5836" w:rsidRDefault="002A5836" w:rsidP="0099031F">
      <w:pPr>
        <w:pStyle w:val="NoSpacing"/>
        <w:jc w:val="both"/>
      </w:pPr>
    </w:p>
    <w:p w:rsidR="002A5836" w:rsidRPr="004E6000" w:rsidRDefault="002A5836" w:rsidP="0099031F">
      <w:pPr>
        <w:pStyle w:val="NoSpacing"/>
        <w:jc w:val="both"/>
      </w:pPr>
      <w:r>
        <w:t xml:space="preserve">  </w:t>
      </w:r>
    </w:p>
    <w:p w:rsidR="002A5836" w:rsidRDefault="002A5836" w:rsidP="00F94D7C">
      <w:pPr>
        <w:pStyle w:val="NoSpacing"/>
        <w:ind w:firstLine="708"/>
        <w:jc w:val="both"/>
      </w:pPr>
    </w:p>
    <w:p w:rsidR="002A5836" w:rsidRDefault="002A5836" w:rsidP="00F94D7C">
      <w:pPr>
        <w:pStyle w:val="NoSpacing"/>
        <w:ind w:firstLine="708"/>
        <w:jc w:val="both"/>
      </w:pPr>
    </w:p>
    <w:p w:rsidR="002A5836" w:rsidRDefault="002A5836" w:rsidP="00F94D7C">
      <w:pPr>
        <w:pStyle w:val="NoSpacing"/>
        <w:ind w:firstLine="708"/>
        <w:jc w:val="both"/>
      </w:pPr>
      <w:r>
        <w:t>Türkçe Dersi 2013-2014 Eğitim-</w:t>
      </w:r>
      <w:r w:rsidRPr="005A6602">
        <w:t>Öğretim Yılı 1. Dönem Zümre Öğretmenler Kurulu Toplantısı Ölçme ve değerlendirme ile ilgili kararla</w:t>
      </w:r>
      <w:r>
        <w:t>r aşağıdaki gibi belirlenmiştir:</w:t>
      </w:r>
    </w:p>
    <w:p w:rsidR="002A5836" w:rsidRDefault="002A5836" w:rsidP="0099031F">
      <w:pPr>
        <w:pStyle w:val="NoSpacing"/>
        <w:jc w:val="both"/>
      </w:pPr>
      <w:r>
        <w:t xml:space="preserve">     </w:t>
      </w:r>
    </w:p>
    <w:p w:rsidR="002A5836" w:rsidRDefault="002A5836" w:rsidP="0099031F">
      <w:pPr>
        <w:pStyle w:val="NoSpacing"/>
        <w:jc w:val="both"/>
      </w:pPr>
      <w:r>
        <w:t xml:space="preserve">        </w:t>
      </w:r>
      <w:r>
        <w:tab/>
        <w:t xml:space="preserve">Sınavlar </w:t>
      </w:r>
      <w:r w:rsidRPr="00242B53">
        <w:t>bir amaç değil, bir araçtır</w:t>
      </w:r>
      <w:r>
        <w:t>. Sınavlarda, öğrencinin ne bildiği değil; neyi, ne kadar kavradığı ölçülür.</w:t>
      </w:r>
    </w:p>
    <w:p w:rsidR="002A5836" w:rsidRPr="00242B53" w:rsidRDefault="002A5836" w:rsidP="0099031F">
      <w:pPr>
        <w:pStyle w:val="NoSpacing"/>
        <w:jc w:val="both"/>
      </w:pPr>
      <w:r>
        <w:t xml:space="preserve">      </w:t>
      </w:r>
      <w:r>
        <w:tab/>
        <w:t xml:space="preserve"> Sınav tarihleri en az yedi gün önceden öğrencilere duyurulur. 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çoğaltılmasına; yazılıların bir ders saati içerisinde yapılmasına; not bareminin kâğıtlarda gösterilmesine; </w:t>
      </w:r>
      <w:r w:rsidRPr="00242B53">
        <w:t>yapılan sınavların sonuçlarının en geç 10 gün içerisinde öğrenciye duyurulmasına karar verildi.</w:t>
      </w:r>
    </w:p>
    <w:p w:rsidR="002A5836" w:rsidRDefault="002A5836" w:rsidP="00F94D7C">
      <w:pPr>
        <w:pStyle w:val="NoSpacing"/>
        <w:jc w:val="both"/>
      </w:pPr>
      <w:r>
        <w:t xml:space="preserve">  </w:t>
      </w:r>
      <w:r>
        <w:tab/>
        <w:t xml:space="preserve">         </w:t>
      </w:r>
    </w:p>
    <w:tbl>
      <w:tblPr>
        <w:tblpPr w:leftFromText="141" w:rightFromText="141" w:vertAnchor="page" w:horzAnchor="margin" w:tblpY="5566"/>
        <w:tblW w:w="10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1913"/>
        <w:gridCol w:w="2128"/>
        <w:gridCol w:w="2288"/>
        <w:gridCol w:w="2600"/>
      </w:tblGrid>
      <w:tr w:rsidR="002A5836" w:rsidRPr="00140374" w:rsidTr="000575D3">
        <w:trPr>
          <w:trHeight w:val="1836"/>
        </w:trPr>
        <w:tc>
          <w:tcPr>
            <w:tcW w:w="1809" w:type="dxa"/>
          </w:tcPr>
          <w:p w:rsidR="002A5836" w:rsidRPr="00140374" w:rsidRDefault="002A5836" w:rsidP="000575D3">
            <w:pPr>
              <w:pStyle w:val="NoSpacing"/>
              <w:jc w:val="both"/>
              <w:rPr>
                <w:b/>
                <w:sz w:val="20"/>
                <w:szCs w:val="20"/>
              </w:rPr>
            </w:pPr>
          </w:p>
          <w:p w:rsidR="002A5836" w:rsidRPr="00140374" w:rsidRDefault="002A5836" w:rsidP="000575D3">
            <w:pPr>
              <w:pStyle w:val="NoSpacing"/>
              <w:jc w:val="both"/>
              <w:rPr>
                <w:b/>
                <w:sz w:val="20"/>
                <w:szCs w:val="20"/>
              </w:rPr>
            </w:pPr>
          </w:p>
          <w:p w:rsidR="002A5836" w:rsidRPr="00140374" w:rsidRDefault="002A5836" w:rsidP="000575D3">
            <w:pPr>
              <w:pStyle w:val="NoSpacing"/>
              <w:jc w:val="both"/>
              <w:rPr>
                <w:b/>
                <w:sz w:val="20"/>
                <w:szCs w:val="20"/>
              </w:rPr>
            </w:pPr>
            <w:r w:rsidRPr="00140374">
              <w:rPr>
                <w:b/>
                <w:sz w:val="20"/>
                <w:szCs w:val="20"/>
              </w:rPr>
              <w:t>5,6,7 ve8. sınıflar</w:t>
            </w:r>
          </w:p>
        </w:tc>
        <w:tc>
          <w:tcPr>
            <w:tcW w:w="1913" w:type="dxa"/>
          </w:tcPr>
          <w:p w:rsidR="002A5836" w:rsidRPr="00140374" w:rsidRDefault="002A5836" w:rsidP="000575D3">
            <w:pPr>
              <w:pStyle w:val="NoSpacing"/>
              <w:jc w:val="both"/>
              <w:rPr>
                <w:b/>
                <w:sz w:val="20"/>
                <w:szCs w:val="20"/>
              </w:rPr>
            </w:pPr>
          </w:p>
          <w:p w:rsidR="002A5836" w:rsidRPr="00140374" w:rsidRDefault="002A5836" w:rsidP="000575D3">
            <w:pPr>
              <w:pStyle w:val="NoSpacing"/>
              <w:jc w:val="both"/>
              <w:rPr>
                <w:b/>
                <w:sz w:val="20"/>
                <w:szCs w:val="20"/>
              </w:rPr>
            </w:pPr>
            <w:r w:rsidRPr="00140374">
              <w:rPr>
                <w:b/>
                <w:sz w:val="20"/>
                <w:szCs w:val="20"/>
              </w:rPr>
              <w:t>İsteyen öğrencilere 1 öğretim yılında 1 Proje görevi verilecektir.</w:t>
            </w:r>
          </w:p>
        </w:tc>
        <w:tc>
          <w:tcPr>
            <w:tcW w:w="2128" w:type="dxa"/>
          </w:tcPr>
          <w:p w:rsidR="002A5836" w:rsidRPr="00140374" w:rsidRDefault="002A5836" w:rsidP="000575D3">
            <w:pPr>
              <w:pStyle w:val="NoSpacing"/>
              <w:jc w:val="both"/>
              <w:rPr>
                <w:b/>
                <w:sz w:val="20"/>
                <w:szCs w:val="20"/>
              </w:rPr>
            </w:pPr>
          </w:p>
          <w:p w:rsidR="002A5836" w:rsidRPr="00140374" w:rsidRDefault="002A5836" w:rsidP="000575D3">
            <w:pPr>
              <w:pStyle w:val="NoSpacing"/>
              <w:jc w:val="both"/>
              <w:rPr>
                <w:b/>
                <w:sz w:val="20"/>
                <w:szCs w:val="20"/>
              </w:rPr>
            </w:pPr>
            <w:r w:rsidRPr="00140374">
              <w:rPr>
                <w:b/>
                <w:sz w:val="20"/>
                <w:szCs w:val="20"/>
              </w:rPr>
              <w:t>Tüm öğrencilere en az 1 olmak üzere öğretmenin tercihine göre performans görevi verilecektir.</w:t>
            </w:r>
          </w:p>
        </w:tc>
        <w:tc>
          <w:tcPr>
            <w:tcW w:w="2288" w:type="dxa"/>
          </w:tcPr>
          <w:p w:rsidR="002A5836" w:rsidRPr="00140374" w:rsidRDefault="002A5836" w:rsidP="000575D3">
            <w:pPr>
              <w:pStyle w:val="NoSpacing"/>
              <w:jc w:val="both"/>
              <w:rPr>
                <w:b/>
                <w:sz w:val="20"/>
                <w:szCs w:val="20"/>
              </w:rPr>
            </w:pPr>
            <w:r w:rsidRPr="00140374">
              <w:rPr>
                <w:b/>
                <w:sz w:val="20"/>
                <w:szCs w:val="20"/>
              </w:rPr>
              <w:t>Tüm öğrencilere en az 1 olmak üzere öğretmenin tercihine göre ders ve etkinliklere katılım notu verilecektir.</w:t>
            </w:r>
          </w:p>
        </w:tc>
        <w:tc>
          <w:tcPr>
            <w:tcW w:w="2600" w:type="dxa"/>
          </w:tcPr>
          <w:p w:rsidR="002A5836" w:rsidRPr="00140374" w:rsidRDefault="002A5836" w:rsidP="000575D3">
            <w:pPr>
              <w:pStyle w:val="NoSpacing"/>
              <w:jc w:val="both"/>
              <w:rPr>
                <w:b/>
                <w:sz w:val="20"/>
                <w:szCs w:val="20"/>
              </w:rPr>
            </w:pPr>
          </w:p>
          <w:p w:rsidR="002A5836" w:rsidRPr="00140374" w:rsidRDefault="002A5836" w:rsidP="000575D3">
            <w:pPr>
              <w:pStyle w:val="NoSpacing"/>
              <w:jc w:val="both"/>
              <w:rPr>
                <w:b/>
                <w:sz w:val="20"/>
                <w:szCs w:val="20"/>
              </w:rPr>
            </w:pPr>
            <w:r w:rsidRPr="00140374">
              <w:rPr>
                <w:b/>
                <w:sz w:val="20"/>
                <w:szCs w:val="20"/>
              </w:rPr>
              <w:t>Her dönem en az 3 yazılı yoklama yapılacaktır.</w:t>
            </w:r>
          </w:p>
        </w:tc>
      </w:tr>
    </w:tbl>
    <w:p w:rsidR="002A5836" w:rsidRPr="009A72DA" w:rsidRDefault="002A5836" w:rsidP="000575D3">
      <w:pPr>
        <w:rPr>
          <w:b/>
          <w:color w:val="000000"/>
        </w:rPr>
      </w:pPr>
    </w:p>
    <w:p w:rsidR="002A5836" w:rsidRDefault="002A5836" w:rsidP="004E6000">
      <w:pPr>
        <w:pStyle w:val="NoSpacing"/>
        <w:ind w:firstLine="708"/>
        <w:jc w:val="both"/>
      </w:pPr>
    </w:p>
    <w:p w:rsidR="002A5836" w:rsidRDefault="002A5836" w:rsidP="004E6000">
      <w:pPr>
        <w:pStyle w:val="NoSpacing"/>
        <w:ind w:firstLine="708"/>
        <w:jc w:val="both"/>
      </w:pPr>
      <w:r>
        <w:t>11.Türkçe dersi 5,6,</w:t>
      </w:r>
      <w:r w:rsidRPr="00ED4C83">
        <w:t>7</w:t>
      </w:r>
      <w:r>
        <w:t xml:space="preserve"> ve 8. sınıf </w:t>
      </w:r>
      <w:r w:rsidRPr="004E6000">
        <w:rPr>
          <w:b/>
        </w:rPr>
        <w:t>PROJE GÖREVİ</w:t>
      </w:r>
      <w:r>
        <w:t xml:space="preserve"> konuları olarak aşağıdaki konular belirlendi: </w:t>
      </w:r>
    </w:p>
    <w:p w:rsidR="002A5836" w:rsidRDefault="002A5836" w:rsidP="0099031F">
      <w:pPr>
        <w:pStyle w:val="NoSpacing"/>
        <w:jc w:val="both"/>
      </w:pPr>
      <w:r>
        <w:t>(Bu konular öneri niteliğinde olup öğrenci ve öğretmenin tercihine bırakılmıştır.)</w:t>
      </w:r>
    </w:p>
    <w:p w:rsidR="002A5836" w:rsidRPr="00ED4C83" w:rsidRDefault="002A5836" w:rsidP="0099031F">
      <w:pPr>
        <w:pStyle w:val="NoSpacing"/>
        <w:jc w:val="both"/>
      </w:pPr>
      <w:r>
        <w:t xml:space="preserve"> </w:t>
      </w:r>
    </w:p>
    <w:p w:rsidR="002A5836" w:rsidRDefault="002A5836" w:rsidP="004E6000">
      <w:pPr>
        <w:pStyle w:val="NoSpacing"/>
        <w:numPr>
          <w:ilvl w:val="0"/>
          <w:numId w:val="1"/>
        </w:numPr>
        <w:jc w:val="both"/>
      </w:pPr>
      <w:r w:rsidRPr="00794AE8">
        <w:rPr>
          <w:color w:val="000000"/>
        </w:rPr>
        <w:t>Karagöz-Hacivat kuklası hazırlama ve bir replikle sunumu.</w:t>
      </w:r>
    </w:p>
    <w:p w:rsidR="002A5836" w:rsidRPr="00794AE8" w:rsidRDefault="002A5836" w:rsidP="004E6000">
      <w:pPr>
        <w:pStyle w:val="NoSpacing"/>
        <w:numPr>
          <w:ilvl w:val="0"/>
          <w:numId w:val="1"/>
        </w:numPr>
        <w:jc w:val="both"/>
      </w:pPr>
      <w:r w:rsidRPr="00356C8B">
        <w:rPr>
          <w:color w:val="000000"/>
        </w:rPr>
        <w:t>2-</w:t>
      </w:r>
      <w:r w:rsidRPr="00794AE8">
        <w:rPr>
          <w:color w:val="000000"/>
        </w:rPr>
        <w:t>Kendi sesinden şiir kaseti hazırlama(Şiirler öğrenciler tarafından belirlenecek)</w:t>
      </w:r>
    </w:p>
    <w:p w:rsidR="002A5836" w:rsidRDefault="002A5836" w:rsidP="004E6000">
      <w:pPr>
        <w:pStyle w:val="NoSpacing"/>
        <w:numPr>
          <w:ilvl w:val="0"/>
          <w:numId w:val="1"/>
        </w:numPr>
        <w:jc w:val="both"/>
      </w:pPr>
      <w:r w:rsidRPr="00794AE8">
        <w:rPr>
          <w:color w:val="000000"/>
        </w:rPr>
        <w:t>Mehmet Akif ERSOY’UN Hayatı ve İstiklal Marşı’nın incelenmesi.</w:t>
      </w:r>
    </w:p>
    <w:p w:rsidR="002A5836" w:rsidRPr="00794AE8" w:rsidRDefault="002A5836" w:rsidP="004E6000">
      <w:pPr>
        <w:pStyle w:val="NoSpacing"/>
        <w:numPr>
          <w:ilvl w:val="0"/>
          <w:numId w:val="1"/>
        </w:numPr>
        <w:jc w:val="both"/>
      </w:pPr>
      <w:r w:rsidRPr="00794AE8">
        <w:rPr>
          <w:color w:val="000000"/>
        </w:rPr>
        <w:t xml:space="preserve">Türkçemize sahip çıkma, doğru kullanma ( araştırma </w:t>
      </w:r>
      <w:r>
        <w:rPr>
          <w:color w:val="000000"/>
        </w:rPr>
        <w:t>görev</w:t>
      </w:r>
      <w:r w:rsidRPr="00794AE8">
        <w:rPr>
          <w:color w:val="000000"/>
        </w:rPr>
        <w:t>i)</w:t>
      </w:r>
    </w:p>
    <w:p w:rsidR="002A5836" w:rsidRPr="00794AE8" w:rsidRDefault="002A5836" w:rsidP="0099031F">
      <w:pPr>
        <w:pStyle w:val="NoSpacing"/>
        <w:jc w:val="both"/>
      </w:pPr>
      <w:r>
        <w:rPr>
          <w:color w:val="000000"/>
        </w:rPr>
        <w:t> </w:t>
      </w:r>
      <w:r w:rsidRPr="00356C8B">
        <w:rPr>
          <w:color w:val="000000"/>
        </w:rPr>
        <w:t>5-</w:t>
      </w:r>
      <w:r w:rsidRPr="00794AE8">
        <w:rPr>
          <w:color w:val="000000"/>
        </w:rPr>
        <w:t>Meslek tanıtımı yapma. Bir meslek sahibi ile mesleğinin özellikleri hakkında röportaj yapma(grup çalışması)</w:t>
      </w:r>
    </w:p>
    <w:p w:rsidR="002A5836" w:rsidRPr="00794AE8" w:rsidRDefault="002A5836" w:rsidP="0099031F">
      <w:pPr>
        <w:pStyle w:val="NoSpacing"/>
        <w:jc w:val="both"/>
      </w:pPr>
      <w:r w:rsidRPr="00356C8B">
        <w:rPr>
          <w:color w:val="000000"/>
        </w:rPr>
        <w:t>6-</w:t>
      </w:r>
      <w:r w:rsidRPr="00794AE8">
        <w:rPr>
          <w:color w:val="000000"/>
        </w:rPr>
        <w:t>Herhangi bir konuda röportaj yapma( eğitim, sağlık, ekonomi, spor, iletişim vb.)</w:t>
      </w:r>
    </w:p>
    <w:p w:rsidR="002A5836" w:rsidRPr="00794AE8" w:rsidRDefault="002A5836" w:rsidP="0099031F">
      <w:pPr>
        <w:pStyle w:val="NoSpacing"/>
        <w:jc w:val="both"/>
      </w:pPr>
      <w:r w:rsidRPr="00356C8B">
        <w:rPr>
          <w:color w:val="000000"/>
        </w:rPr>
        <w:t>7-</w:t>
      </w:r>
      <w:r w:rsidRPr="00794AE8">
        <w:rPr>
          <w:color w:val="000000"/>
        </w:rPr>
        <w:t>Türkçe ile ilgili bir konu seçerek anket yapma.</w:t>
      </w:r>
    </w:p>
    <w:p w:rsidR="002A5836" w:rsidRPr="00794AE8" w:rsidRDefault="002A5836" w:rsidP="0099031F">
      <w:pPr>
        <w:pStyle w:val="NoSpacing"/>
        <w:jc w:val="both"/>
      </w:pPr>
      <w:r w:rsidRPr="00356C8B">
        <w:rPr>
          <w:color w:val="000000"/>
        </w:rPr>
        <w:t>8-</w:t>
      </w:r>
      <w:r w:rsidRPr="00794AE8">
        <w:rPr>
          <w:color w:val="000000"/>
        </w:rPr>
        <w:t>Dilimizde kullanılan yabancı sözcüklerin Türkçe karşılıklarını bulma çalışması.</w:t>
      </w:r>
    </w:p>
    <w:p w:rsidR="002A5836" w:rsidRPr="00794AE8" w:rsidRDefault="002A5836" w:rsidP="0099031F">
      <w:pPr>
        <w:pStyle w:val="NoSpacing"/>
        <w:jc w:val="both"/>
      </w:pPr>
      <w:r w:rsidRPr="00356C8B">
        <w:rPr>
          <w:color w:val="000000"/>
        </w:rPr>
        <w:t>9-</w:t>
      </w:r>
      <w:r w:rsidRPr="00794AE8">
        <w:rPr>
          <w:color w:val="000000"/>
        </w:rPr>
        <w:t>Türkçenin kullanımıyla ilgili yapılan yanlışlıkların gözlem  yoluyla tespiti  ve bu yanlışlıkları düzeltme çalışması.</w:t>
      </w:r>
    </w:p>
    <w:p w:rsidR="002A5836" w:rsidRPr="00794AE8" w:rsidRDefault="002A5836" w:rsidP="0099031F">
      <w:pPr>
        <w:pStyle w:val="NoSpacing"/>
        <w:jc w:val="both"/>
      </w:pPr>
      <w:r w:rsidRPr="00356C8B">
        <w:rPr>
          <w:color w:val="000000"/>
        </w:rPr>
        <w:t>10-</w:t>
      </w:r>
      <w:r w:rsidRPr="00794AE8">
        <w:rPr>
          <w:color w:val="000000"/>
        </w:rPr>
        <w:t>Bir oyun  canlandırma çalışması.( Gölge oyunu, orta oyunu vb.)</w:t>
      </w:r>
    </w:p>
    <w:p w:rsidR="002A5836" w:rsidRPr="00794AE8" w:rsidRDefault="002A5836" w:rsidP="0099031F">
      <w:pPr>
        <w:pStyle w:val="NoSpacing"/>
        <w:jc w:val="both"/>
      </w:pPr>
      <w:r w:rsidRPr="00356C8B">
        <w:rPr>
          <w:color w:val="000000"/>
        </w:rPr>
        <w:t>11-</w:t>
      </w:r>
      <w:r w:rsidRPr="00794AE8">
        <w:rPr>
          <w:color w:val="000000"/>
        </w:rPr>
        <w:t>Senaryosunu kendi yazdıkları bir oyunu canlandırma.</w:t>
      </w:r>
    </w:p>
    <w:p w:rsidR="002A5836" w:rsidRPr="00794AE8" w:rsidRDefault="002A5836" w:rsidP="0099031F">
      <w:pPr>
        <w:pStyle w:val="NoSpacing"/>
        <w:jc w:val="both"/>
      </w:pPr>
      <w:r w:rsidRPr="00356C8B">
        <w:rPr>
          <w:color w:val="000000"/>
        </w:rPr>
        <w:t>12-</w:t>
      </w:r>
      <w:r w:rsidRPr="00794AE8">
        <w:rPr>
          <w:color w:val="000000"/>
        </w:rPr>
        <w:t>Deyimleri konularına göre sınıflandırma.</w:t>
      </w:r>
    </w:p>
    <w:p w:rsidR="002A5836" w:rsidRPr="00794AE8" w:rsidRDefault="002A5836" w:rsidP="0099031F">
      <w:pPr>
        <w:pStyle w:val="NoSpacing"/>
        <w:jc w:val="both"/>
      </w:pPr>
      <w:r w:rsidRPr="00356C8B">
        <w:rPr>
          <w:color w:val="000000"/>
        </w:rPr>
        <w:t>13-</w:t>
      </w:r>
      <w:r w:rsidRPr="00794AE8">
        <w:rPr>
          <w:color w:val="000000"/>
        </w:rPr>
        <w:t>Deyimlerin çıkış kaynaklarını araştırma.</w:t>
      </w:r>
    </w:p>
    <w:p w:rsidR="002A5836" w:rsidRPr="00794AE8" w:rsidRDefault="002A5836" w:rsidP="0099031F">
      <w:pPr>
        <w:pStyle w:val="NoSpacing"/>
        <w:jc w:val="both"/>
      </w:pPr>
      <w:r w:rsidRPr="00794AE8">
        <w:rPr>
          <w:color w:val="000000"/>
        </w:rPr>
        <w:t>1</w:t>
      </w:r>
      <w:r w:rsidRPr="00356C8B">
        <w:rPr>
          <w:color w:val="000000"/>
        </w:rPr>
        <w:t>4-</w:t>
      </w:r>
      <w:r w:rsidRPr="00794AE8">
        <w:rPr>
          <w:color w:val="000000"/>
        </w:rPr>
        <w:t>Atasözlerinin çıkış kaynaklarını araştırma.</w:t>
      </w:r>
    </w:p>
    <w:p w:rsidR="002A5836" w:rsidRPr="00794AE8" w:rsidRDefault="002A5836" w:rsidP="0099031F">
      <w:pPr>
        <w:pStyle w:val="NoSpacing"/>
        <w:jc w:val="both"/>
      </w:pPr>
      <w:r w:rsidRPr="00356C8B">
        <w:rPr>
          <w:color w:val="000000"/>
        </w:rPr>
        <w:t>15</w:t>
      </w:r>
      <w:r w:rsidRPr="00794AE8">
        <w:rPr>
          <w:color w:val="000000"/>
        </w:rPr>
        <w:t>-Konularına göre şiir antolojisi hazırlama.</w:t>
      </w:r>
    </w:p>
    <w:p w:rsidR="002A5836" w:rsidRPr="00794AE8" w:rsidRDefault="002A5836" w:rsidP="0099031F">
      <w:pPr>
        <w:pStyle w:val="NoSpacing"/>
        <w:jc w:val="both"/>
      </w:pPr>
      <w:r w:rsidRPr="00082817">
        <w:rPr>
          <w:color w:val="000000"/>
        </w:rPr>
        <w:t>16-</w:t>
      </w:r>
      <w:r w:rsidRPr="00794AE8">
        <w:rPr>
          <w:color w:val="000000"/>
        </w:rPr>
        <w:t>Kitap inceleme.</w:t>
      </w:r>
    </w:p>
    <w:p w:rsidR="002A5836" w:rsidRPr="00794AE8" w:rsidRDefault="002A5836" w:rsidP="0099031F">
      <w:pPr>
        <w:pStyle w:val="NoSpacing"/>
        <w:jc w:val="both"/>
      </w:pPr>
      <w:r w:rsidRPr="00082817">
        <w:rPr>
          <w:color w:val="000000"/>
        </w:rPr>
        <w:t>17-</w:t>
      </w:r>
      <w:r w:rsidRPr="00794AE8">
        <w:rPr>
          <w:color w:val="000000"/>
        </w:rPr>
        <w:t>Yaşanılan yörenin folklorunu inceleme.(yöresel kelimeler, mani, masal, ninni, bilmece, türkü, efsane vb.)</w:t>
      </w:r>
    </w:p>
    <w:p w:rsidR="002A5836" w:rsidRPr="00794AE8" w:rsidRDefault="002A5836" w:rsidP="0099031F">
      <w:pPr>
        <w:pStyle w:val="NoSpacing"/>
        <w:jc w:val="both"/>
      </w:pPr>
      <w:r w:rsidRPr="00082817">
        <w:rPr>
          <w:color w:val="000000"/>
        </w:rPr>
        <w:t>18-</w:t>
      </w:r>
      <w:r w:rsidRPr="00794AE8">
        <w:rPr>
          <w:color w:val="000000"/>
        </w:rPr>
        <w:t>Atatürk’ün eğitim politikası üzerine araştırma yazısı hazırlama.</w:t>
      </w:r>
    </w:p>
    <w:p w:rsidR="002A5836" w:rsidRPr="00794AE8" w:rsidRDefault="002A5836" w:rsidP="0099031F">
      <w:pPr>
        <w:pStyle w:val="NoSpacing"/>
        <w:jc w:val="both"/>
      </w:pPr>
      <w:r w:rsidRPr="00082817">
        <w:rPr>
          <w:color w:val="000000"/>
        </w:rPr>
        <w:t>19-</w:t>
      </w:r>
      <w:r w:rsidRPr="00794AE8">
        <w:rPr>
          <w:color w:val="000000"/>
        </w:rPr>
        <w:t>Atatürk’ün  çeşitli konulardaki sözlerini,  sınıflandırarak resimli olarak derleme.</w:t>
      </w:r>
    </w:p>
    <w:p w:rsidR="002A5836" w:rsidRPr="00794AE8" w:rsidRDefault="002A5836" w:rsidP="0099031F">
      <w:pPr>
        <w:pStyle w:val="NoSpacing"/>
        <w:jc w:val="both"/>
      </w:pPr>
      <w:r w:rsidRPr="00082817">
        <w:rPr>
          <w:color w:val="000000"/>
        </w:rPr>
        <w:t>20-</w:t>
      </w:r>
      <w:r w:rsidRPr="00794AE8">
        <w:rPr>
          <w:color w:val="000000"/>
        </w:rPr>
        <w:t>Bir ya da iki ay süre ile günlük tutma(Belli bir süreye ilişkin kısmı değerlendirmek üzere)</w:t>
      </w:r>
    </w:p>
    <w:p w:rsidR="002A5836" w:rsidRPr="00794AE8" w:rsidRDefault="002A5836" w:rsidP="0099031F">
      <w:pPr>
        <w:pStyle w:val="NoSpacing"/>
        <w:jc w:val="both"/>
      </w:pPr>
      <w:r w:rsidRPr="00082817">
        <w:rPr>
          <w:color w:val="000000"/>
        </w:rPr>
        <w:t>21-</w:t>
      </w:r>
      <w:r w:rsidRPr="00794AE8">
        <w:rPr>
          <w:color w:val="000000"/>
        </w:rPr>
        <w:t xml:space="preserve"> Kurtuluş savaşında Türk kadınının katkılarını anlatan bir araştırma yazısı hazırlama.</w:t>
      </w:r>
    </w:p>
    <w:p w:rsidR="002A5836" w:rsidRPr="00794AE8" w:rsidRDefault="002A5836" w:rsidP="0099031F">
      <w:pPr>
        <w:pStyle w:val="NoSpacing"/>
        <w:jc w:val="both"/>
      </w:pPr>
      <w:r w:rsidRPr="00082817">
        <w:rPr>
          <w:color w:val="000000"/>
        </w:rPr>
        <w:t>22-</w:t>
      </w:r>
      <w:r w:rsidRPr="00794AE8">
        <w:rPr>
          <w:color w:val="000000"/>
        </w:rPr>
        <w:t xml:space="preserve"> Öykü yazma (Konu belirlenebilir.).</w:t>
      </w:r>
    </w:p>
    <w:p w:rsidR="002A5836" w:rsidRPr="00794AE8" w:rsidRDefault="002A5836" w:rsidP="0099031F">
      <w:pPr>
        <w:pStyle w:val="NoSpacing"/>
        <w:jc w:val="both"/>
      </w:pPr>
      <w:r w:rsidRPr="00082817">
        <w:rPr>
          <w:color w:val="000000"/>
        </w:rPr>
        <w:t>23-</w:t>
      </w:r>
      <w:r w:rsidRPr="00794AE8">
        <w:rPr>
          <w:color w:val="000000"/>
        </w:rPr>
        <w:t xml:space="preserve"> Oyun yazma.( Konu belirlenebilir.)</w:t>
      </w:r>
    </w:p>
    <w:p w:rsidR="002A5836" w:rsidRPr="00794AE8" w:rsidRDefault="002A5836" w:rsidP="0099031F">
      <w:pPr>
        <w:pStyle w:val="NoSpacing"/>
        <w:jc w:val="both"/>
      </w:pPr>
      <w:r w:rsidRPr="00082817">
        <w:rPr>
          <w:color w:val="000000"/>
        </w:rPr>
        <w:t>24-</w:t>
      </w:r>
      <w:r w:rsidRPr="00794AE8">
        <w:rPr>
          <w:color w:val="000000"/>
        </w:rPr>
        <w:t xml:space="preserve">Şiir dinletisi hazırlayıp sunma.( bireysel ya da grup olarak) </w:t>
      </w:r>
    </w:p>
    <w:p w:rsidR="002A5836" w:rsidRPr="00794AE8" w:rsidRDefault="002A5836" w:rsidP="0099031F">
      <w:pPr>
        <w:pStyle w:val="NoSpacing"/>
        <w:jc w:val="both"/>
      </w:pPr>
      <w:r w:rsidRPr="00082817">
        <w:rPr>
          <w:color w:val="000000"/>
        </w:rPr>
        <w:t>25-</w:t>
      </w:r>
      <w:r w:rsidRPr="00794AE8">
        <w:rPr>
          <w:color w:val="000000"/>
        </w:rPr>
        <w:t>Atatürk’ün sözlerini derleyip düzenleme.</w:t>
      </w:r>
    </w:p>
    <w:p w:rsidR="002A5836" w:rsidRPr="00794AE8" w:rsidRDefault="002A5836" w:rsidP="0099031F">
      <w:pPr>
        <w:pStyle w:val="NoSpacing"/>
        <w:jc w:val="both"/>
      </w:pPr>
      <w:r w:rsidRPr="00082817">
        <w:rPr>
          <w:color w:val="000000"/>
        </w:rPr>
        <w:t>26-</w:t>
      </w:r>
      <w:r w:rsidRPr="00794AE8">
        <w:rPr>
          <w:color w:val="000000"/>
        </w:rPr>
        <w:t>Seçme şiir defteri tutma.(konuları farklı)</w:t>
      </w:r>
    </w:p>
    <w:p w:rsidR="002A5836" w:rsidRPr="00794AE8" w:rsidRDefault="002A5836" w:rsidP="0099031F">
      <w:pPr>
        <w:pStyle w:val="NoSpacing"/>
        <w:jc w:val="both"/>
      </w:pPr>
      <w:r w:rsidRPr="00082817">
        <w:rPr>
          <w:color w:val="000000"/>
        </w:rPr>
        <w:t>27-</w:t>
      </w:r>
      <w:r w:rsidRPr="00794AE8">
        <w:rPr>
          <w:color w:val="000000"/>
        </w:rPr>
        <w:t xml:space="preserve"> Dergi hazırlama (grup çalışması)</w:t>
      </w:r>
    </w:p>
    <w:p w:rsidR="002A5836" w:rsidRPr="00794AE8" w:rsidRDefault="002A5836" w:rsidP="0099031F">
      <w:pPr>
        <w:pStyle w:val="NoSpacing"/>
        <w:jc w:val="both"/>
      </w:pPr>
      <w:r w:rsidRPr="00082817">
        <w:t>28-</w:t>
      </w:r>
      <w:r w:rsidRPr="00794AE8">
        <w:t xml:space="preserve"> Şiir türleri hakkında bilgi toplama, şiir türlerinden örnekler verme </w:t>
      </w:r>
    </w:p>
    <w:p w:rsidR="002A5836" w:rsidRPr="00794AE8" w:rsidRDefault="002A5836" w:rsidP="0099031F">
      <w:pPr>
        <w:pStyle w:val="NoSpacing"/>
        <w:jc w:val="both"/>
      </w:pPr>
      <w:r w:rsidRPr="00082817">
        <w:t>29-</w:t>
      </w:r>
      <w:r w:rsidRPr="00794AE8">
        <w:t xml:space="preserve"> Atatürk şiirlerinden oluşan bir dinleti hazırlama.</w:t>
      </w:r>
    </w:p>
    <w:p w:rsidR="002A5836" w:rsidRPr="00794AE8" w:rsidRDefault="002A5836" w:rsidP="0099031F">
      <w:pPr>
        <w:pStyle w:val="NoSpacing"/>
        <w:jc w:val="both"/>
      </w:pPr>
      <w:r w:rsidRPr="00082817">
        <w:t>30-</w:t>
      </w:r>
      <w:r w:rsidRPr="00794AE8">
        <w:t>Halk türkülerinin ortaya çıkış süreci</w:t>
      </w:r>
      <w:r>
        <w:t>ni araştırma.</w:t>
      </w:r>
    </w:p>
    <w:p w:rsidR="002A5836" w:rsidRDefault="002A5836" w:rsidP="0099031F">
      <w:pPr>
        <w:pStyle w:val="NoSpacing"/>
        <w:jc w:val="both"/>
      </w:pPr>
      <w:r w:rsidRPr="00082817">
        <w:t>31</w:t>
      </w:r>
      <w:r w:rsidRPr="00794AE8">
        <w:t>-Efsanelerin ortaya çıkış süreci ve efsaneler( bu efsaneler kasete kendi sözlerinden çekilecek)</w:t>
      </w:r>
    </w:p>
    <w:p w:rsidR="002A5836" w:rsidRPr="00794AE8" w:rsidRDefault="002A5836" w:rsidP="0099031F">
      <w:pPr>
        <w:pStyle w:val="NoSpacing"/>
        <w:jc w:val="both"/>
      </w:pPr>
      <w:r w:rsidRPr="00082817">
        <w:t>32-</w:t>
      </w:r>
      <w:r w:rsidRPr="00794AE8">
        <w:t>Bir hikâyede geçen sözcükleri yapı bakımından inceleme.( kitabın ilk 10–15 sayfası)</w:t>
      </w:r>
    </w:p>
    <w:p w:rsidR="002A5836" w:rsidRPr="00794AE8" w:rsidRDefault="002A5836" w:rsidP="0099031F">
      <w:pPr>
        <w:pStyle w:val="NoSpacing"/>
        <w:jc w:val="both"/>
      </w:pPr>
      <w:r w:rsidRPr="00082817">
        <w:rPr>
          <w:color w:val="000000"/>
        </w:rPr>
        <w:t>33-</w:t>
      </w:r>
      <w:r w:rsidRPr="00794AE8">
        <w:t xml:space="preserve"> Türk destanları ( Alp Er Tunga Sagusu, Oğuz Kağa</w:t>
      </w:r>
      <w:r>
        <w:t>n Destanı, Bozkurt, Türeyiş,   </w:t>
      </w:r>
      <w:r w:rsidRPr="00794AE8">
        <w:t xml:space="preserve"> Göç Destanı)hakkında araştırma yapma.</w:t>
      </w:r>
    </w:p>
    <w:p w:rsidR="002A5836" w:rsidRPr="00794AE8" w:rsidRDefault="002A5836" w:rsidP="0099031F">
      <w:pPr>
        <w:pStyle w:val="NoSpacing"/>
        <w:jc w:val="both"/>
      </w:pPr>
      <w:r w:rsidRPr="00082817">
        <w:t>34</w:t>
      </w:r>
      <w:r w:rsidRPr="00794AE8">
        <w:t>-Atatürk’ün anılarını derleme</w:t>
      </w:r>
    </w:p>
    <w:p w:rsidR="002A5836" w:rsidRDefault="002A5836" w:rsidP="0099031F">
      <w:pPr>
        <w:pStyle w:val="NoSpacing"/>
        <w:jc w:val="both"/>
        <w:rPr>
          <w:color w:val="000000"/>
        </w:rPr>
      </w:pPr>
      <w:r w:rsidRPr="00082817">
        <w:t>35-</w:t>
      </w:r>
      <w:r w:rsidRPr="00794AE8">
        <w:rPr>
          <w:color w:val="000000"/>
        </w:rPr>
        <w:t xml:space="preserve"> Drama çalışması (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
    <w:p w:rsidR="002A5836" w:rsidRDefault="002A5836" w:rsidP="003C468A">
      <w:pPr>
        <w:pStyle w:val="NoSpacing"/>
        <w:rPr>
          <w:color w:val="000000"/>
        </w:rPr>
      </w:pPr>
      <w:r>
        <w:rPr>
          <w:color w:val="000000"/>
        </w:rPr>
        <w:t>36- Cahit Zarifoğlu’nun  hayatı ve eserleri.</w:t>
      </w:r>
    </w:p>
    <w:p w:rsidR="002A5836" w:rsidRDefault="002A5836" w:rsidP="003C468A">
      <w:pPr>
        <w:pStyle w:val="NoSpacing"/>
        <w:rPr>
          <w:color w:val="000000"/>
        </w:rPr>
      </w:pPr>
      <w:r>
        <w:rPr>
          <w:color w:val="000000"/>
        </w:rPr>
        <w:t>37- Kahramanmaraş’ın tanınmış şair ve yazarlarının hayatı ve eserleri.</w:t>
      </w:r>
    </w:p>
    <w:p w:rsidR="002A5836" w:rsidRDefault="002A5836" w:rsidP="003C468A">
      <w:pPr>
        <w:pStyle w:val="NoSpacing"/>
        <w:rPr>
          <w:color w:val="000000"/>
        </w:rPr>
      </w:pPr>
    </w:p>
    <w:p w:rsidR="002A5836" w:rsidRDefault="002A5836" w:rsidP="003C468A">
      <w:pPr>
        <w:pStyle w:val="NoSpacing"/>
        <w:rPr>
          <w:color w:val="000000"/>
        </w:rPr>
      </w:pPr>
    </w:p>
    <w:p w:rsidR="002A5836" w:rsidRDefault="002A5836" w:rsidP="003C468A">
      <w:pPr>
        <w:pStyle w:val="NoSpacing"/>
        <w:rPr>
          <w:color w:val="000000"/>
        </w:rPr>
      </w:pPr>
      <w:r w:rsidRPr="00794AE8">
        <w:rPr>
          <w:color w:val="000000"/>
        </w:rPr>
        <w:br/>
      </w:r>
      <w:r>
        <w:rPr>
          <w:color w:val="000000"/>
        </w:rPr>
        <w:t xml:space="preserve">   </w:t>
      </w:r>
      <w:r w:rsidRPr="00794AE8">
        <w:rPr>
          <w:color w:val="000000"/>
        </w:rPr>
        <w:t xml:space="preserve"> </w:t>
      </w:r>
    </w:p>
    <w:p w:rsidR="002A5836" w:rsidRDefault="002A5836" w:rsidP="004E6000">
      <w:pPr>
        <w:pStyle w:val="NoSpacing"/>
        <w:ind w:firstLine="708"/>
        <w:jc w:val="both"/>
        <w:rPr>
          <w:color w:val="000000"/>
        </w:rPr>
      </w:pPr>
      <w:r w:rsidRPr="00794AE8">
        <w:rPr>
          <w:color w:val="000000"/>
        </w:rPr>
        <w:t>Öğrencilere her dö</w:t>
      </w:r>
      <w:r>
        <w:rPr>
          <w:color w:val="000000"/>
        </w:rPr>
        <w:t xml:space="preserve">nem,  en az bir </w:t>
      </w:r>
      <w:r w:rsidRPr="00E8204D">
        <w:rPr>
          <w:b/>
        </w:rPr>
        <w:t>PERFORMANS GÖREVİ</w:t>
      </w:r>
      <w:r w:rsidRPr="00794AE8">
        <w:rPr>
          <w:color w:val="000000"/>
        </w:rPr>
        <w:t xml:space="preserve"> verilmesi konusunda fikir birliğine varıldı ve </w:t>
      </w:r>
      <w:r>
        <w:rPr>
          <w:color w:val="000000"/>
        </w:rPr>
        <w:t xml:space="preserve">5,6,7 </w:t>
      </w:r>
      <w:r w:rsidRPr="00794AE8">
        <w:rPr>
          <w:color w:val="000000"/>
        </w:rPr>
        <w:t xml:space="preserve">ve 8.sınıf performans </w:t>
      </w:r>
      <w:r>
        <w:rPr>
          <w:color w:val="000000"/>
        </w:rPr>
        <w:t>görev</w:t>
      </w:r>
      <w:r w:rsidRPr="00794AE8">
        <w:rPr>
          <w:color w:val="000000"/>
        </w:rPr>
        <w:t xml:space="preserve"> konuları aşağıdaki şekilde belirlendi</w:t>
      </w:r>
      <w:r>
        <w:rPr>
          <w:color w:val="000000"/>
        </w:rPr>
        <w:t>:</w:t>
      </w:r>
    </w:p>
    <w:p w:rsidR="002A5836" w:rsidRDefault="002A5836" w:rsidP="00F67F35">
      <w:pPr>
        <w:pStyle w:val="NoSpacing"/>
        <w:jc w:val="both"/>
      </w:pPr>
      <w:r>
        <w:t>(Bu konular öneri niteliğinde olup öğrenci ve öğretmenin tercihine bırakılmıştır.)</w:t>
      </w:r>
    </w:p>
    <w:p w:rsidR="002A5836" w:rsidRDefault="002A5836" w:rsidP="000575D3">
      <w:pPr>
        <w:ind w:firstLine="360"/>
        <w:rPr>
          <w:b/>
          <w:color w:val="000000"/>
        </w:rPr>
      </w:pPr>
      <w:r w:rsidRPr="009A72DA">
        <w:rPr>
          <w:b/>
          <w:color w:val="000000"/>
        </w:rPr>
        <w:t xml:space="preserve">      </w:t>
      </w:r>
    </w:p>
    <w:p w:rsidR="002A5836" w:rsidRPr="000575D3" w:rsidRDefault="002A5836" w:rsidP="000575D3">
      <w:pPr>
        <w:ind w:firstLine="360"/>
        <w:rPr>
          <w:rFonts w:ascii="Times New Roman" w:hAnsi="Times New Roman"/>
          <w:b/>
          <w:color w:val="000000"/>
        </w:rPr>
      </w:pPr>
      <w:r w:rsidRPr="000575D3">
        <w:rPr>
          <w:rFonts w:ascii="Times New Roman" w:hAnsi="Times New Roman"/>
          <w:b/>
          <w:color w:val="000000"/>
        </w:rPr>
        <w:t xml:space="preserve">    1.DÖNEM                                                                                     2.DÖNEM</w:t>
      </w:r>
    </w:p>
    <w:p w:rsidR="002A5836" w:rsidRPr="000575D3" w:rsidRDefault="002A5836" w:rsidP="000575D3">
      <w:pPr>
        <w:ind w:firstLine="360"/>
        <w:rPr>
          <w:rFonts w:ascii="Times New Roman" w:hAnsi="Times New Roman"/>
          <w:b/>
        </w:rPr>
      </w:pPr>
      <w:r w:rsidRPr="000575D3">
        <w:rPr>
          <w:rFonts w:ascii="Times New Roman" w:hAnsi="Times New Roman"/>
          <w:color w:val="000000"/>
        </w:rPr>
        <w:t> </w:t>
      </w:r>
      <w:r w:rsidRPr="000575D3">
        <w:rPr>
          <w:rFonts w:ascii="Times New Roman" w:hAnsi="Times New Roman"/>
          <w:b/>
        </w:rPr>
        <w:t xml:space="preserve">Birinci Performans Görevi Takvimi:                                        İkinci Performans Görevi Takvimi:                                                                                                                                                                                                                                                            </w:t>
      </w:r>
    </w:p>
    <w:p w:rsidR="002A5836" w:rsidRPr="000575D3" w:rsidRDefault="002A5836" w:rsidP="000575D3">
      <w:pPr>
        <w:ind w:left="360"/>
        <w:rPr>
          <w:rFonts w:ascii="Times New Roman" w:hAnsi="Times New Roman"/>
        </w:rPr>
      </w:pPr>
      <w:r w:rsidRPr="000575D3">
        <w:rPr>
          <w:rFonts w:ascii="Times New Roman" w:hAnsi="Times New Roman"/>
        </w:rPr>
        <w:t xml:space="preserve">Görevin verilme zamanı  : Kasım  ayının son haftası    Görevin verilme zamanı  : Mart  ayının üçüncü haftası </w:t>
      </w:r>
    </w:p>
    <w:p w:rsidR="002A5836" w:rsidRPr="000575D3" w:rsidRDefault="002A5836" w:rsidP="000575D3">
      <w:pPr>
        <w:ind w:left="360"/>
        <w:rPr>
          <w:rFonts w:ascii="Times New Roman" w:hAnsi="Times New Roman"/>
        </w:rPr>
      </w:pPr>
      <w:r w:rsidRPr="000575D3">
        <w:rPr>
          <w:rFonts w:ascii="Times New Roman" w:hAnsi="Times New Roman"/>
        </w:rPr>
        <w:t xml:space="preserve">Görevin kontrol zamanı  : Aralık  ayının son haftası      Görevin kontrol zamanı  : Nisan  ayının ikinci haftası                                                                                                      </w:t>
      </w:r>
      <w:r w:rsidRPr="000575D3">
        <w:rPr>
          <w:rFonts w:ascii="Times New Roman" w:hAnsi="Times New Roman"/>
        </w:rPr>
        <w:br/>
        <w:t xml:space="preserve">Görevin teslim zamanı    : Ocak ayının ikinci haftası    Görevin teslim zamanı    :  Mayıs  ayının son haftası                                                                                                                                        </w:t>
      </w:r>
    </w:p>
    <w:p w:rsidR="002A5836" w:rsidRDefault="002A5836" w:rsidP="00F67F35">
      <w:pPr>
        <w:pStyle w:val="NoSpacing"/>
        <w:jc w:val="both"/>
      </w:pPr>
    </w:p>
    <w:p w:rsidR="002A5836" w:rsidRPr="00794AE8" w:rsidRDefault="002A5836" w:rsidP="0099031F">
      <w:pPr>
        <w:pStyle w:val="NoSpacing"/>
        <w:jc w:val="both"/>
      </w:pPr>
      <w:r w:rsidRPr="00082817">
        <w:rPr>
          <w:color w:val="000000"/>
        </w:rPr>
        <w:t>1-</w:t>
      </w:r>
      <w:r w:rsidRPr="00794AE8">
        <w:rPr>
          <w:color w:val="000000"/>
        </w:rPr>
        <w:t>Okul ve sınıf panolarında sergilenmek üzere afiş tasarımı hazırlama</w:t>
      </w:r>
    </w:p>
    <w:p w:rsidR="002A5836" w:rsidRPr="00794AE8" w:rsidRDefault="002A5836" w:rsidP="0099031F">
      <w:pPr>
        <w:pStyle w:val="NoSpacing"/>
        <w:jc w:val="both"/>
      </w:pPr>
      <w:r w:rsidRPr="00794AE8">
        <w:rPr>
          <w:color w:val="000000"/>
        </w:rPr>
        <w:t>(umut, mutluluk, kaygı, yalnızlık, özlem, bağışlama, takdir etme konularından bir ile ilgili olacak)</w:t>
      </w:r>
    </w:p>
    <w:p w:rsidR="002A5836" w:rsidRPr="00794AE8" w:rsidRDefault="002A5836" w:rsidP="0099031F">
      <w:pPr>
        <w:pStyle w:val="NoSpacing"/>
        <w:jc w:val="both"/>
      </w:pPr>
      <w:r w:rsidRPr="00082817">
        <w:rPr>
          <w:color w:val="000000"/>
        </w:rPr>
        <w:t>2-</w:t>
      </w:r>
      <w:r w:rsidRPr="00794AE8">
        <w:rPr>
          <w:color w:val="000000"/>
        </w:rPr>
        <w:t>Kitap okuma ve faydaları ile ilgili okul ve sınıf panolarında sergilenmek üzere afişler hazırlama.</w:t>
      </w:r>
    </w:p>
    <w:p w:rsidR="002A5836" w:rsidRPr="00794AE8" w:rsidRDefault="002A5836" w:rsidP="0099031F">
      <w:pPr>
        <w:pStyle w:val="NoSpacing"/>
        <w:jc w:val="both"/>
      </w:pPr>
      <w:r w:rsidRPr="00082817">
        <w:rPr>
          <w:color w:val="000000"/>
        </w:rPr>
        <w:t>3-</w:t>
      </w:r>
      <w:r w:rsidRPr="00794AE8">
        <w:rPr>
          <w:color w:val="000000"/>
        </w:rPr>
        <w:t xml:space="preserve"> Gezip gördüğünüz bir yeri ayrıntılarıyla anlatınız.</w:t>
      </w:r>
    </w:p>
    <w:p w:rsidR="002A5836" w:rsidRPr="00794AE8" w:rsidRDefault="002A5836" w:rsidP="0099031F">
      <w:pPr>
        <w:pStyle w:val="NoSpacing"/>
        <w:jc w:val="both"/>
      </w:pPr>
      <w:r w:rsidRPr="00082817">
        <w:rPr>
          <w:color w:val="000000"/>
        </w:rPr>
        <w:t>4-</w:t>
      </w:r>
      <w:r w:rsidRPr="00794AE8">
        <w:rPr>
          <w:color w:val="000000"/>
        </w:rPr>
        <w:t>Şiir dinletisi hazırlayıp sunma (Konusunu öğrenci belirleyecek)</w:t>
      </w:r>
    </w:p>
    <w:p w:rsidR="002A5836" w:rsidRPr="00794AE8" w:rsidRDefault="002A5836" w:rsidP="0099031F">
      <w:pPr>
        <w:pStyle w:val="NoSpacing"/>
        <w:jc w:val="both"/>
      </w:pPr>
      <w:r w:rsidRPr="00082817">
        <w:rPr>
          <w:color w:val="000000"/>
        </w:rPr>
        <w:t>5-</w:t>
      </w:r>
      <w:r w:rsidRPr="00794AE8">
        <w:rPr>
          <w:color w:val="000000"/>
        </w:rPr>
        <w:t xml:space="preserve"> Bir yazar ve eseri hakkında bilgi verme.( bu konu 15 dakika süre ile öğrenciler tarafından sunum yapılacak şekilde olacak)</w:t>
      </w:r>
    </w:p>
    <w:p w:rsidR="002A5836" w:rsidRPr="00794AE8" w:rsidRDefault="002A5836" w:rsidP="0099031F">
      <w:pPr>
        <w:pStyle w:val="NoSpacing"/>
        <w:jc w:val="both"/>
      </w:pPr>
      <w:r w:rsidRPr="00082817">
        <w:rPr>
          <w:color w:val="000000"/>
        </w:rPr>
        <w:t>6-</w:t>
      </w:r>
      <w:r w:rsidRPr="00794AE8">
        <w:rPr>
          <w:color w:val="000000"/>
        </w:rPr>
        <w:t>Bir şiiri düz yazıya çevirme.</w:t>
      </w:r>
    </w:p>
    <w:p w:rsidR="002A5836" w:rsidRPr="00794AE8" w:rsidRDefault="002A5836" w:rsidP="0099031F">
      <w:pPr>
        <w:pStyle w:val="NoSpacing"/>
        <w:jc w:val="both"/>
      </w:pPr>
      <w:r w:rsidRPr="00082817">
        <w:rPr>
          <w:color w:val="000000"/>
        </w:rPr>
        <w:t>7-</w:t>
      </w:r>
      <w:r w:rsidRPr="00794AE8">
        <w:rPr>
          <w:color w:val="000000"/>
        </w:rPr>
        <w:t>Yer adları efsane antolojisi hazırlama.</w:t>
      </w:r>
    </w:p>
    <w:p w:rsidR="002A5836" w:rsidRPr="00794AE8" w:rsidRDefault="002A5836" w:rsidP="0099031F">
      <w:pPr>
        <w:pStyle w:val="NoSpacing"/>
        <w:jc w:val="both"/>
      </w:pPr>
      <w:r w:rsidRPr="00082817">
        <w:rPr>
          <w:color w:val="000000"/>
        </w:rPr>
        <w:t>8-</w:t>
      </w:r>
      <w:r w:rsidRPr="00794AE8">
        <w:rPr>
          <w:color w:val="000000"/>
        </w:rPr>
        <w:t>Bir öyküyü tiyatro türüne uyarlama.</w:t>
      </w:r>
    </w:p>
    <w:p w:rsidR="002A5836" w:rsidRPr="00794AE8" w:rsidRDefault="002A5836" w:rsidP="0099031F">
      <w:pPr>
        <w:pStyle w:val="NoSpacing"/>
        <w:jc w:val="both"/>
      </w:pPr>
      <w:r w:rsidRPr="00082817">
        <w:rPr>
          <w:color w:val="000000"/>
        </w:rPr>
        <w:t>9-</w:t>
      </w:r>
      <w:r w:rsidRPr="00794AE8">
        <w:rPr>
          <w:color w:val="000000"/>
        </w:rPr>
        <w:t>Şiir incelemesi(biçim ve içerik yönünden)</w:t>
      </w:r>
    </w:p>
    <w:p w:rsidR="002A5836" w:rsidRPr="00794AE8" w:rsidRDefault="002A5836" w:rsidP="0099031F">
      <w:pPr>
        <w:pStyle w:val="NoSpacing"/>
        <w:jc w:val="both"/>
      </w:pPr>
      <w:r w:rsidRPr="00082817">
        <w:rPr>
          <w:color w:val="000000"/>
        </w:rPr>
        <w:t>10-</w:t>
      </w:r>
      <w:r w:rsidRPr="00794AE8">
        <w:rPr>
          <w:color w:val="000000"/>
        </w:rPr>
        <w:t>Atasözü ve özdeyiş açıklama. (Konusu belirlenebilir.)</w:t>
      </w:r>
    </w:p>
    <w:p w:rsidR="002A5836" w:rsidRPr="00794AE8" w:rsidRDefault="002A5836" w:rsidP="0099031F">
      <w:pPr>
        <w:pStyle w:val="NoSpacing"/>
        <w:jc w:val="both"/>
      </w:pPr>
      <w:r w:rsidRPr="00082817">
        <w:rPr>
          <w:color w:val="000000"/>
        </w:rPr>
        <w:t>11-</w:t>
      </w:r>
      <w:r w:rsidRPr="00794AE8">
        <w:rPr>
          <w:color w:val="000000"/>
        </w:rPr>
        <w:t>Yöremizdeki turizm çalışmalarını hakkında bilgi edinme.</w:t>
      </w:r>
    </w:p>
    <w:p w:rsidR="002A5836" w:rsidRPr="00794AE8" w:rsidRDefault="002A5836" w:rsidP="0099031F">
      <w:pPr>
        <w:pStyle w:val="NoSpacing"/>
        <w:jc w:val="both"/>
      </w:pPr>
      <w:r w:rsidRPr="00082817">
        <w:rPr>
          <w:color w:val="000000"/>
        </w:rPr>
        <w:t>12-</w:t>
      </w:r>
      <w:r w:rsidRPr="00794AE8">
        <w:rPr>
          <w:color w:val="000000"/>
        </w:rPr>
        <w:t xml:space="preserve"> Düğün veya nişan törenleri, asker uğurlama, şenlik vb. yöresel geleneklerin anlatılması.</w:t>
      </w:r>
    </w:p>
    <w:p w:rsidR="002A5836" w:rsidRPr="00794AE8" w:rsidRDefault="002A5836" w:rsidP="0099031F">
      <w:pPr>
        <w:pStyle w:val="NoSpacing"/>
        <w:jc w:val="both"/>
      </w:pPr>
      <w:r w:rsidRPr="00082817">
        <w:rPr>
          <w:color w:val="000000"/>
        </w:rPr>
        <w:t>13-</w:t>
      </w:r>
      <w:r w:rsidRPr="00794AE8">
        <w:rPr>
          <w:color w:val="000000"/>
        </w:rPr>
        <w:t>Çeşitli edebiyat dergilerini inceleme.</w:t>
      </w:r>
    </w:p>
    <w:p w:rsidR="002A5836" w:rsidRPr="00794AE8" w:rsidRDefault="002A5836" w:rsidP="0099031F">
      <w:pPr>
        <w:pStyle w:val="NoSpacing"/>
        <w:jc w:val="both"/>
      </w:pPr>
      <w:r w:rsidRPr="00082817">
        <w:rPr>
          <w:color w:val="000000"/>
        </w:rPr>
        <w:t>14-</w:t>
      </w:r>
      <w:r w:rsidRPr="00794AE8">
        <w:rPr>
          <w:color w:val="000000"/>
        </w:rPr>
        <w:t xml:space="preserve"> Bilinen bir kişi, hayvan, eşya, yer ve olayla ilgili betimlemeler yapma.</w:t>
      </w:r>
    </w:p>
    <w:p w:rsidR="002A5836" w:rsidRPr="00794AE8" w:rsidRDefault="002A5836" w:rsidP="0099031F">
      <w:pPr>
        <w:pStyle w:val="NoSpacing"/>
        <w:jc w:val="both"/>
      </w:pPr>
      <w:r w:rsidRPr="00082817">
        <w:rPr>
          <w:color w:val="000000"/>
        </w:rPr>
        <w:t>15-</w:t>
      </w:r>
      <w:r w:rsidRPr="00794AE8">
        <w:rPr>
          <w:color w:val="000000"/>
        </w:rPr>
        <w:t xml:space="preserve"> Sözcüklerin gerçek ve mecaz anlamlarını araştırarak, sözcükleri bu anlamlarına uygun biçimde cümlede kullanma.</w:t>
      </w:r>
    </w:p>
    <w:p w:rsidR="002A5836" w:rsidRPr="00794AE8" w:rsidRDefault="002A5836" w:rsidP="0099031F">
      <w:pPr>
        <w:pStyle w:val="NoSpacing"/>
        <w:jc w:val="both"/>
      </w:pPr>
      <w:r w:rsidRPr="00861EAC">
        <w:rPr>
          <w:color w:val="000000"/>
        </w:rPr>
        <w:t>16</w:t>
      </w:r>
      <w:r w:rsidRPr="00794AE8">
        <w:rPr>
          <w:color w:val="000000"/>
        </w:rPr>
        <w:t>-“ de” ve “ki”lerin görevlerini, yazımına  ilişkin kuralları araştırma, bunları örnek cümlelerle gösterme.</w:t>
      </w:r>
    </w:p>
    <w:p w:rsidR="002A5836" w:rsidRPr="00794AE8" w:rsidRDefault="002A5836" w:rsidP="0099031F">
      <w:pPr>
        <w:pStyle w:val="NoSpacing"/>
        <w:jc w:val="both"/>
      </w:pPr>
      <w:r w:rsidRPr="00861EAC">
        <w:rPr>
          <w:color w:val="000000"/>
        </w:rPr>
        <w:t>17-</w:t>
      </w:r>
      <w:r w:rsidRPr="00794AE8">
        <w:rPr>
          <w:color w:val="000000"/>
        </w:rPr>
        <w:t>İzlenen bir filmi, oyunu özetleme, eleştirme.</w:t>
      </w:r>
    </w:p>
    <w:p w:rsidR="002A5836" w:rsidRPr="00794AE8" w:rsidRDefault="002A5836" w:rsidP="0099031F">
      <w:pPr>
        <w:pStyle w:val="NoSpacing"/>
        <w:jc w:val="both"/>
      </w:pPr>
      <w:r w:rsidRPr="00861EAC">
        <w:rPr>
          <w:color w:val="000000"/>
        </w:rPr>
        <w:t>18-</w:t>
      </w:r>
      <w:r w:rsidRPr="00794AE8">
        <w:rPr>
          <w:color w:val="000000"/>
        </w:rPr>
        <w:t>Yöremizin tarihi ve turistik özelliklerini anlatan bir yazının hazırlanması.</w:t>
      </w:r>
    </w:p>
    <w:p w:rsidR="002A5836" w:rsidRPr="00794AE8" w:rsidRDefault="002A5836" w:rsidP="0099031F">
      <w:pPr>
        <w:pStyle w:val="NoSpacing"/>
        <w:jc w:val="both"/>
      </w:pPr>
      <w:r w:rsidRPr="00861EAC">
        <w:rPr>
          <w:color w:val="000000"/>
        </w:rPr>
        <w:t>19</w:t>
      </w:r>
      <w:r w:rsidRPr="00794AE8">
        <w:rPr>
          <w:color w:val="000000"/>
        </w:rPr>
        <w:t>-Bir paragrafın kelimelerinin köklerini, eklerini ve eklerin çeşitlerini inceleme.</w:t>
      </w:r>
    </w:p>
    <w:p w:rsidR="002A5836" w:rsidRPr="00794AE8" w:rsidRDefault="002A5836" w:rsidP="0099031F">
      <w:pPr>
        <w:pStyle w:val="NoSpacing"/>
        <w:jc w:val="both"/>
      </w:pPr>
      <w:r w:rsidRPr="00861EAC">
        <w:rPr>
          <w:color w:val="000000"/>
        </w:rPr>
        <w:t>20-</w:t>
      </w:r>
      <w:r w:rsidRPr="00794AE8">
        <w:rPr>
          <w:color w:val="000000"/>
        </w:rPr>
        <w:t>Anı yazma.</w:t>
      </w:r>
    </w:p>
    <w:p w:rsidR="002A5836" w:rsidRPr="00794AE8" w:rsidRDefault="002A5836" w:rsidP="0099031F">
      <w:pPr>
        <w:pStyle w:val="NoSpacing"/>
        <w:jc w:val="both"/>
      </w:pPr>
      <w:r w:rsidRPr="00861EAC">
        <w:rPr>
          <w:color w:val="000000"/>
        </w:rPr>
        <w:t>21-</w:t>
      </w:r>
      <w:r w:rsidRPr="00794AE8">
        <w:rPr>
          <w:color w:val="000000"/>
        </w:rPr>
        <w:t>İzlenen bir filmi, oyunu özetleme, eleştirme.</w:t>
      </w:r>
    </w:p>
    <w:p w:rsidR="002A5836" w:rsidRPr="00794AE8" w:rsidRDefault="002A5836" w:rsidP="0099031F">
      <w:pPr>
        <w:pStyle w:val="NoSpacing"/>
        <w:jc w:val="both"/>
      </w:pPr>
      <w:r w:rsidRPr="00861EAC">
        <w:rPr>
          <w:color w:val="000000"/>
        </w:rPr>
        <w:t>22-</w:t>
      </w:r>
      <w:r w:rsidRPr="00794AE8">
        <w:rPr>
          <w:color w:val="000000"/>
        </w:rPr>
        <w:t>Şiir türleri hakkında bilgi toplama, örnekler bulma.</w:t>
      </w:r>
    </w:p>
    <w:p w:rsidR="002A5836" w:rsidRPr="00794AE8" w:rsidRDefault="002A5836" w:rsidP="0099031F">
      <w:pPr>
        <w:pStyle w:val="NoSpacing"/>
        <w:jc w:val="both"/>
      </w:pPr>
      <w:r w:rsidRPr="00861EAC">
        <w:rPr>
          <w:color w:val="000000"/>
        </w:rPr>
        <w:t>23-</w:t>
      </w:r>
      <w:r w:rsidRPr="00794AE8">
        <w:rPr>
          <w:color w:val="000000"/>
        </w:rPr>
        <w:t>Şiirler üzerinde redifleri, uyakları ve çeşitlerini bulma.</w:t>
      </w:r>
    </w:p>
    <w:p w:rsidR="002A5836" w:rsidRPr="00794AE8" w:rsidRDefault="002A5836" w:rsidP="0099031F">
      <w:pPr>
        <w:pStyle w:val="NoSpacing"/>
        <w:jc w:val="both"/>
      </w:pPr>
      <w:r w:rsidRPr="00861EAC">
        <w:rPr>
          <w:color w:val="000000"/>
        </w:rPr>
        <w:t>24-</w:t>
      </w:r>
      <w:r w:rsidRPr="00794AE8">
        <w:rPr>
          <w:color w:val="000000"/>
        </w:rPr>
        <w:t xml:space="preserve"> Seçme şiir defteri tutma.</w:t>
      </w:r>
    </w:p>
    <w:p w:rsidR="002A5836" w:rsidRPr="00794AE8" w:rsidRDefault="002A5836" w:rsidP="0099031F">
      <w:pPr>
        <w:pStyle w:val="NoSpacing"/>
        <w:jc w:val="both"/>
      </w:pPr>
      <w:r w:rsidRPr="000E35E2">
        <w:rPr>
          <w:color w:val="000000"/>
        </w:rPr>
        <w:t>25-</w:t>
      </w:r>
      <w:r w:rsidRPr="00794AE8">
        <w:rPr>
          <w:color w:val="000000"/>
        </w:rPr>
        <w:t>Atatürk’ün çeşitli konulardaki sözlerini derleme.</w:t>
      </w:r>
    </w:p>
    <w:p w:rsidR="002A5836" w:rsidRPr="00794AE8" w:rsidRDefault="002A5836" w:rsidP="0099031F">
      <w:pPr>
        <w:pStyle w:val="NoSpacing"/>
        <w:jc w:val="both"/>
      </w:pPr>
      <w:r w:rsidRPr="000E35E2">
        <w:rPr>
          <w:color w:val="000000"/>
        </w:rPr>
        <w:t>26-</w:t>
      </w:r>
      <w:r w:rsidRPr="00794AE8">
        <w:rPr>
          <w:color w:val="000000"/>
        </w:rPr>
        <w:t>Bir  paragraftan ya da kitaptan alınmış cümlelerin ögelerinin incelenmesi.</w:t>
      </w:r>
    </w:p>
    <w:p w:rsidR="002A5836" w:rsidRPr="00794AE8" w:rsidRDefault="002A5836" w:rsidP="0099031F">
      <w:pPr>
        <w:pStyle w:val="NoSpacing"/>
        <w:jc w:val="both"/>
      </w:pPr>
      <w:r w:rsidRPr="000E35E2">
        <w:rPr>
          <w:color w:val="000000"/>
        </w:rPr>
        <w:t>27-</w:t>
      </w:r>
      <w:r w:rsidRPr="00794AE8">
        <w:rPr>
          <w:color w:val="000000"/>
        </w:rPr>
        <w:t>Cümle çeşitleri ile ilgili araştırma yapma.</w:t>
      </w:r>
    </w:p>
    <w:p w:rsidR="002A5836" w:rsidRPr="00794AE8" w:rsidRDefault="002A5836" w:rsidP="0099031F">
      <w:pPr>
        <w:pStyle w:val="NoSpacing"/>
        <w:jc w:val="both"/>
      </w:pPr>
      <w:r w:rsidRPr="000E35E2">
        <w:rPr>
          <w:color w:val="000000"/>
        </w:rPr>
        <w:t>28-</w:t>
      </w:r>
      <w:r w:rsidRPr="00794AE8">
        <w:rPr>
          <w:color w:val="000000"/>
        </w:rPr>
        <w:t>Hece ölçüsü ile bir şiir yazma( Şiir öğrencinin seçeceği bir konu üzerinde olacak)</w:t>
      </w:r>
    </w:p>
    <w:p w:rsidR="002A5836" w:rsidRPr="00794AE8" w:rsidRDefault="002A5836" w:rsidP="0099031F">
      <w:pPr>
        <w:pStyle w:val="NoSpacing"/>
        <w:jc w:val="both"/>
      </w:pPr>
      <w:r w:rsidRPr="000E35E2">
        <w:rPr>
          <w:color w:val="000000"/>
        </w:rPr>
        <w:t>29-</w:t>
      </w:r>
      <w:r w:rsidRPr="00794AE8">
        <w:rPr>
          <w:color w:val="000000"/>
        </w:rPr>
        <w:t>Ömer Seyfettin, Reşat Nuri Güntekin,  Memduh Şevket Esendal veya Sait Faik Abasıyanık’ın bir hikâyesinin incelenmesi.</w:t>
      </w:r>
    </w:p>
    <w:p w:rsidR="002A5836" w:rsidRPr="00794AE8" w:rsidRDefault="002A5836" w:rsidP="0099031F">
      <w:pPr>
        <w:pStyle w:val="NoSpacing"/>
        <w:jc w:val="both"/>
      </w:pPr>
      <w:r w:rsidRPr="000E35E2">
        <w:rPr>
          <w:color w:val="000000"/>
        </w:rPr>
        <w:t>30-</w:t>
      </w:r>
      <w:r w:rsidRPr="00794AE8">
        <w:rPr>
          <w:color w:val="000000"/>
        </w:rPr>
        <w:t>Fiil çatılarını örneklerle açıklama ve bir paragraf üzerinde incelenmesi.</w:t>
      </w:r>
    </w:p>
    <w:p w:rsidR="002A5836" w:rsidRPr="00794AE8" w:rsidRDefault="002A5836" w:rsidP="0099031F">
      <w:pPr>
        <w:pStyle w:val="NoSpacing"/>
        <w:jc w:val="both"/>
      </w:pPr>
      <w:r w:rsidRPr="000E35E2">
        <w:rPr>
          <w:color w:val="000000"/>
        </w:rPr>
        <w:t>31-</w:t>
      </w:r>
      <w:r w:rsidRPr="00794AE8">
        <w:rPr>
          <w:color w:val="000000"/>
        </w:rPr>
        <w:t>Biyografi yazma.</w:t>
      </w:r>
    </w:p>
    <w:p w:rsidR="002A5836" w:rsidRPr="00794AE8" w:rsidRDefault="002A5836" w:rsidP="0099031F">
      <w:pPr>
        <w:pStyle w:val="NoSpacing"/>
        <w:jc w:val="both"/>
      </w:pPr>
      <w:r w:rsidRPr="000E35E2">
        <w:rPr>
          <w:color w:val="000000"/>
        </w:rPr>
        <w:t>32-</w:t>
      </w:r>
      <w:r w:rsidRPr="00794AE8">
        <w:rPr>
          <w:color w:val="000000"/>
        </w:rPr>
        <w:t>Yaratıcı masal yazma çalışması.</w:t>
      </w:r>
    </w:p>
    <w:p w:rsidR="002A5836" w:rsidRPr="00794AE8" w:rsidRDefault="002A5836" w:rsidP="0099031F">
      <w:pPr>
        <w:pStyle w:val="NoSpacing"/>
        <w:jc w:val="both"/>
      </w:pPr>
      <w:r w:rsidRPr="000E35E2">
        <w:rPr>
          <w:color w:val="000000"/>
        </w:rPr>
        <w:t>33-</w:t>
      </w:r>
      <w:r w:rsidRPr="00794AE8">
        <w:rPr>
          <w:color w:val="000000"/>
        </w:rPr>
        <w:t>Yaratıcı öykü yazma çalışması.</w:t>
      </w:r>
    </w:p>
    <w:p w:rsidR="002A5836" w:rsidRPr="00794AE8" w:rsidRDefault="002A5836" w:rsidP="0099031F">
      <w:pPr>
        <w:pStyle w:val="NoSpacing"/>
        <w:jc w:val="both"/>
      </w:pPr>
      <w:r w:rsidRPr="000E35E2">
        <w:rPr>
          <w:color w:val="000000"/>
        </w:rPr>
        <w:t>34-</w:t>
      </w:r>
      <w:r w:rsidRPr="00794AE8">
        <w:rPr>
          <w:color w:val="000000"/>
        </w:rPr>
        <w:t>Bayrağımızdaki ay ve yıldızın incelenmesi.</w:t>
      </w:r>
    </w:p>
    <w:p w:rsidR="002A5836" w:rsidRPr="00794AE8" w:rsidRDefault="002A5836" w:rsidP="0099031F">
      <w:pPr>
        <w:pStyle w:val="NoSpacing"/>
        <w:jc w:val="both"/>
      </w:pPr>
      <w:r w:rsidRPr="000E35E2">
        <w:rPr>
          <w:color w:val="000000"/>
        </w:rPr>
        <w:t>35-</w:t>
      </w:r>
      <w:r w:rsidRPr="00794AE8">
        <w:rPr>
          <w:color w:val="000000"/>
        </w:rPr>
        <w:t>Âşık Veysel ŞATIROĞLU’NUN hayatı, sanatı ve eserleri hakkında bilgi veriniz. Beğendiğiniz beş adet şiirini yazınız.</w:t>
      </w:r>
    </w:p>
    <w:p w:rsidR="002A5836" w:rsidRPr="00794AE8" w:rsidRDefault="002A5836" w:rsidP="0099031F">
      <w:pPr>
        <w:pStyle w:val="NoSpacing"/>
        <w:jc w:val="both"/>
      </w:pPr>
      <w:r w:rsidRPr="000E35E2">
        <w:rPr>
          <w:color w:val="000000"/>
        </w:rPr>
        <w:t>36-</w:t>
      </w:r>
      <w:r w:rsidRPr="00794AE8">
        <w:rPr>
          <w:color w:val="000000"/>
        </w:rPr>
        <w:t xml:space="preserve">Noktalama işaretleri ve kullanıldığı yerler (nokta, noktalı virgül, virgül, iki nokta, üç nokta, soru işareti, tırnak, konuşma çizgisi, parantez, ünlem işareti) </w:t>
      </w:r>
    </w:p>
    <w:p w:rsidR="002A5836" w:rsidRPr="00794AE8" w:rsidRDefault="002A5836" w:rsidP="0099031F">
      <w:pPr>
        <w:pStyle w:val="NoSpacing"/>
        <w:jc w:val="both"/>
      </w:pPr>
      <w:r w:rsidRPr="000E35E2">
        <w:rPr>
          <w:color w:val="000000"/>
        </w:rPr>
        <w:t>37-</w:t>
      </w:r>
      <w:r w:rsidRPr="00794AE8">
        <w:rPr>
          <w:color w:val="000000"/>
        </w:rPr>
        <w:t>Karacaoğlan’ın hayatı ve eserleri hakkında bilgi veriniz; beğendiğiniz beş adet şiirini yazınız.</w:t>
      </w:r>
    </w:p>
    <w:p w:rsidR="002A5836" w:rsidRPr="00794AE8" w:rsidRDefault="002A5836" w:rsidP="0099031F">
      <w:pPr>
        <w:pStyle w:val="NoSpacing"/>
        <w:jc w:val="both"/>
      </w:pPr>
      <w:r w:rsidRPr="000E35E2">
        <w:rPr>
          <w:color w:val="000000"/>
        </w:rPr>
        <w:t>38-</w:t>
      </w:r>
      <w:r w:rsidRPr="00794AE8">
        <w:rPr>
          <w:color w:val="000000"/>
        </w:rPr>
        <w:t>Türkçedeki ses olayları hakkında bir çalışma</w:t>
      </w:r>
    </w:p>
    <w:p w:rsidR="002A5836" w:rsidRPr="00794AE8" w:rsidRDefault="002A5836" w:rsidP="0099031F">
      <w:pPr>
        <w:pStyle w:val="NoSpacing"/>
        <w:jc w:val="both"/>
      </w:pPr>
      <w:r>
        <w:rPr>
          <w:color w:val="000000"/>
        </w:rPr>
        <w:t>39</w:t>
      </w:r>
      <w:r w:rsidRPr="000E35E2">
        <w:rPr>
          <w:color w:val="000000"/>
        </w:rPr>
        <w:t>-</w:t>
      </w:r>
      <w:r w:rsidRPr="00794AE8">
        <w:rPr>
          <w:color w:val="000000"/>
        </w:rPr>
        <w:t>Fiilimsiler</w:t>
      </w:r>
    </w:p>
    <w:p w:rsidR="002A5836" w:rsidRPr="00794AE8" w:rsidRDefault="002A5836" w:rsidP="0099031F">
      <w:pPr>
        <w:pStyle w:val="NoSpacing"/>
        <w:jc w:val="both"/>
      </w:pPr>
      <w:r>
        <w:rPr>
          <w:color w:val="000000"/>
        </w:rPr>
        <w:t>40</w:t>
      </w:r>
      <w:r w:rsidRPr="00794AE8">
        <w:rPr>
          <w:color w:val="000000"/>
        </w:rPr>
        <w:t>-Komedi türünde bir piyes yazımı. (grup çalışması)</w:t>
      </w:r>
    </w:p>
    <w:p w:rsidR="002A5836" w:rsidRPr="00794AE8" w:rsidRDefault="002A5836" w:rsidP="0099031F">
      <w:pPr>
        <w:pStyle w:val="NoSpacing"/>
        <w:jc w:val="both"/>
      </w:pPr>
      <w:r>
        <w:rPr>
          <w:color w:val="000000"/>
        </w:rPr>
        <w:t>41</w:t>
      </w:r>
      <w:r w:rsidRPr="00794AE8">
        <w:rPr>
          <w:color w:val="000000"/>
        </w:rPr>
        <w:t>-Bilmece, fıkra, mani kitabı oluşturma(grup çalışması)</w:t>
      </w:r>
    </w:p>
    <w:p w:rsidR="002A5836" w:rsidRPr="00794AE8" w:rsidRDefault="002A5836" w:rsidP="0099031F">
      <w:pPr>
        <w:pStyle w:val="NoSpacing"/>
        <w:jc w:val="both"/>
      </w:pPr>
      <w:r>
        <w:rPr>
          <w:color w:val="000000"/>
        </w:rPr>
        <w:t>42</w:t>
      </w:r>
      <w:r w:rsidRPr="00794AE8">
        <w:rPr>
          <w:color w:val="000000"/>
        </w:rPr>
        <w:t>-Belirli gün ve haftalarla ilgili pano hazırlama(grup çalışması)</w:t>
      </w:r>
    </w:p>
    <w:p w:rsidR="002A5836" w:rsidRPr="002C76A4" w:rsidRDefault="002A5836" w:rsidP="0099031F">
      <w:pPr>
        <w:pStyle w:val="NoSpacing"/>
        <w:jc w:val="both"/>
      </w:pPr>
      <w:r>
        <w:rPr>
          <w:color w:val="000000"/>
        </w:rPr>
        <w:t>43</w:t>
      </w:r>
      <w:r w:rsidRPr="000E35E2">
        <w:rPr>
          <w:color w:val="000000"/>
        </w:rPr>
        <w:t>-</w:t>
      </w:r>
      <w:r w:rsidRPr="00794AE8">
        <w:rPr>
          <w:color w:val="000000"/>
        </w:rPr>
        <w:t>Karagöz ile Hacivat oyununun canlandırılması(grup çalışması)</w:t>
      </w:r>
      <w:r w:rsidRPr="00655850">
        <w:rPr>
          <w:color w:val="000000"/>
        </w:rPr>
        <w:t xml:space="preserve">     </w:t>
      </w:r>
    </w:p>
    <w:p w:rsidR="002A5836" w:rsidRDefault="002A5836" w:rsidP="003C468A">
      <w:pPr>
        <w:pStyle w:val="NoSpacing"/>
        <w:rPr>
          <w:color w:val="000000"/>
        </w:rPr>
      </w:pPr>
      <w:r>
        <w:rPr>
          <w:color w:val="000000"/>
        </w:rPr>
        <w:t xml:space="preserve"> 44-Cahit Zarifoğlu’nun  hayatı ve eserleri.</w:t>
      </w:r>
    </w:p>
    <w:p w:rsidR="002A5836" w:rsidRDefault="002A5836" w:rsidP="003C468A">
      <w:pPr>
        <w:pStyle w:val="NoSpacing"/>
        <w:rPr>
          <w:color w:val="000000"/>
        </w:rPr>
      </w:pPr>
      <w:r>
        <w:rPr>
          <w:color w:val="000000"/>
        </w:rPr>
        <w:t>45- Kahramanmaraş’ın tanınmış şair ve yazarlarının hayatı ve eserleri.</w:t>
      </w:r>
    </w:p>
    <w:p w:rsidR="002A5836" w:rsidRDefault="002A5836" w:rsidP="003C468A">
      <w:pPr>
        <w:pStyle w:val="NoSpacing"/>
        <w:rPr>
          <w:color w:val="000000"/>
        </w:rPr>
      </w:pPr>
    </w:p>
    <w:p w:rsidR="002A5836" w:rsidRDefault="002A5836" w:rsidP="003C468A">
      <w:pPr>
        <w:pStyle w:val="NoSpacing"/>
        <w:rPr>
          <w:color w:val="000000"/>
        </w:rPr>
      </w:pPr>
    </w:p>
    <w:p w:rsidR="002A5836" w:rsidRDefault="002A5836" w:rsidP="003C468A">
      <w:pPr>
        <w:pStyle w:val="NoSpacing"/>
        <w:rPr>
          <w:color w:val="000000"/>
        </w:rPr>
      </w:pPr>
    </w:p>
    <w:p w:rsidR="002A5836" w:rsidRDefault="002A5836" w:rsidP="003C468A">
      <w:pPr>
        <w:pStyle w:val="NoSpacing"/>
        <w:rPr>
          <w:color w:val="000000"/>
        </w:rPr>
      </w:pPr>
    </w:p>
    <w:p w:rsidR="002A5836" w:rsidRDefault="002A5836" w:rsidP="0099031F">
      <w:pPr>
        <w:pStyle w:val="NoSpacing"/>
        <w:jc w:val="both"/>
        <w:rPr>
          <w:color w:val="000000"/>
        </w:rPr>
      </w:pPr>
    </w:p>
    <w:p w:rsidR="002A5836" w:rsidRPr="00F94D7C" w:rsidRDefault="002A5836" w:rsidP="00F94D7C">
      <w:pPr>
        <w:pStyle w:val="NoSpacing"/>
        <w:ind w:firstLine="708"/>
        <w:jc w:val="both"/>
        <w:rPr>
          <w:b/>
        </w:rPr>
      </w:pPr>
      <w:r w:rsidRPr="00F94D7C">
        <w:rPr>
          <w:b/>
        </w:rPr>
        <w:t xml:space="preserve">Proje Görev Takvimi: </w:t>
      </w:r>
    </w:p>
    <w:p w:rsidR="002A5836" w:rsidRDefault="002A5836" w:rsidP="00F67F35">
      <w:pPr>
        <w:pStyle w:val="NoSpacing"/>
      </w:pPr>
      <w:r>
        <w:t xml:space="preserve">Görevin verilme zamanı: Mart ayının ikinci haftası </w:t>
      </w:r>
      <w:r>
        <w:br/>
        <w:t xml:space="preserve">Görevin teslim zamanı:   Mayıs ayının ikinci haftası   </w:t>
      </w:r>
    </w:p>
    <w:p w:rsidR="002A5836" w:rsidRDefault="002A5836" w:rsidP="00F67F35">
      <w:pPr>
        <w:pStyle w:val="NoSpacing"/>
      </w:pPr>
    </w:p>
    <w:p w:rsidR="002A5836" w:rsidRPr="00F94D7C" w:rsidRDefault="002A5836" w:rsidP="00F94D7C">
      <w:pPr>
        <w:pStyle w:val="NoSpacing"/>
        <w:ind w:firstLine="708"/>
        <w:rPr>
          <w:b/>
        </w:rPr>
      </w:pPr>
      <w:r w:rsidRPr="00F94D7C">
        <w:rPr>
          <w:b/>
          <w:color w:val="000000"/>
        </w:rPr>
        <w:t>PERFORMANS DEĞERLENDİRME ÖLÇEĞİ</w:t>
      </w:r>
    </w:p>
    <w:p w:rsidR="002A5836" w:rsidRPr="00FE16E8" w:rsidRDefault="002A5836" w:rsidP="0099031F">
      <w:pPr>
        <w:pStyle w:val="NoSpacing"/>
        <w:jc w:val="both"/>
        <w:rPr>
          <w:color w:val="000000"/>
        </w:rPr>
      </w:pPr>
    </w:p>
    <w:tbl>
      <w:tblPr>
        <w:tblpPr w:leftFromText="141" w:rightFromText="141" w:vertAnchor="text" w:horzAnchor="page" w:tblpX="1703"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1260"/>
      </w:tblGrid>
      <w:tr w:rsidR="002A5836" w:rsidRPr="00140374" w:rsidTr="00FE1A33">
        <w:tc>
          <w:tcPr>
            <w:tcW w:w="5328" w:type="dxa"/>
          </w:tcPr>
          <w:p w:rsidR="002A5836" w:rsidRPr="00140374" w:rsidRDefault="002A5836" w:rsidP="0099031F">
            <w:pPr>
              <w:pStyle w:val="NoSpacing"/>
              <w:jc w:val="both"/>
              <w:rPr>
                <w:color w:val="000000"/>
              </w:rPr>
            </w:pPr>
            <w:r w:rsidRPr="00140374">
              <w:rPr>
                <w:color w:val="000000"/>
              </w:rPr>
              <w:t>ÖLÇÜTLER</w:t>
            </w:r>
          </w:p>
        </w:tc>
        <w:tc>
          <w:tcPr>
            <w:tcW w:w="1260" w:type="dxa"/>
          </w:tcPr>
          <w:p w:rsidR="002A5836" w:rsidRPr="00140374" w:rsidRDefault="002A5836" w:rsidP="0099031F">
            <w:pPr>
              <w:pStyle w:val="NoSpacing"/>
              <w:jc w:val="both"/>
              <w:rPr>
                <w:color w:val="000000"/>
              </w:rPr>
            </w:pPr>
            <w:r w:rsidRPr="00140374">
              <w:rPr>
                <w:color w:val="000000"/>
              </w:rPr>
              <w:t>PUAN</w:t>
            </w:r>
          </w:p>
        </w:tc>
      </w:tr>
      <w:tr w:rsidR="002A5836" w:rsidRPr="00140374" w:rsidTr="00FE1A33">
        <w:tc>
          <w:tcPr>
            <w:tcW w:w="5328" w:type="dxa"/>
          </w:tcPr>
          <w:p w:rsidR="002A5836" w:rsidRPr="00140374" w:rsidRDefault="002A5836" w:rsidP="0099031F">
            <w:pPr>
              <w:pStyle w:val="NoSpacing"/>
              <w:jc w:val="both"/>
              <w:rPr>
                <w:color w:val="000000"/>
              </w:rPr>
            </w:pPr>
            <w:r w:rsidRPr="00140374">
              <w:rPr>
                <w:color w:val="000000"/>
              </w:rPr>
              <w:t>Zamanında görevini yapma alışkanlığı kazanma</w:t>
            </w:r>
            <w:r w:rsidRPr="00140374">
              <w:rPr>
                <w:color w:val="000000"/>
              </w:rPr>
              <w:tab/>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rPr>
                <w:color w:val="000000"/>
              </w:rPr>
            </w:pPr>
            <w:r w:rsidRPr="00140374">
              <w:t>Planlı çalışma alışkanlığı kazanma ve uygulama</w:t>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rPr>
                <w:color w:val="000000"/>
              </w:rPr>
            </w:pPr>
            <w:r w:rsidRPr="00140374">
              <w:t>Türkçeyi iyi ve etkili kullanma</w:t>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rPr>
                <w:color w:val="000000"/>
              </w:rPr>
            </w:pPr>
            <w:r w:rsidRPr="00140374">
              <w:t>Kompozisyon</w:t>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rPr>
                <w:color w:val="000000"/>
              </w:rPr>
            </w:pPr>
            <w:r w:rsidRPr="00140374">
              <w:t>Estetik (temizlik, ahenk ve güzellik)</w:t>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rPr>
                <w:color w:val="000000"/>
              </w:rPr>
            </w:pPr>
            <w:r w:rsidRPr="00140374">
              <w:t>Yazım ve noktalamaya uyum</w:t>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rPr>
                <w:color w:val="000000"/>
              </w:rPr>
            </w:pPr>
            <w:r w:rsidRPr="00140374">
              <w:t>Kaynaklara ulaşma ve yeterince kullanma</w:t>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rPr>
                <w:color w:val="000000"/>
              </w:rPr>
            </w:pPr>
            <w:r w:rsidRPr="00140374">
              <w:t>Konu kapsamının yeterliği</w:t>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rPr>
                <w:color w:val="000000"/>
              </w:rPr>
            </w:pPr>
            <w:r w:rsidRPr="00140374">
              <w:t>Bilgi toplama yöntemlerini kullanmasındaki başarısı</w:t>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rPr>
                <w:color w:val="000000"/>
              </w:rPr>
            </w:pPr>
            <w:r w:rsidRPr="00140374">
              <w:t>Bir ana fikre ulaşma, yorumlama, amaca uygunluk</w:t>
            </w:r>
          </w:p>
        </w:tc>
        <w:tc>
          <w:tcPr>
            <w:tcW w:w="1260" w:type="dxa"/>
          </w:tcPr>
          <w:p w:rsidR="002A5836" w:rsidRPr="00140374" w:rsidRDefault="002A5836" w:rsidP="0099031F">
            <w:pPr>
              <w:pStyle w:val="NoSpacing"/>
              <w:jc w:val="both"/>
              <w:rPr>
                <w:color w:val="000000"/>
              </w:rPr>
            </w:pPr>
            <w:r w:rsidRPr="00140374">
              <w:rPr>
                <w:color w:val="000000"/>
              </w:rPr>
              <w:t>10</w:t>
            </w:r>
          </w:p>
        </w:tc>
      </w:tr>
      <w:tr w:rsidR="002A5836" w:rsidRPr="00140374" w:rsidTr="00FE1A33">
        <w:tc>
          <w:tcPr>
            <w:tcW w:w="5328" w:type="dxa"/>
          </w:tcPr>
          <w:p w:rsidR="002A5836" w:rsidRPr="00140374" w:rsidRDefault="002A5836" w:rsidP="0099031F">
            <w:pPr>
              <w:pStyle w:val="NoSpacing"/>
              <w:jc w:val="both"/>
            </w:pPr>
            <w:r w:rsidRPr="00140374">
              <w:t>TOPLAM</w:t>
            </w:r>
          </w:p>
        </w:tc>
        <w:tc>
          <w:tcPr>
            <w:tcW w:w="1260" w:type="dxa"/>
          </w:tcPr>
          <w:p w:rsidR="002A5836" w:rsidRPr="00140374" w:rsidRDefault="002A5836" w:rsidP="0099031F">
            <w:pPr>
              <w:pStyle w:val="NoSpacing"/>
              <w:jc w:val="both"/>
              <w:rPr>
                <w:color w:val="000000"/>
              </w:rPr>
            </w:pPr>
            <w:r w:rsidRPr="00140374">
              <w:rPr>
                <w:color w:val="000000"/>
              </w:rPr>
              <w:t>100</w:t>
            </w:r>
          </w:p>
        </w:tc>
      </w:tr>
    </w:tbl>
    <w:p w:rsidR="002A5836" w:rsidRPr="00FE16E8" w:rsidRDefault="002A5836" w:rsidP="0099031F">
      <w:pPr>
        <w:pStyle w:val="NoSpacing"/>
        <w:jc w:val="both"/>
        <w:rPr>
          <w:color w:val="000000"/>
        </w:rPr>
      </w:pPr>
      <w:r w:rsidRPr="00FE16E8">
        <w:rPr>
          <w:color w:val="000000"/>
        </w:rPr>
        <w:tab/>
        <w:t xml:space="preserve">       </w:t>
      </w:r>
    </w:p>
    <w:p w:rsidR="002A5836" w:rsidRPr="00FE16E8" w:rsidRDefault="002A5836" w:rsidP="0099031F">
      <w:pPr>
        <w:pStyle w:val="NoSpacing"/>
        <w:jc w:val="both"/>
        <w:rPr>
          <w:color w:val="000000"/>
        </w:rPr>
      </w:pPr>
    </w:p>
    <w:p w:rsidR="002A5836" w:rsidRPr="00FE16E8" w:rsidRDefault="002A5836" w:rsidP="0099031F">
      <w:pPr>
        <w:pStyle w:val="NoSpacing"/>
        <w:jc w:val="both"/>
      </w:pPr>
    </w:p>
    <w:p w:rsidR="002A5836" w:rsidRPr="00FE16E8" w:rsidRDefault="002A5836" w:rsidP="0099031F">
      <w:pPr>
        <w:pStyle w:val="NoSpacing"/>
        <w:jc w:val="both"/>
      </w:pPr>
    </w:p>
    <w:p w:rsidR="002A5836" w:rsidRPr="00FE16E8" w:rsidRDefault="002A5836" w:rsidP="0099031F">
      <w:pPr>
        <w:pStyle w:val="NoSpacing"/>
        <w:jc w:val="both"/>
      </w:pPr>
    </w:p>
    <w:p w:rsidR="002A5836" w:rsidRPr="00FE16E8" w:rsidRDefault="002A5836" w:rsidP="0099031F">
      <w:pPr>
        <w:pStyle w:val="NoSpacing"/>
        <w:jc w:val="both"/>
      </w:pPr>
    </w:p>
    <w:p w:rsidR="002A5836" w:rsidRPr="00FE16E8" w:rsidRDefault="002A5836" w:rsidP="0099031F">
      <w:pPr>
        <w:pStyle w:val="NoSpacing"/>
        <w:jc w:val="both"/>
      </w:pPr>
    </w:p>
    <w:p w:rsidR="002A5836" w:rsidRPr="00FE16E8" w:rsidRDefault="002A5836" w:rsidP="0099031F">
      <w:pPr>
        <w:pStyle w:val="NoSpacing"/>
        <w:jc w:val="both"/>
      </w:pPr>
    </w:p>
    <w:p w:rsidR="002A5836" w:rsidRPr="00FE16E8" w:rsidRDefault="002A5836" w:rsidP="0099031F">
      <w:pPr>
        <w:pStyle w:val="NoSpacing"/>
        <w:jc w:val="both"/>
      </w:pPr>
    </w:p>
    <w:p w:rsidR="002A5836" w:rsidRPr="00FE16E8" w:rsidRDefault="002A5836" w:rsidP="0099031F">
      <w:pPr>
        <w:pStyle w:val="NoSpacing"/>
        <w:jc w:val="both"/>
      </w:pPr>
    </w:p>
    <w:p w:rsidR="002A5836" w:rsidRDefault="002A5836" w:rsidP="0099031F">
      <w:pPr>
        <w:pStyle w:val="NoSpacing"/>
        <w:jc w:val="both"/>
        <w:rPr>
          <w:color w:val="000000"/>
          <w:spacing w:val="-3"/>
        </w:rPr>
      </w:pPr>
    </w:p>
    <w:p w:rsidR="002A5836" w:rsidRDefault="002A5836" w:rsidP="0099031F">
      <w:pPr>
        <w:pStyle w:val="NoSpacing"/>
        <w:jc w:val="both"/>
        <w:rPr>
          <w:color w:val="000000"/>
          <w:spacing w:val="-3"/>
        </w:rPr>
      </w:pPr>
    </w:p>
    <w:p w:rsidR="002A5836" w:rsidRDefault="002A5836" w:rsidP="0099031F">
      <w:pPr>
        <w:pStyle w:val="NoSpacing"/>
        <w:jc w:val="both"/>
        <w:rPr>
          <w:color w:val="000000"/>
          <w:spacing w:val="-3"/>
        </w:rPr>
      </w:pPr>
    </w:p>
    <w:p w:rsidR="002A5836" w:rsidRPr="00F94D7C" w:rsidRDefault="002A5836" w:rsidP="0099031F">
      <w:pPr>
        <w:pStyle w:val="NoSpacing"/>
        <w:jc w:val="both"/>
        <w:rPr>
          <w:b/>
          <w:color w:val="000000"/>
          <w:spacing w:val="-3"/>
        </w:rPr>
      </w:pPr>
      <w:r w:rsidRPr="00F94D7C">
        <w:rPr>
          <w:b/>
          <w:color w:val="000000"/>
          <w:spacing w:val="-3"/>
        </w:rPr>
        <w:t xml:space="preserve">  </w:t>
      </w:r>
      <w:r w:rsidRPr="00F94D7C">
        <w:rPr>
          <w:b/>
          <w:color w:val="000000"/>
          <w:spacing w:val="-3"/>
        </w:rPr>
        <w:tab/>
        <w:t>PROJE DEĞERLENDİRME ÖLÇEĞİ</w:t>
      </w:r>
    </w:p>
    <w:tbl>
      <w:tblPr>
        <w:tblpPr w:leftFromText="141" w:rightFromText="141" w:vertAnchor="text" w:horzAnchor="page" w:tblpX="1591" w:tblpY="297"/>
        <w:tblW w:w="0" w:type="auto"/>
        <w:tblLayout w:type="fixed"/>
        <w:tblCellMar>
          <w:left w:w="40" w:type="dxa"/>
          <w:right w:w="40" w:type="dxa"/>
        </w:tblCellMar>
        <w:tblLook w:val="0000"/>
      </w:tblPr>
      <w:tblGrid>
        <w:gridCol w:w="442"/>
        <w:gridCol w:w="4818"/>
        <w:gridCol w:w="1440"/>
      </w:tblGrid>
      <w:tr w:rsidR="002A5836" w:rsidRPr="00140374" w:rsidTr="00FE1A33">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9"/>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11"/>
              </w:rPr>
              <w:t xml:space="preserve">Puan </w:t>
            </w:r>
          </w:p>
        </w:tc>
      </w:tr>
      <w:tr w:rsidR="002A5836" w:rsidRPr="00140374" w:rsidTr="00FE1A33">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3"/>
              </w:rPr>
              <w:t>Proje Hazırlama Süreci</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5"/>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7"/>
              </w:rPr>
              <w:t xml:space="preserve">Projenin İçeriği                                                                                                                                    </w:t>
            </w:r>
          </w:p>
        </w:tc>
      </w:tr>
      <w:tr w:rsidR="002A5836" w:rsidRPr="00140374"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Türkçe' yi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10</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10</w:t>
            </w:r>
          </w:p>
        </w:tc>
      </w:tr>
      <w:tr w:rsidR="002A5836" w:rsidRPr="00140374"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10</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5"/>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10</w:t>
            </w:r>
          </w:p>
        </w:tc>
      </w:tr>
      <w:tr w:rsidR="002A5836" w:rsidRPr="00140374" w:rsidTr="00FE1A33">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8"/>
              </w:rPr>
              <w:t xml:space="preserve">Projenin Sunumu                                                                                                                                </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 xml:space="preserve">   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5"/>
              </w:rPr>
              <w:t>Türkçe’ yi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5"/>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5"/>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6"/>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rPr>
                <w:color w:val="000000"/>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2A5836" w:rsidRPr="00140374" w:rsidRDefault="002A5836" w:rsidP="0099031F">
            <w:pPr>
              <w:pStyle w:val="NoSpacing"/>
              <w:jc w:val="both"/>
            </w:pPr>
            <w:r w:rsidRPr="00140374">
              <w:rPr>
                <w:color w:val="000000"/>
                <w:spacing w:val="-5"/>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5</w:t>
            </w:r>
          </w:p>
        </w:tc>
      </w:tr>
      <w:tr w:rsidR="002A5836" w:rsidRPr="00140374" w:rsidTr="00FE1A33">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2A5836" w:rsidRPr="00140374" w:rsidRDefault="002A5836" w:rsidP="0099031F">
            <w:pPr>
              <w:pStyle w:val="NoSpacing"/>
              <w:jc w:val="both"/>
            </w:pPr>
            <w:r w:rsidRPr="00140374">
              <w:t xml:space="preserve">                                                                                        Toplam:   100                                                                                                 </w:t>
            </w:r>
          </w:p>
        </w:tc>
      </w:tr>
    </w:tbl>
    <w:p w:rsidR="002A5836" w:rsidRDefault="002A5836" w:rsidP="0099031F">
      <w:pPr>
        <w:pStyle w:val="NoSpacing"/>
        <w:jc w:val="both"/>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p>
    <w:p w:rsidR="002A5836" w:rsidRDefault="002A5836" w:rsidP="0099031F">
      <w:pPr>
        <w:pStyle w:val="NoSpacing"/>
        <w:jc w:val="both"/>
        <w:rPr>
          <w:color w:val="000000"/>
        </w:rPr>
      </w:pPr>
      <w:bookmarkStart w:id="0" w:name="_GoBack"/>
      <w:bookmarkEnd w:id="0"/>
    </w:p>
    <w:p w:rsidR="002A5836" w:rsidRPr="00794AE8" w:rsidRDefault="002A5836" w:rsidP="0099031F">
      <w:pPr>
        <w:pStyle w:val="NoSpacing"/>
        <w:jc w:val="both"/>
        <w:rPr>
          <w:color w:val="000000"/>
        </w:rPr>
      </w:pPr>
      <w:r>
        <w:rPr>
          <w:color w:val="000000"/>
        </w:rPr>
        <w:t xml:space="preserve">            </w:t>
      </w:r>
      <w:r w:rsidRPr="00794AE8">
        <w:rPr>
          <w:color w:val="000000"/>
        </w:rPr>
        <w:t>Ayrıca şu konular üzer</w:t>
      </w:r>
      <w:r>
        <w:rPr>
          <w:color w:val="000000"/>
        </w:rPr>
        <w:t>inde de fikir birliğine varıldı:</w:t>
      </w:r>
    </w:p>
    <w:p w:rsidR="002A5836" w:rsidRPr="00794AE8" w:rsidRDefault="002A5836" w:rsidP="0099031F">
      <w:pPr>
        <w:pStyle w:val="NoSpacing"/>
        <w:jc w:val="both"/>
        <w:rPr>
          <w:color w:val="000000"/>
        </w:rPr>
      </w:pPr>
      <w:r>
        <w:rPr>
          <w:color w:val="000000"/>
        </w:rPr>
        <w:t xml:space="preserve">            </w:t>
      </w:r>
      <w:r w:rsidRPr="00794AE8">
        <w:rPr>
          <w:color w:val="000000"/>
        </w:rPr>
        <w:t xml:space="preserve">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494A14">
        <w:rPr>
          <w:color w:val="000000"/>
        </w:rPr>
        <w:t xml:space="preserve">Ancak bazı öğrencilerin internetten buldukları </w:t>
      </w:r>
      <w:r>
        <w:rPr>
          <w:color w:val="000000"/>
        </w:rPr>
        <w:t>görev</w:t>
      </w:r>
      <w:r w:rsidRPr="00494A14">
        <w:rPr>
          <w:color w:val="000000"/>
        </w:rPr>
        <w:t xml:space="preserve">lerini hiç okumadan bilgisayar çıktısı almak suretiyle getirdikleri görüldüğünden bilgisayar çıktısı </w:t>
      </w:r>
      <w:r>
        <w:rPr>
          <w:color w:val="000000"/>
        </w:rPr>
        <w:t>görev</w:t>
      </w:r>
      <w:r w:rsidRPr="00494A14">
        <w:rPr>
          <w:color w:val="000000"/>
        </w:rPr>
        <w:t>ler kabul edilmeyecektir.</w:t>
      </w:r>
      <w:r w:rsidRPr="00794AE8">
        <w:rPr>
          <w:color w:val="000000"/>
        </w:rPr>
        <w:t xml:space="preserve"> </w:t>
      </w:r>
    </w:p>
    <w:p w:rsidR="002A5836" w:rsidRDefault="002A5836" w:rsidP="0099031F">
      <w:pPr>
        <w:pStyle w:val="NoSpacing"/>
        <w:jc w:val="both"/>
        <w:rPr>
          <w:color w:val="000000"/>
        </w:rPr>
      </w:pPr>
      <w:r>
        <w:rPr>
          <w:color w:val="000000"/>
        </w:rPr>
        <w:t xml:space="preserve"> </w:t>
      </w:r>
    </w:p>
    <w:p w:rsidR="002A5836" w:rsidRPr="0050295D" w:rsidRDefault="002A5836" w:rsidP="00F94D7C">
      <w:pPr>
        <w:pStyle w:val="NoSpacing"/>
        <w:ind w:firstLine="708"/>
        <w:jc w:val="both"/>
      </w:pPr>
      <w:r w:rsidRPr="00794AE8">
        <w:rPr>
          <w:color w:val="000000"/>
        </w:rPr>
        <w:t>Ölçme ve değerlendirmedeki değişiklikler görüşülerek; ders notu  ortalamasının bu değişikliklere göre verilmesi kararlaştırıldı.</w:t>
      </w:r>
      <w:r>
        <w:rPr>
          <w:color w:val="000000"/>
        </w:rPr>
        <w:t xml:space="preserve"> </w:t>
      </w:r>
      <w:r w:rsidRPr="00794AE8">
        <w:rPr>
          <w:color w:val="000000"/>
        </w:rPr>
        <w:t>Buna göre; sınav notları ortalama toplamına  doğrudan dâhil edilecek</w:t>
      </w:r>
      <w:r>
        <w:rPr>
          <w:color w:val="000000"/>
        </w:rPr>
        <w:t xml:space="preserve">. </w:t>
      </w:r>
      <w:r>
        <w:t xml:space="preserve"> Görevler</w:t>
      </w:r>
      <w:r w:rsidRPr="0050295D">
        <w:t xml:space="preserve"> çizgisiz beyaz kâğıda </w:t>
      </w:r>
      <w:r>
        <w:t xml:space="preserve">pilotla yazılmasını, görevler öğrenciler tarafından yazılmadan önce </w:t>
      </w:r>
      <w:r w:rsidRPr="0050295D">
        <w:t>okuma, araştırma, inceleme aşamalarında, öğrencile</w:t>
      </w:r>
      <w:r>
        <w:t>re sürekli rehberlik yapılması gerektiğini söyledi.</w:t>
      </w:r>
    </w:p>
    <w:p w:rsidR="002A5836" w:rsidRDefault="002A5836" w:rsidP="0099031F">
      <w:pPr>
        <w:pStyle w:val="NoSpacing"/>
        <w:jc w:val="both"/>
      </w:pPr>
      <w:r w:rsidRPr="0050295D">
        <w:tab/>
      </w:r>
    </w:p>
    <w:p w:rsidR="002A5836" w:rsidRPr="0050295D" w:rsidRDefault="002A5836" w:rsidP="0099031F">
      <w:pPr>
        <w:pStyle w:val="NoSpacing"/>
        <w:jc w:val="both"/>
      </w:pPr>
      <w:r>
        <w:t xml:space="preserve">          </w:t>
      </w:r>
      <w:r w:rsidRPr="0050295D">
        <w:t xml:space="preserve"> </w:t>
      </w:r>
      <w:r>
        <w:t>Görev</w:t>
      </w:r>
      <w:r w:rsidRPr="0050295D">
        <w:t xml:space="preserve">lerin takibi: Öğrencilerin </w:t>
      </w:r>
      <w:r>
        <w:t>görev</w:t>
      </w:r>
      <w:r w:rsidRPr="0050295D">
        <w:t>lerini yapmaları aşamasında onlara rehberlik edilip, düzenli aralıklarla çalışmaların kontrol edilmesinin yararlı olaca</w:t>
      </w:r>
      <w:r>
        <w:t>ktır.</w:t>
      </w:r>
    </w:p>
    <w:p w:rsidR="002A5836" w:rsidRDefault="002A5836" w:rsidP="0099031F">
      <w:pPr>
        <w:pStyle w:val="NoSpacing"/>
        <w:jc w:val="both"/>
      </w:pPr>
    </w:p>
    <w:p w:rsidR="002A5836" w:rsidRPr="0095051C" w:rsidRDefault="002A5836" w:rsidP="00F94D7C">
      <w:pPr>
        <w:pStyle w:val="NoSpacing"/>
        <w:ind w:firstLine="708"/>
        <w:jc w:val="both"/>
      </w:pPr>
      <w:r>
        <w:t>12</w:t>
      </w:r>
      <w:r w:rsidRPr="0095051C">
        <w:t xml:space="preserve">- </w:t>
      </w:r>
      <w:r w:rsidRPr="00D55819">
        <w:rPr>
          <w:b/>
        </w:rPr>
        <w:t>Talip SOLAK</w:t>
      </w:r>
      <w:r>
        <w:t xml:space="preserve">: </w:t>
      </w:r>
      <w:r w:rsidRPr="0095051C">
        <w:rPr>
          <w:rFonts w:eastAsia="MS Mincho"/>
          <w:color w:val="000000"/>
        </w:rPr>
        <w:t>Türkçe derslerinin temeli olan okuma ile ilgili olarak Milli Eğitim Bakanlığınca hazırlanan 100 Te</w:t>
      </w:r>
      <w:r>
        <w:rPr>
          <w:rFonts w:eastAsia="MS Mincho"/>
          <w:color w:val="000000"/>
        </w:rPr>
        <w:t>mel Eser, öğrencilerin Türk ve D</w:t>
      </w:r>
      <w:r w:rsidRPr="0095051C">
        <w:rPr>
          <w:rFonts w:eastAsia="MS Mincho"/>
          <w:color w:val="000000"/>
        </w:rPr>
        <w:t>ünya klasikleri ile tanışmalarını ve severek ve zevkle kitap okumalarını sağlayacaktır.</w:t>
      </w:r>
    </w:p>
    <w:p w:rsidR="002A5836" w:rsidRDefault="002A5836" w:rsidP="0099031F">
      <w:pPr>
        <w:pStyle w:val="NoSpacing"/>
        <w:jc w:val="both"/>
        <w:rPr>
          <w:color w:val="000000"/>
        </w:rPr>
      </w:pPr>
    </w:p>
    <w:p w:rsidR="002A5836" w:rsidRPr="0095051C" w:rsidRDefault="002A5836" w:rsidP="00F94D7C">
      <w:pPr>
        <w:pStyle w:val="NoSpacing"/>
        <w:ind w:firstLine="708"/>
        <w:jc w:val="both"/>
        <w:rPr>
          <w:color w:val="000000"/>
        </w:rPr>
      </w:pPr>
      <w:r w:rsidRPr="0095051C">
        <w:rPr>
          <w:color w:val="000000"/>
        </w:rPr>
        <w:t xml:space="preserve">Her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rsidR="002A5836" w:rsidRDefault="002A5836" w:rsidP="0099031F">
      <w:pPr>
        <w:pStyle w:val="NoSpacing"/>
        <w:jc w:val="both"/>
        <w:rPr>
          <w:rFonts w:ascii="Times New Roman" w:hAnsi="Times New Roman"/>
          <w:sz w:val="24"/>
        </w:rPr>
      </w:pPr>
    </w:p>
    <w:p w:rsidR="002A5836" w:rsidRPr="00F94D7C" w:rsidRDefault="002A5836" w:rsidP="00F94D7C">
      <w:pPr>
        <w:pStyle w:val="NoSpacing"/>
        <w:ind w:firstLine="708"/>
        <w:jc w:val="both"/>
        <w:rPr>
          <w:rFonts w:cs="Calibri"/>
          <w:color w:val="000000"/>
        </w:rPr>
      </w:pPr>
      <w:r w:rsidRPr="00F94D7C">
        <w:rPr>
          <w:rFonts w:cs="Calibri"/>
        </w:rPr>
        <w:t>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w:t>
      </w:r>
    </w:p>
    <w:p w:rsidR="002A5836" w:rsidRDefault="002A5836" w:rsidP="0099031F">
      <w:pPr>
        <w:pStyle w:val="NoSpacing"/>
        <w:jc w:val="both"/>
        <w:rPr>
          <w:color w:val="000000"/>
        </w:rPr>
      </w:pPr>
    </w:p>
    <w:p w:rsidR="002A5836" w:rsidRPr="0095051C" w:rsidRDefault="002A5836" w:rsidP="00F94D7C">
      <w:pPr>
        <w:pStyle w:val="NoSpacing"/>
        <w:ind w:firstLine="708"/>
        <w:jc w:val="both"/>
        <w:rPr>
          <w:color w:val="000000"/>
        </w:rPr>
      </w:pPr>
      <w:r w:rsidRPr="0095051C">
        <w:rPr>
          <w:color w:val="000000"/>
        </w:rPr>
        <w:t>Yapılan bu çalışmanın verimli olabilmesi için evde okunan kitapların mutlaka sınıfta değerlendirilmesi gerekir. Evde okunan kitapların sınıf ortamında tartışılması öğretmene, öğrencilerin sınıf dışında okuyup okumadıklarını belirleme imkânı verir.</w:t>
      </w:r>
    </w:p>
    <w:p w:rsidR="002A5836" w:rsidRDefault="002A5836" w:rsidP="0099031F">
      <w:pPr>
        <w:pStyle w:val="NoSpacing"/>
        <w:jc w:val="both"/>
        <w:rPr>
          <w:color w:val="000000"/>
        </w:rPr>
      </w:pPr>
    </w:p>
    <w:p w:rsidR="002A5836" w:rsidRPr="0095051C" w:rsidRDefault="002A5836" w:rsidP="00F94D7C">
      <w:pPr>
        <w:pStyle w:val="NoSpacing"/>
        <w:ind w:firstLine="708"/>
        <w:jc w:val="both"/>
        <w:rPr>
          <w:color w:val="000000"/>
        </w:rPr>
      </w:pPr>
      <w:r w:rsidRPr="0095051C">
        <w:rPr>
          <w:color w:val="000000"/>
        </w:rPr>
        <w:t>Öğretmen yalnızca, öğrencilerin okudukları kitapları değerlendirmekle kalmamalı, öğrencilere bir kitabı değerlendirmede dikkat edecekleri noktaları; eserlerin planı, düşünce yapısı ve olumlu/olumsuz yönlerini belirlemeleri konularında yol göstermelidir. Bunun yanında öğretmen, öğrencilerle birlikte bir kitap değerlendirerek öğrencilerin okuyacakları eserleri kendi başlarına nasıl yorumlayacaklarını ve bu eserlerden nasıl yararlanacaklarını göstermelidir. Öğretmen, öğrenciler tarafından doldurulacak okuma gelişim dosyasını dönem sonlarında değerlendirir. (öğrencilerin okuma alışkanlığı, okunan kitapların türü, okuma süresi vb.) ,dedi.</w:t>
      </w:r>
    </w:p>
    <w:p w:rsidR="002A5836" w:rsidRDefault="002A5836" w:rsidP="0099031F">
      <w:pPr>
        <w:pStyle w:val="NoSpacing"/>
        <w:jc w:val="both"/>
        <w:rPr>
          <w:color w:val="000000"/>
        </w:rPr>
      </w:pPr>
      <w:r w:rsidRPr="0095051C">
        <w:rPr>
          <w:color w:val="000000"/>
        </w:rPr>
        <w:tab/>
      </w:r>
    </w:p>
    <w:p w:rsidR="002A5836" w:rsidRDefault="002A5836" w:rsidP="00F94D7C">
      <w:pPr>
        <w:pStyle w:val="NoSpacing"/>
        <w:ind w:firstLine="708"/>
        <w:jc w:val="both"/>
      </w:pPr>
      <w:r w:rsidRPr="0095051C">
        <w:rPr>
          <w:color w:val="000000"/>
        </w:rPr>
        <w:t>Sınıf kitaplıklarının 100 temel eser dikkate alınarak oluşturulacağı belirtildi.</w:t>
      </w:r>
      <w:r>
        <w:rPr>
          <w:color w:val="000000"/>
        </w:rPr>
        <w:t>5,6,</w:t>
      </w:r>
      <w:r w:rsidRPr="0095051C">
        <w:rPr>
          <w:color w:val="000000"/>
        </w:rPr>
        <w:t>7 ve 8. sınıflar için tema ve etkinlik köşelerinin oluşturulmasına, kitaplıkların</w:t>
      </w:r>
      <w:r w:rsidRPr="0095051C">
        <w:t xml:space="preserve"> Türkçe öğretmeni rehberliğinde ve öğrencilerin ilgi ve zevkleri de göz önüne alınarak oluşturulmasına, kitaplığın yıl içindeki kullanımı ile ilgili sorumluluğun tüm öğrencilere ait olmasına, öğrencilerin okul kütüphanesi ve çevre kütüphanelerden faydalanmasının teşvik edilmesinin gerektiğini, bunun için geçen yıllarda uygulanan okul kütüphanesinden en çok yararlanan öğrencilerin ödüllendirilmesi, kütüphanelere gezi düzenlenmesi gibi uygulamaların geliştirilerek devam etmesine karar verildi.</w:t>
      </w:r>
    </w:p>
    <w:p w:rsidR="002A5836" w:rsidRDefault="002A5836" w:rsidP="0099031F">
      <w:pPr>
        <w:pStyle w:val="NoSpacing"/>
        <w:jc w:val="both"/>
      </w:pPr>
    </w:p>
    <w:p w:rsidR="002A5836" w:rsidRDefault="002A5836" w:rsidP="00F94D7C">
      <w:pPr>
        <w:pStyle w:val="NoSpacing"/>
        <w:ind w:firstLine="708"/>
        <w:jc w:val="both"/>
      </w:pPr>
      <w:r w:rsidRPr="0061337B">
        <w:t>1</w:t>
      </w:r>
      <w:r>
        <w:t>3</w:t>
      </w:r>
      <w:r w:rsidRPr="0061337B">
        <w:t>-</w:t>
      </w:r>
      <w:r>
        <w:t xml:space="preserve">  </w:t>
      </w:r>
      <w:r w:rsidRPr="00D55819">
        <w:rPr>
          <w:b/>
        </w:rPr>
        <w:t>Ali DOĞAN</w:t>
      </w:r>
      <w:r>
        <w:t>: Türkçe öğretmeninin çok okuyan bir öğretmen olması gerektiğini belirtti. Bunun için yeni çıkan kitapları ve dergileri takip etmek gerektiğini söyleyerek öğrencilerin seviyesine göre belirlenen bilgilerin aktarılabileceğini belirtti.</w:t>
      </w:r>
    </w:p>
    <w:p w:rsidR="002A5836" w:rsidRDefault="002A5836" w:rsidP="0099031F">
      <w:pPr>
        <w:pStyle w:val="NoSpacing"/>
        <w:jc w:val="both"/>
      </w:pPr>
    </w:p>
    <w:p w:rsidR="002A5836" w:rsidRDefault="002A5836" w:rsidP="00F94D7C">
      <w:pPr>
        <w:pStyle w:val="NoSpacing"/>
        <w:ind w:firstLine="708"/>
        <w:jc w:val="both"/>
      </w:pPr>
      <w:r>
        <w:t xml:space="preserve"> 14</w:t>
      </w:r>
      <w:r w:rsidRPr="005C6F79">
        <w:t xml:space="preserve">-Çağdaş yöntem ve teknikler </w:t>
      </w:r>
      <w:r>
        <w:t xml:space="preserve">öğrencilerin yapılandırıcı yaklaşıma göre sekiz zeka kuramına göre ders işlenildiğini belirten </w:t>
      </w:r>
      <w:r w:rsidRPr="00D55819">
        <w:rPr>
          <w:b/>
        </w:rPr>
        <w:t>Ömer SAĞIR</w:t>
      </w:r>
      <w:r>
        <w:t xml:space="preserve"> dersin görsellerle desteklendiğini, müzik eşliğinde işlendiğini ders içersisinde kartonlarla oyun hamurlarıyla zaman zaman etkinliklerin yapıldığını belirtti.</w:t>
      </w:r>
    </w:p>
    <w:p w:rsidR="002A5836" w:rsidRPr="005C6F79" w:rsidRDefault="002A5836" w:rsidP="0099031F">
      <w:pPr>
        <w:pStyle w:val="NoSpacing"/>
        <w:jc w:val="both"/>
      </w:pPr>
      <w:r>
        <w:t xml:space="preserve">    </w:t>
      </w:r>
    </w:p>
    <w:p w:rsidR="002A5836" w:rsidRDefault="002A5836" w:rsidP="0099031F">
      <w:pPr>
        <w:pStyle w:val="NoSpacing"/>
        <w:jc w:val="both"/>
      </w:pPr>
      <w:r>
        <w:t xml:space="preserve">  </w:t>
      </w:r>
      <w:r>
        <w:tab/>
        <w:t xml:space="preserve">15.Toplantı Okul Müdürü: </w:t>
      </w:r>
      <w:r w:rsidRPr="00D55819">
        <w:rPr>
          <w:b/>
        </w:rPr>
        <w:t>Erdal Şahin GEDİKOĞLU</w:t>
      </w:r>
      <w:r>
        <w:t xml:space="preserve"> 2013-2014 Eğitim Öğretim Yılının hayırlı olması dilekleriyle sona erdi.</w:t>
      </w:r>
    </w:p>
    <w:p w:rsidR="002A5836" w:rsidRPr="00AE01BB" w:rsidRDefault="002A5836" w:rsidP="0099031F">
      <w:pPr>
        <w:pStyle w:val="NoSpacing"/>
        <w:jc w:val="both"/>
      </w:pPr>
    </w:p>
    <w:p w:rsidR="002A5836" w:rsidRDefault="002A5836" w:rsidP="0099031F">
      <w:pPr>
        <w:pStyle w:val="NoSpacing"/>
        <w:jc w:val="both"/>
        <w:rPr>
          <w:color w:val="0000FF"/>
        </w:rPr>
      </w:pPr>
    </w:p>
    <w:p w:rsidR="002A5836" w:rsidRDefault="002A5836" w:rsidP="000575D3">
      <w:pPr>
        <w:autoSpaceDE w:val="0"/>
        <w:autoSpaceDN w:val="0"/>
        <w:adjustRightInd w:val="0"/>
        <w:rPr>
          <w:b/>
          <w:bCs/>
        </w:rPr>
      </w:pPr>
      <w:r>
        <w:rPr>
          <w:b/>
          <w:bCs/>
        </w:rPr>
        <w:t xml:space="preserve">                                                          </w:t>
      </w: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Default="002A5836" w:rsidP="000575D3">
      <w:pPr>
        <w:autoSpaceDE w:val="0"/>
        <w:autoSpaceDN w:val="0"/>
        <w:adjustRightInd w:val="0"/>
        <w:rPr>
          <w:b/>
          <w:bCs/>
        </w:rPr>
      </w:pPr>
    </w:p>
    <w:p w:rsidR="002A5836" w:rsidRPr="00F23942" w:rsidRDefault="002A5836" w:rsidP="000575D3">
      <w:pPr>
        <w:autoSpaceDE w:val="0"/>
        <w:autoSpaceDN w:val="0"/>
        <w:adjustRightInd w:val="0"/>
        <w:rPr>
          <w:b/>
          <w:bCs/>
        </w:rPr>
      </w:pPr>
      <w:r>
        <w:rPr>
          <w:b/>
          <w:bCs/>
        </w:rPr>
        <w:t xml:space="preserve">                                                                             </w:t>
      </w:r>
      <w:r w:rsidRPr="00F23942">
        <w:rPr>
          <w:b/>
          <w:bCs/>
        </w:rPr>
        <w:t>ALINAN KARARLAR</w:t>
      </w:r>
    </w:p>
    <w:p w:rsidR="002A5836" w:rsidRPr="00F23942" w:rsidRDefault="002A5836" w:rsidP="000575D3">
      <w:pPr>
        <w:autoSpaceDE w:val="0"/>
        <w:autoSpaceDN w:val="0"/>
        <w:adjustRightInd w:val="0"/>
        <w:rPr>
          <w:b/>
          <w:bCs/>
        </w:rPr>
      </w:pPr>
    </w:p>
    <w:p w:rsidR="002A5836" w:rsidRDefault="002A5836" w:rsidP="00941924">
      <w:pPr>
        <w:autoSpaceDE w:val="0"/>
        <w:autoSpaceDN w:val="0"/>
        <w:adjustRightInd w:val="0"/>
        <w:jc w:val="both"/>
        <w:rPr>
          <w:bCs/>
        </w:rPr>
      </w:pPr>
      <w:r w:rsidRPr="00F23942">
        <w:rPr>
          <w:bCs/>
        </w:rPr>
        <w:t xml:space="preserve">  </w:t>
      </w:r>
    </w:p>
    <w:p w:rsidR="002A5836" w:rsidRDefault="002A5836" w:rsidP="00941924">
      <w:pPr>
        <w:autoSpaceDE w:val="0"/>
        <w:autoSpaceDN w:val="0"/>
        <w:adjustRightInd w:val="0"/>
        <w:jc w:val="both"/>
        <w:rPr>
          <w:bCs/>
        </w:rPr>
      </w:pPr>
    </w:p>
    <w:p w:rsidR="002A5836" w:rsidRPr="00F23942" w:rsidRDefault="002A5836" w:rsidP="00941924">
      <w:pPr>
        <w:autoSpaceDE w:val="0"/>
        <w:autoSpaceDN w:val="0"/>
        <w:adjustRightInd w:val="0"/>
        <w:jc w:val="both"/>
        <w:rPr>
          <w:bCs/>
        </w:rPr>
      </w:pPr>
    </w:p>
    <w:p w:rsidR="002A5836" w:rsidRPr="009A72DA" w:rsidRDefault="002A5836" w:rsidP="000575D3">
      <w:pPr>
        <w:autoSpaceDE w:val="0"/>
        <w:autoSpaceDN w:val="0"/>
        <w:adjustRightInd w:val="0"/>
        <w:rPr>
          <w:bCs/>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rPr>
          <w:color w:val="0000FF"/>
        </w:rPr>
      </w:pPr>
    </w:p>
    <w:p w:rsidR="002A5836" w:rsidRDefault="002A5836" w:rsidP="0099031F">
      <w:pPr>
        <w:pStyle w:val="NoSpacing"/>
        <w:jc w:val="both"/>
      </w:pPr>
    </w:p>
    <w:p w:rsidR="002A5836" w:rsidRDefault="002A5836" w:rsidP="0099031F">
      <w:pPr>
        <w:pStyle w:val="NoSpacing"/>
        <w:jc w:val="both"/>
      </w:pPr>
    </w:p>
    <w:p w:rsidR="002A5836" w:rsidRDefault="002A5836" w:rsidP="0099031F">
      <w:pPr>
        <w:pStyle w:val="NoSpacing"/>
        <w:jc w:val="both"/>
      </w:pPr>
      <w:r>
        <w:t xml:space="preserve">             Talip SOLAK </w:t>
      </w:r>
      <w:r>
        <w:tab/>
      </w:r>
      <w:r>
        <w:tab/>
        <w:t xml:space="preserve">                                  Osman KOÇKAR                                           Ayfer ASLAN</w:t>
      </w:r>
    </w:p>
    <w:p w:rsidR="002A5836" w:rsidRDefault="002A5836" w:rsidP="0099031F">
      <w:pPr>
        <w:pStyle w:val="NoSpacing"/>
        <w:jc w:val="both"/>
      </w:pPr>
      <w:r>
        <w:t xml:space="preserve">           Türkçe Öğretmeni</w:t>
      </w:r>
      <w:r>
        <w:tab/>
      </w:r>
      <w:r>
        <w:tab/>
        <w:t xml:space="preserve">                   Türkçe Öğretmeni                                     Türkçe Öğretmeni</w:t>
      </w:r>
    </w:p>
    <w:p w:rsidR="002A5836" w:rsidRDefault="002A5836" w:rsidP="0099031F">
      <w:pPr>
        <w:pStyle w:val="NoSpacing"/>
        <w:jc w:val="both"/>
      </w:pPr>
      <w:r>
        <w:t xml:space="preserve">            (Zümre Başkanı)</w:t>
      </w:r>
    </w:p>
    <w:p w:rsidR="002A5836" w:rsidRDefault="002A5836" w:rsidP="0099031F">
      <w:pPr>
        <w:pStyle w:val="NoSpacing"/>
        <w:jc w:val="both"/>
      </w:pPr>
      <w:r>
        <w:tab/>
      </w:r>
      <w:r>
        <w:tab/>
      </w:r>
      <w:r w:rsidRPr="00494A14">
        <w:tab/>
        <w:t xml:space="preserve">                                                                             </w:t>
      </w:r>
    </w:p>
    <w:p w:rsidR="002A5836" w:rsidRDefault="002A5836" w:rsidP="0099031F">
      <w:pPr>
        <w:pStyle w:val="NoSpacing"/>
        <w:jc w:val="both"/>
      </w:pPr>
    </w:p>
    <w:p w:rsidR="002A5836" w:rsidRDefault="002A5836" w:rsidP="0099031F">
      <w:pPr>
        <w:pStyle w:val="NoSpacing"/>
        <w:jc w:val="both"/>
      </w:pPr>
      <w:r>
        <w:t xml:space="preserve">                Ömer SAĞIR                                                    İlkay ÖZTÜRK                                           Hacer KARAKUŞ</w:t>
      </w:r>
    </w:p>
    <w:p w:rsidR="002A5836" w:rsidRDefault="002A5836" w:rsidP="0099031F">
      <w:pPr>
        <w:pStyle w:val="NoSpacing"/>
        <w:jc w:val="both"/>
      </w:pPr>
      <w:r>
        <w:t xml:space="preserve">            Türkçe Öğretmeni                                          Türkçe Öğretmeni</w:t>
      </w:r>
      <w:r w:rsidRPr="00E75728">
        <w:t xml:space="preserve"> </w:t>
      </w:r>
      <w:r>
        <w:t xml:space="preserve">                                   Türkçe Öğretmeni</w:t>
      </w:r>
    </w:p>
    <w:p w:rsidR="002A5836" w:rsidRDefault="002A5836" w:rsidP="0099031F">
      <w:pPr>
        <w:pStyle w:val="NoSpacing"/>
        <w:jc w:val="both"/>
      </w:pPr>
    </w:p>
    <w:p w:rsidR="002A5836" w:rsidRDefault="002A5836" w:rsidP="0099031F">
      <w:pPr>
        <w:pStyle w:val="NoSpacing"/>
        <w:jc w:val="both"/>
      </w:pPr>
    </w:p>
    <w:p w:rsidR="002A5836" w:rsidRDefault="002A5836" w:rsidP="0099031F">
      <w:pPr>
        <w:pStyle w:val="NoSpacing"/>
        <w:jc w:val="both"/>
      </w:pPr>
      <w:r>
        <w:t xml:space="preserve">              Ali DOĞAN                                                      Hüseyin DEMİRTAŞ                               Muhterem DOĞAN  </w:t>
      </w:r>
    </w:p>
    <w:p w:rsidR="002A5836" w:rsidRDefault="002A5836" w:rsidP="0099031F">
      <w:pPr>
        <w:pStyle w:val="NoSpacing"/>
        <w:jc w:val="both"/>
      </w:pPr>
      <w:r>
        <w:t xml:space="preserve">          Türkçe Öğretmeni                                             Türkçe Öğretmeni</w:t>
      </w:r>
      <w:r w:rsidRPr="00E75728">
        <w:t xml:space="preserve"> </w:t>
      </w:r>
      <w:r>
        <w:t xml:space="preserve">                                  Türkçe Öğretmeni</w:t>
      </w:r>
    </w:p>
    <w:p w:rsidR="002A5836" w:rsidRDefault="002A5836" w:rsidP="0099031F">
      <w:pPr>
        <w:pStyle w:val="NoSpacing"/>
        <w:jc w:val="both"/>
      </w:pPr>
    </w:p>
    <w:p w:rsidR="002A5836" w:rsidRDefault="002A5836" w:rsidP="00E75728">
      <w:pPr>
        <w:pStyle w:val="NoSpacing"/>
        <w:jc w:val="center"/>
      </w:pPr>
      <w:r>
        <w:t>19.09.2013</w:t>
      </w:r>
    </w:p>
    <w:p w:rsidR="002A5836" w:rsidRPr="006B332C" w:rsidRDefault="002A5836" w:rsidP="00E75728">
      <w:pPr>
        <w:pStyle w:val="NoSpacing"/>
        <w:jc w:val="center"/>
        <w:rPr>
          <w:sz w:val="18"/>
          <w:szCs w:val="18"/>
        </w:rPr>
      </w:pPr>
      <w:r w:rsidRPr="006B332C">
        <w:rPr>
          <w:sz w:val="18"/>
          <w:szCs w:val="18"/>
        </w:rPr>
        <w:t>UYGUNDUR</w:t>
      </w:r>
    </w:p>
    <w:p w:rsidR="002A5836" w:rsidRDefault="002A5836" w:rsidP="00E75728">
      <w:pPr>
        <w:pStyle w:val="NoSpacing"/>
        <w:jc w:val="center"/>
      </w:pPr>
    </w:p>
    <w:p w:rsidR="002A5836" w:rsidRDefault="002A5836" w:rsidP="00E75728">
      <w:pPr>
        <w:pStyle w:val="NoSpacing"/>
        <w:jc w:val="center"/>
      </w:pPr>
    </w:p>
    <w:p w:rsidR="002A5836" w:rsidRDefault="002A5836" w:rsidP="00E75728">
      <w:pPr>
        <w:pStyle w:val="NoSpacing"/>
        <w:jc w:val="center"/>
      </w:pPr>
    </w:p>
    <w:p w:rsidR="002A5836" w:rsidRPr="006B332C" w:rsidRDefault="002A5836" w:rsidP="00E75728">
      <w:pPr>
        <w:pStyle w:val="NoSpacing"/>
        <w:jc w:val="center"/>
        <w:rPr>
          <w:b/>
        </w:rPr>
      </w:pPr>
      <w:r>
        <w:rPr>
          <w:b/>
        </w:rPr>
        <w:t>Erdal Şahin GEDİKOĞLU</w:t>
      </w:r>
    </w:p>
    <w:p w:rsidR="002A5836" w:rsidRPr="006B332C" w:rsidRDefault="002A5836" w:rsidP="006B332C">
      <w:pPr>
        <w:pStyle w:val="NoSpacing"/>
        <w:jc w:val="center"/>
        <w:rPr>
          <w:b/>
        </w:rPr>
      </w:pPr>
      <w:r w:rsidRPr="006B332C">
        <w:rPr>
          <w:b/>
        </w:rPr>
        <w:t>Okul Müdürü</w:t>
      </w:r>
    </w:p>
    <w:sectPr w:rsidR="002A5836" w:rsidRPr="006B332C" w:rsidSect="00F86961">
      <w:pgSz w:w="11906" w:h="16838"/>
      <w:pgMar w:top="426" w:right="849"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76211"/>
    <w:multiLevelType w:val="hybridMultilevel"/>
    <w:tmpl w:val="97E0F38C"/>
    <w:lvl w:ilvl="0" w:tplc="C85CEAD6">
      <w:start w:val="1"/>
      <w:numFmt w:val="decimal"/>
      <w:lvlText w:val="%1-"/>
      <w:lvlJc w:val="left"/>
      <w:pPr>
        <w:ind w:left="405" w:hanging="360"/>
      </w:pPr>
      <w:rPr>
        <w:rFonts w:cs="Times New Roman" w:hint="default"/>
        <w:color w:val="000000"/>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031F"/>
    <w:rsid w:val="000575D3"/>
    <w:rsid w:val="00082817"/>
    <w:rsid w:val="000A1735"/>
    <w:rsid w:val="000E35E2"/>
    <w:rsid w:val="00140374"/>
    <w:rsid w:val="001A20D7"/>
    <w:rsid w:val="001D3584"/>
    <w:rsid w:val="00210D6C"/>
    <w:rsid w:val="0021618E"/>
    <w:rsid w:val="00242B53"/>
    <w:rsid w:val="00272306"/>
    <w:rsid w:val="00282371"/>
    <w:rsid w:val="002A5836"/>
    <w:rsid w:val="002C76A4"/>
    <w:rsid w:val="002E36FF"/>
    <w:rsid w:val="00310A90"/>
    <w:rsid w:val="00314AAD"/>
    <w:rsid w:val="00356C8B"/>
    <w:rsid w:val="003A5BBE"/>
    <w:rsid w:val="003B6596"/>
    <w:rsid w:val="003C468A"/>
    <w:rsid w:val="004352C5"/>
    <w:rsid w:val="00494A14"/>
    <w:rsid w:val="004B03B3"/>
    <w:rsid w:val="004D17BA"/>
    <w:rsid w:val="004E1351"/>
    <w:rsid w:val="004E6000"/>
    <w:rsid w:val="0050295D"/>
    <w:rsid w:val="005A6602"/>
    <w:rsid w:val="005C6F79"/>
    <w:rsid w:val="0061337B"/>
    <w:rsid w:val="00655850"/>
    <w:rsid w:val="006910CD"/>
    <w:rsid w:val="006A7F61"/>
    <w:rsid w:val="006B332C"/>
    <w:rsid w:val="00710CD5"/>
    <w:rsid w:val="00723951"/>
    <w:rsid w:val="00794AE8"/>
    <w:rsid w:val="007E7A6E"/>
    <w:rsid w:val="00852FE8"/>
    <w:rsid w:val="00861EAC"/>
    <w:rsid w:val="00872AEA"/>
    <w:rsid w:val="00884460"/>
    <w:rsid w:val="008B0EEC"/>
    <w:rsid w:val="00922215"/>
    <w:rsid w:val="00941924"/>
    <w:rsid w:val="0095051C"/>
    <w:rsid w:val="00955F7A"/>
    <w:rsid w:val="0099031F"/>
    <w:rsid w:val="009A72DA"/>
    <w:rsid w:val="00A14B34"/>
    <w:rsid w:val="00AE01BB"/>
    <w:rsid w:val="00C30B12"/>
    <w:rsid w:val="00C6683D"/>
    <w:rsid w:val="00C76686"/>
    <w:rsid w:val="00CC2F0D"/>
    <w:rsid w:val="00CC673B"/>
    <w:rsid w:val="00D27DD9"/>
    <w:rsid w:val="00D55819"/>
    <w:rsid w:val="00E75728"/>
    <w:rsid w:val="00E8204D"/>
    <w:rsid w:val="00ED4C83"/>
    <w:rsid w:val="00F21D20"/>
    <w:rsid w:val="00F23942"/>
    <w:rsid w:val="00F27538"/>
    <w:rsid w:val="00F67F35"/>
    <w:rsid w:val="00F833C5"/>
    <w:rsid w:val="00F86961"/>
    <w:rsid w:val="00F94D7C"/>
    <w:rsid w:val="00FE16E8"/>
    <w:rsid w:val="00FE1A33"/>
    <w:rsid w:val="00FF759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CD5"/>
    <w:pPr>
      <w:spacing w:after="200" w:line="276" w:lineRule="auto"/>
    </w:pPr>
  </w:style>
  <w:style w:type="paragraph" w:styleId="Heading1">
    <w:name w:val="heading 1"/>
    <w:basedOn w:val="Normal"/>
    <w:next w:val="Normal"/>
    <w:link w:val="Heading1Char"/>
    <w:uiPriority w:val="99"/>
    <w:qFormat/>
    <w:rsid w:val="0099031F"/>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99031F"/>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031F"/>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99031F"/>
    <w:rPr>
      <w:rFonts w:ascii="Cambria" w:hAnsi="Cambria" w:cs="Times New Roman"/>
      <w:b/>
      <w:bCs/>
      <w:color w:val="4F81BD"/>
      <w:sz w:val="26"/>
      <w:szCs w:val="26"/>
    </w:rPr>
  </w:style>
  <w:style w:type="paragraph" w:styleId="BodyTextIndent2">
    <w:name w:val="Body Text Indent 2"/>
    <w:basedOn w:val="Normal"/>
    <w:link w:val="BodyTextIndent2Char"/>
    <w:uiPriority w:val="99"/>
    <w:rsid w:val="0099031F"/>
    <w:pPr>
      <w:spacing w:after="0" w:line="240" w:lineRule="auto"/>
      <w:ind w:left="708"/>
    </w:pPr>
    <w:rPr>
      <w:rFonts w:ascii="Arial" w:hAnsi="Arial" w:cs="Arial"/>
      <w:szCs w:val="24"/>
    </w:rPr>
  </w:style>
  <w:style w:type="character" w:customStyle="1" w:styleId="BodyTextIndent2Char">
    <w:name w:val="Body Text Indent 2 Char"/>
    <w:basedOn w:val="DefaultParagraphFont"/>
    <w:link w:val="BodyTextIndent2"/>
    <w:uiPriority w:val="99"/>
    <w:locked/>
    <w:rsid w:val="0099031F"/>
    <w:rPr>
      <w:rFonts w:ascii="Arial" w:hAnsi="Arial" w:cs="Arial"/>
      <w:sz w:val="24"/>
      <w:szCs w:val="24"/>
    </w:rPr>
  </w:style>
  <w:style w:type="paragraph" w:styleId="NoSpacing">
    <w:name w:val="No Spacing"/>
    <w:uiPriority w:val="99"/>
    <w:qFormat/>
    <w:rsid w:val="0099031F"/>
  </w:style>
  <w:style w:type="character" w:styleId="Hyperlink">
    <w:name w:val="Hyperlink"/>
    <w:basedOn w:val="DefaultParagraphFont"/>
    <w:uiPriority w:val="99"/>
    <w:rsid w:val="00C30B12"/>
    <w:rPr>
      <w:rFonts w:cs="Times New Roman"/>
      <w:color w:val="0000FF"/>
      <w:u w:val="single"/>
    </w:rPr>
  </w:style>
  <w:style w:type="paragraph" w:styleId="BalloonText">
    <w:name w:val="Balloon Text"/>
    <w:basedOn w:val="Normal"/>
    <w:link w:val="BalloonTextChar"/>
    <w:uiPriority w:val="99"/>
    <w:semiHidden/>
    <w:rsid w:val="00955F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5F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152</TotalTime>
  <Pages>8</Pages>
  <Words>3607</Words>
  <Characters>20563</Characters>
  <Application>Microsoft Office Outlook</Application>
  <DocSecurity>0</DocSecurity>
  <Lines>0</Lines>
  <Paragraphs>0</Paragraphs>
  <ScaleCrop>false</ScaleCrop>
  <Company>meb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20</cp:revision>
  <cp:lastPrinted>2012-09-05T07:30:00Z</cp:lastPrinted>
  <dcterms:created xsi:type="dcterms:W3CDTF">2012-09-05T07:31:00Z</dcterms:created>
  <dcterms:modified xsi:type="dcterms:W3CDTF">2013-09-04T18:25:00Z</dcterms:modified>
  <cp:category>www.sorubak.com</cp:category>
</cp:coreProperties>
</file>