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C8" w:rsidRDefault="00040AC8" w:rsidP="00F739A1">
      <w:pPr>
        <w:spacing w:after="0"/>
        <w:jc w:val="center"/>
        <w:rPr>
          <w:sz w:val="24"/>
          <w:szCs w:val="24"/>
        </w:rPr>
      </w:pPr>
      <w:r>
        <w:rPr>
          <w:noProof/>
          <w:lang w:eastAsia="tr-TR"/>
        </w:rPr>
        <w:pict>
          <v:rect id="_x0000_s1026" style="position:absolute;left:0;text-align:left;margin-left:388.7pt;margin-top:8.65pt;width:75.15pt;height:83.9pt;z-index:251649024">
            <v:textbox>
              <w:txbxContent>
                <w:p w:rsidR="00040AC8" w:rsidRDefault="00040AC8" w:rsidP="00A6685A">
                  <w:pPr>
                    <w:jc w:val="center"/>
                  </w:pPr>
                  <w:r>
                    <w:t>Varsa</w:t>
                  </w:r>
                </w:p>
                <w:p w:rsidR="00040AC8" w:rsidRDefault="00040AC8" w:rsidP="00A6685A">
                  <w:pPr>
                    <w:jc w:val="center"/>
                  </w:pPr>
                  <w:r>
                    <w:t>Öğrencinin</w:t>
                  </w:r>
                </w:p>
                <w:p w:rsidR="00040AC8" w:rsidRDefault="00040AC8" w:rsidP="00A6685A">
                  <w:pPr>
                    <w:jc w:val="center"/>
                  </w:pPr>
                  <w:r>
                    <w:t>Fotoğrafı</w:t>
                  </w:r>
                </w:p>
              </w:txbxContent>
            </v:textbox>
          </v:rect>
        </w:pict>
      </w:r>
      <w:r w:rsidRPr="00F739A1">
        <w:rPr>
          <w:sz w:val="24"/>
          <w:szCs w:val="24"/>
        </w:rPr>
        <w:t>Ö</w:t>
      </w:r>
      <w:r>
        <w:rPr>
          <w:sz w:val="24"/>
          <w:szCs w:val="24"/>
        </w:rPr>
        <w:t>ĞRENCİ TANIMA FORMU</w:t>
      </w:r>
    </w:p>
    <w:p w:rsidR="00040AC8" w:rsidRPr="009372F1" w:rsidRDefault="00040AC8" w:rsidP="00F739A1">
      <w:pPr>
        <w:spacing w:after="0"/>
        <w:rPr>
          <w:b/>
          <w:sz w:val="24"/>
          <w:szCs w:val="24"/>
        </w:rPr>
      </w:pPr>
      <w:r w:rsidRPr="009372F1">
        <w:rPr>
          <w:b/>
          <w:sz w:val="24"/>
          <w:szCs w:val="24"/>
        </w:rPr>
        <w:t xml:space="preserve">Öğrencimin </w:t>
      </w:r>
    </w:p>
    <w:p w:rsidR="00040AC8" w:rsidRPr="00F739A1" w:rsidRDefault="00040AC8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Adı-Soyadı:………………………………………………………………………………………..</w:t>
      </w:r>
    </w:p>
    <w:p w:rsidR="00040AC8" w:rsidRPr="00F739A1" w:rsidRDefault="00040AC8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Doğum Tarihi:</w:t>
      </w:r>
      <w:r>
        <w:rPr>
          <w:sz w:val="24"/>
          <w:szCs w:val="24"/>
        </w:rPr>
        <w:t>(gün ay yıl) …………………………………………………………………</w:t>
      </w:r>
    </w:p>
    <w:p w:rsidR="00040AC8" w:rsidRPr="00F739A1" w:rsidRDefault="00040AC8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Doğum Yeri:………………………………………………………………………………………</w:t>
      </w:r>
    </w:p>
    <w:p w:rsidR="00040AC8" w:rsidRPr="00F739A1" w:rsidRDefault="00040AC8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Nüfusa kayıtlı olduğu  İl/ilçe:…………………………………………………………….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 w:rsidRPr="00F739A1">
        <w:rPr>
          <w:sz w:val="24"/>
          <w:szCs w:val="24"/>
        </w:rPr>
        <w:t>Kan Grubu:………………………</w:t>
      </w:r>
      <w:r>
        <w:rPr>
          <w:sz w:val="24"/>
          <w:szCs w:val="24"/>
        </w:rPr>
        <w:t>Boyu:………………</w:t>
      </w:r>
      <w:r w:rsidRPr="00F739A1">
        <w:rPr>
          <w:sz w:val="24"/>
          <w:szCs w:val="24"/>
        </w:rPr>
        <w:t>………</w:t>
      </w:r>
      <w:r>
        <w:rPr>
          <w:sz w:val="24"/>
          <w:szCs w:val="24"/>
        </w:rPr>
        <w:t>Ağırlığı:………………….</w:t>
      </w:r>
    </w:p>
    <w:p w:rsidR="00040AC8" w:rsidRDefault="00040AC8" w:rsidP="00F739A1">
      <w:pPr>
        <w:spacing w:after="0"/>
        <w:rPr>
          <w:sz w:val="24"/>
          <w:szCs w:val="24"/>
        </w:rPr>
        <w:sectPr w:rsidR="00040AC8" w:rsidSect="005F779B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040AC8" w:rsidRPr="001706A3" w:rsidRDefault="00040AC8" w:rsidP="00F739A1">
      <w:pPr>
        <w:spacing w:after="0"/>
        <w:rPr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5.15pt;margin-top:4.8pt;width:5pt;height:671.15pt;z-index:251666432" o:connectortype="straight"/>
        </w:pict>
      </w:r>
      <w:r w:rsidRPr="001706A3">
        <w:rPr>
          <w:b/>
          <w:sz w:val="24"/>
          <w:szCs w:val="24"/>
          <w:u w:val="single"/>
        </w:rPr>
        <w:t>Veli Bilgileri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Anne Adı:………………………………………………………. 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176.85pt;margin-top:4.4pt;width:7.15pt;height:7.15pt;z-index:251655168"/>
        </w:pict>
      </w:r>
      <w:r>
        <w:rPr>
          <w:noProof/>
          <w:lang w:eastAsia="tr-TR"/>
        </w:rPr>
        <w:pict>
          <v:rect id="_x0000_s1029" style="position:absolute;margin-left:128.05pt;margin-top:4.4pt;width:7.15pt;height:7.15pt;z-index:251654144"/>
        </w:pict>
      </w:r>
      <w:r>
        <w:rPr>
          <w:noProof/>
          <w:lang w:eastAsia="tr-TR"/>
        </w:rPr>
        <w:pict>
          <v:rect id="_x0000_s1030" style="position:absolute;margin-left:94.85pt;margin-top:4.4pt;width:7.15pt;height:7.15pt;z-index:251651072"/>
        </w:pict>
      </w:r>
      <w:r>
        <w:rPr>
          <w:noProof/>
          <w:lang w:eastAsia="tr-TR"/>
        </w:rPr>
        <w:pict>
          <v:rect id="_x0000_s1031" style="position:absolute;margin-left:49.5pt;margin-top:4.4pt;width:7.15pt;height:7.15pt;z-index:251650048"/>
        </w:pict>
      </w:r>
      <w:r>
        <w:rPr>
          <w:sz w:val="24"/>
          <w:szCs w:val="24"/>
        </w:rPr>
        <w:t xml:space="preserve">Anne sağ          ölü        öz         üvey </w:t>
      </w:r>
    </w:p>
    <w:p w:rsidR="00040AC8" w:rsidRDefault="00040AC8" w:rsidP="00F739A1">
      <w:pPr>
        <w:tabs>
          <w:tab w:val="left" w:pos="184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Anne cep:………………………………………………………</w:t>
      </w:r>
    </w:p>
    <w:p w:rsidR="00040AC8" w:rsidRDefault="00040AC8" w:rsidP="007F7003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Eğitim düzeyi:………………………………………..</w:t>
      </w:r>
    </w:p>
    <w:p w:rsidR="00040AC8" w:rsidRDefault="00040AC8" w:rsidP="007F7003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Meslek:………………………………………………….</w:t>
      </w:r>
    </w:p>
    <w:p w:rsidR="00040AC8" w:rsidRPr="009B6B20" w:rsidRDefault="00040AC8" w:rsidP="007F7003">
      <w:pPr>
        <w:spacing w:after="0"/>
        <w:rPr>
          <w:sz w:val="24"/>
          <w:szCs w:val="24"/>
          <w:u w:val="single"/>
        </w:rPr>
      </w:pPr>
      <w:r w:rsidRPr="009B6B20">
        <w:rPr>
          <w:sz w:val="24"/>
          <w:szCs w:val="24"/>
          <w:u w:val="single"/>
        </w:rPr>
        <w:t>Annenin SGK   (Sosyal Güvenlik Kurumu)bilgisi:</w:t>
      </w:r>
    </w:p>
    <w:p w:rsidR="00040AC8" w:rsidRDefault="00040AC8" w:rsidP="007F7003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209.25pt;margin-top:4.05pt;width:7.15pt;height:7.15pt;z-index:251664384"/>
        </w:pict>
      </w:r>
      <w:r>
        <w:rPr>
          <w:noProof/>
          <w:lang w:eastAsia="tr-TR"/>
        </w:rPr>
        <w:pict>
          <v:rect id="_x0000_s1033" style="position:absolute;margin-left:158.7pt;margin-top:4.05pt;width:7.15pt;height:7.15pt;z-index:251663360"/>
        </w:pict>
      </w:r>
      <w:r>
        <w:rPr>
          <w:noProof/>
          <w:lang w:eastAsia="tr-TR"/>
        </w:rPr>
        <w:pict>
          <v:rect id="_x0000_s1034" style="position:absolute;margin-left:42.35pt;margin-top:4.05pt;width:7.15pt;height:7.15pt;z-index:251662336"/>
        </w:pict>
      </w:r>
      <w:r>
        <w:rPr>
          <w:sz w:val="24"/>
          <w:szCs w:val="24"/>
        </w:rPr>
        <w:t xml:space="preserve">BAĞKUR            EMEKLİ SANDIĞI             SSK </w:t>
      </w:r>
    </w:p>
    <w:p w:rsidR="00040AC8" w:rsidRDefault="00040AC8" w:rsidP="007F7003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61.5pt;margin-top:2.95pt;width:7.15pt;height:7.15pt;z-index:251665408"/>
        </w:pict>
      </w:r>
      <w:r>
        <w:rPr>
          <w:sz w:val="24"/>
          <w:szCs w:val="24"/>
        </w:rPr>
        <w:t xml:space="preserve">SGK lı değil  </w:t>
      </w:r>
    </w:p>
    <w:p w:rsidR="00040AC8" w:rsidRDefault="00040AC8" w:rsidP="007F7003">
      <w:pPr>
        <w:spacing w:after="0"/>
        <w:rPr>
          <w:sz w:val="24"/>
          <w:szCs w:val="24"/>
        </w:rPr>
      </w:pPr>
    </w:p>
    <w:p w:rsidR="00040AC8" w:rsidRDefault="00040AC8" w:rsidP="00F739A1">
      <w:pPr>
        <w:tabs>
          <w:tab w:val="left" w:pos="184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Baba adı:…………………………………………………………………..  </w:t>
      </w:r>
    </w:p>
    <w:p w:rsidR="00040AC8" w:rsidRDefault="00040AC8" w:rsidP="00F739A1">
      <w:pPr>
        <w:tabs>
          <w:tab w:val="left" w:pos="1843"/>
        </w:tabs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176.85pt;margin-top:2.95pt;width:7.15pt;height:7.15pt;z-index:251657216"/>
        </w:pict>
      </w:r>
      <w:r>
        <w:rPr>
          <w:noProof/>
          <w:lang w:eastAsia="tr-TR"/>
        </w:rPr>
        <w:pict>
          <v:rect id="_x0000_s1037" style="position:absolute;margin-left:128.05pt;margin-top:2.95pt;width:7.15pt;height:7.15pt;z-index:251656192"/>
        </w:pict>
      </w:r>
      <w:r>
        <w:rPr>
          <w:noProof/>
          <w:lang w:eastAsia="tr-TR"/>
        </w:rPr>
        <w:pict>
          <v:rect id="_x0000_s1038" style="position:absolute;margin-left:91.7pt;margin-top:2.95pt;width:7.15pt;height:7.15pt;z-index:251653120"/>
        </w:pict>
      </w:r>
      <w:r>
        <w:rPr>
          <w:noProof/>
          <w:lang w:eastAsia="tr-TR"/>
        </w:rPr>
        <w:pict>
          <v:rect id="_x0000_s1039" style="position:absolute;margin-left:49.5pt;margin-top:2.95pt;width:7.15pt;height:7.15pt;z-index:251652096"/>
        </w:pict>
      </w:r>
      <w:r>
        <w:rPr>
          <w:sz w:val="24"/>
          <w:szCs w:val="24"/>
        </w:rPr>
        <w:t xml:space="preserve">Baba sağ          ölü        öz         üvey      </w:t>
      </w:r>
    </w:p>
    <w:p w:rsidR="00040AC8" w:rsidRDefault="00040AC8" w:rsidP="00ED4340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cep:…………………………………………………………………..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Eğitim düzeyi:……………………………………………………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Baba Meslek:………………………………………………………………</w:t>
      </w:r>
    </w:p>
    <w:p w:rsidR="00040AC8" w:rsidRPr="009B6B20" w:rsidRDefault="00040AC8" w:rsidP="00F739A1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Babanın </w:t>
      </w:r>
      <w:r w:rsidRPr="009B6B20">
        <w:rPr>
          <w:sz w:val="24"/>
          <w:szCs w:val="24"/>
          <w:u w:val="single"/>
        </w:rPr>
        <w:t>SGK (Sosyal Güvenlik Kurumu)bilgisi: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158.7pt;margin-top:4.05pt;width:7.15pt;height:7.15pt;z-index:251659264"/>
        </w:pict>
      </w:r>
      <w:r>
        <w:rPr>
          <w:noProof/>
          <w:lang w:eastAsia="tr-TR"/>
        </w:rPr>
        <w:pict>
          <v:rect id="_x0000_s1041" style="position:absolute;margin-left:209.25pt;margin-top:4.05pt;width:7.15pt;height:7.15pt;z-index:251660288"/>
        </w:pict>
      </w:r>
      <w:r>
        <w:rPr>
          <w:noProof/>
          <w:lang w:eastAsia="tr-TR"/>
        </w:rPr>
        <w:pict>
          <v:rect id="_x0000_s1042" style="position:absolute;margin-left:49.5pt;margin-top:4.05pt;width:7.15pt;height:7.15pt;z-index:251658240"/>
        </w:pict>
      </w:r>
      <w:r>
        <w:rPr>
          <w:sz w:val="24"/>
          <w:szCs w:val="24"/>
        </w:rPr>
        <w:t xml:space="preserve">BAĞKUR            EMEKLİ SANDIĞI             SSK 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rect id="_x0000_s1043" style="position:absolute;margin-left:61.5pt;margin-top:2.95pt;width:7.15pt;height:7.15pt;z-index:251661312"/>
        </w:pict>
      </w:r>
      <w:r>
        <w:rPr>
          <w:sz w:val="24"/>
          <w:szCs w:val="24"/>
        </w:rPr>
        <w:t xml:space="preserve">SGK lı değil  </w:t>
      </w:r>
    </w:p>
    <w:p w:rsidR="00040AC8" w:rsidRPr="001706A3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Anne-baba birlikte mi ayrı mı?............................</w:t>
      </w:r>
    </w:p>
    <w:p w:rsidR="00040AC8" w:rsidRPr="001706A3" w:rsidRDefault="00040AC8" w:rsidP="00F739A1">
      <w:pPr>
        <w:spacing w:after="0"/>
        <w:rPr>
          <w:b/>
          <w:sz w:val="24"/>
          <w:szCs w:val="24"/>
          <w:u w:val="single"/>
        </w:rPr>
      </w:pPr>
      <w:r w:rsidRPr="001706A3">
        <w:rPr>
          <w:b/>
          <w:sz w:val="24"/>
          <w:szCs w:val="24"/>
          <w:u w:val="single"/>
        </w:rPr>
        <w:t>Adres-Telefon Bilgileri</w:t>
      </w:r>
      <w:r>
        <w:rPr>
          <w:b/>
          <w:sz w:val="24"/>
          <w:szCs w:val="24"/>
          <w:u w:val="single"/>
        </w:rPr>
        <w:t>: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Adresi:……………………………………………………………..…………………………………………………………………………………………………………………………………………………………………………………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Telefonu:………………………………………………………..........</w:t>
      </w:r>
    </w:p>
    <w:p w:rsidR="00040AC8" w:rsidRPr="001706A3" w:rsidRDefault="00040AC8" w:rsidP="00F739A1">
      <w:pPr>
        <w:spacing w:after="0"/>
        <w:rPr>
          <w:b/>
          <w:sz w:val="24"/>
          <w:szCs w:val="24"/>
          <w:u w:val="single"/>
        </w:rPr>
      </w:pPr>
      <w:r w:rsidRPr="001706A3">
        <w:rPr>
          <w:b/>
          <w:sz w:val="24"/>
          <w:szCs w:val="24"/>
          <w:u w:val="single"/>
        </w:rPr>
        <w:t>Öğrencime ait diğer bilgiler: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Daha önce geçirdiği rahatsızlık/ameliyat var mı?: 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Devam eden bir rahatsızlığı var mı?..............................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Kullandığı cihaz/protez var mı?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Kaç kardeşi var(Kendisi hariç):……………………………………..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Kardeşler arasında kaçıncı sırada:………………………………..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Ana sınıfına gitti mi?.....................................................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Okula nasıl geliyor?.......................................................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Çocuğun çalışma odası  var mı?....................................</w:t>
      </w:r>
    </w:p>
    <w:p w:rsidR="00040AC8" w:rsidRDefault="00040AC8" w:rsidP="006244F8">
      <w:pPr>
        <w:spacing w:after="0"/>
        <w:rPr>
          <w:sz w:val="24"/>
          <w:szCs w:val="24"/>
        </w:rPr>
      </w:pPr>
      <w:r>
        <w:rPr>
          <w:sz w:val="24"/>
          <w:szCs w:val="24"/>
        </w:rPr>
        <w:t>Çantasını kendisi hazırlar mı?.......................................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işlerine yardımcı olur mu?........................................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Odasını toplar mı?..........................................................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Akşam saat kaçta yatar, sabah saat kaçta kalkar?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Yemek seçer mi?...........................................................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Sevdiği yemekler:………………………………………………………..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Neler yapmaktan hoşlanır?............................................ .......................................................................................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Nelere kızar?..................................................................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Nelerden hoşlanır?........................................................ ..………………....................................................................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Özel ilgi alanları var mı?................................................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Evde sakin mi, hareketli midir?.....................................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Öğrencimle ilgili bilmem gerek özel bilgi var mı?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</w:t>
      </w:r>
    </w:p>
    <w:p w:rsidR="00040AC8" w:rsidRDefault="00040AC8" w:rsidP="00F739A1">
      <w:pPr>
        <w:spacing w:after="0"/>
        <w:rPr>
          <w:b/>
          <w:sz w:val="24"/>
          <w:szCs w:val="24"/>
        </w:rPr>
      </w:pPr>
      <w:r w:rsidRPr="001706A3">
        <w:rPr>
          <w:b/>
          <w:sz w:val="24"/>
          <w:szCs w:val="24"/>
          <w:u w:val="single"/>
        </w:rPr>
        <w:t>Aileye ait diğer bilgiler</w:t>
      </w:r>
      <w:r>
        <w:rPr>
          <w:b/>
          <w:sz w:val="24"/>
          <w:szCs w:val="24"/>
        </w:rPr>
        <w:t>:</w:t>
      </w:r>
    </w:p>
    <w:p w:rsidR="00040AC8" w:rsidRPr="001706A3" w:rsidRDefault="00040AC8" w:rsidP="00F739A1">
      <w:pPr>
        <w:spacing w:after="0"/>
        <w:rPr>
          <w:sz w:val="24"/>
          <w:szCs w:val="24"/>
        </w:rPr>
      </w:pPr>
      <w:r w:rsidRPr="001706A3">
        <w:rPr>
          <w:sz w:val="24"/>
          <w:szCs w:val="24"/>
        </w:rPr>
        <w:t>Anne ve baba kitap okur mu?............................</w:t>
      </w:r>
      <w:r>
        <w:rPr>
          <w:sz w:val="24"/>
          <w:szCs w:val="24"/>
        </w:rPr>
        <w:t>............</w:t>
      </w:r>
    </w:p>
    <w:p w:rsidR="00040AC8" w:rsidRPr="001706A3" w:rsidRDefault="00040AC8" w:rsidP="00F739A1">
      <w:pPr>
        <w:spacing w:after="0"/>
        <w:rPr>
          <w:sz w:val="24"/>
          <w:szCs w:val="24"/>
        </w:rPr>
      </w:pPr>
      <w:r w:rsidRPr="001706A3">
        <w:rPr>
          <w:sz w:val="24"/>
          <w:szCs w:val="24"/>
        </w:rPr>
        <w:t>Sakıncası yoksa son okuduğunuz kitabın adı:…</w:t>
      </w:r>
      <w:r>
        <w:rPr>
          <w:sz w:val="24"/>
          <w:szCs w:val="24"/>
        </w:rPr>
        <w:t>…………….</w:t>
      </w:r>
    </w:p>
    <w:p w:rsidR="00040AC8" w:rsidRPr="001706A3" w:rsidRDefault="00040AC8" w:rsidP="00F739A1">
      <w:pPr>
        <w:spacing w:after="0"/>
        <w:rPr>
          <w:sz w:val="24"/>
          <w:szCs w:val="24"/>
        </w:rPr>
      </w:pPr>
      <w:r w:rsidRPr="001706A3">
        <w:rPr>
          <w:sz w:val="24"/>
          <w:szCs w:val="24"/>
        </w:rPr>
        <w:t>………………………………………………………………………</w:t>
      </w:r>
      <w:r>
        <w:rPr>
          <w:sz w:val="24"/>
          <w:szCs w:val="24"/>
        </w:rPr>
        <w:t>…………….</w:t>
      </w:r>
    </w:p>
    <w:p w:rsidR="00040AC8" w:rsidRDefault="00040AC8" w:rsidP="00594CD0">
      <w:pPr>
        <w:spacing w:after="0"/>
        <w:rPr>
          <w:sz w:val="24"/>
          <w:szCs w:val="24"/>
        </w:rPr>
      </w:pPr>
      <w:r>
        <w:rPr>
          <w:sz w:val="24"/>
          <w:szCs w:val="24"/>
        </w:rPr>
        <w:t>Bilgisayar var mı?...........................................................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İnternet var mı?.............................................................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Oturduğunuz ev size mi ait kira mı?..............................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 ne ile ısınıyor?...........................................................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Evde oda  sayısı:…………………………………………………………..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Evde anne-baba-çocuklar dışında kalan var mı? ......................................................................................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>Anne –baba ve diğer çocukların sürekli rahatsızlığı var mı?................................................................................ ......................................................................................</w:t>
      </w:r>
    </w:p>
    <w:p w:rsidR="00040AC8" w:rsidRDefault="00040AC8" w:rsidP="00F739A1">
      <w:pPr>
        <w:spacing w:after="0"/>
        <w:rPr>
          <w:sz w:val="24"/>
          <w:szCs w:val="24"/>
        </w:rPr>
      </w:pPr>
      <w:hyperlink r:id="rId4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Teşekkür ederim.</w:t>
      </w:r>
    </w:p>
    <w:p w:rsidR="00040AC8" w:rsidRDefault="00040AC8" w:rsidP="00F739A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1-E Sınıf Öğretmeni</w:t>
      </w:r>
    </w:p>
    <w:p w:rsidR="00040AC8" w:rsidRPr="006244F8" w:rsidRDefault="00040AC8" w:rsidP="00F739A1">
      <w:pPr>
        <w:spacing w:after="0"/>
        <w:rPr>
          <w:i/>
          <w:sz w:val="20"/>
          <w:szCs w:val="20"/>
        </w:rPr>
      </w:pPr>
      <w:r w:rsidRPr="006244F8">
        <w:rPr>
          <w:i/>
          <w:sz w:val="20"/>
          <w:szCs w:val="20"/>
        </w:rPr>
        <w:t>( lütfen mavi veya siyah tükenmez kalemle okunaklı yazınız.)</w:t>
      </w:r>
    </w:p>
    <w:p w:rsidR="00040AC8" w:rsidRDefault="00040AC8" w:rsidP="00F739A1">
      <w:pPr>
        <w:spacing w:after="0"/>
      </w:pPr>
      <w:r w:rsidRPr="009372F1">
        <w:t>E -okula girilmesi gereken kimlik bilgileri dışındaki özel bilgiler bende saklı kalacaktır. Kimseyle paylaşılmayacaktır.</w:t>
      </w:r>
    </w:p>
    <w:p w:rsidR="00040AC8" w:rsidRDefault="00040AC8" w:rsidP="00F739A1">
      <w:pPr>
        <w:spacing w:after="0"/>
      </w:pPr>
      <w:r>
        <w:t>Eklemek istediğiniz bilgileri arkaya yazabilirsiniz.</w:t>
      </w:r>
    </w:p>
    <w:p w:rsidR="00040AC8" w:rsidRPr="009372F1" w:rsidRDefault="00040AC8" w:rsidP="00F739A1">
      <w:pPr>
        <w:spacing w:after="0"/>
      </w:pPr>
    </w:p>
    <w:sectPr w:rsidR="00040AC8" w:rsidRPr="009372F1" w:rsidSect="009372F1">
      <w:type w:val="continuous"/>
      <w:pgSz w:w="11906" w:h="16838"/>
      <w:pgMar w:top="720" w:right="140" w:bottom="284" w:left="720" w:header="708" w:footer="708" w:gutter="0"/>
      <w:cols w:num="2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9A1"/>
    <w:rsid w:val="00040AC8"/>
    <w:rsid w:val="00063858"/>
    <w:rsid w:val="000E687F"/>
    <w:rsid w:val="00114882"/>
    <w:rsid w:val="001706A3"/>
    <w:rsid w:val="001B6BBA"/>
    <w:rsid w:val="001F16F4"/>
    <w:rsid w:val="00243619"/>
    <w:rsid w:val="00355D63"/>
    <w:rsid w:val="00390543"/>
    <w:rsid w:val="00442DA0"/>
    <w:rsid w:val="0049290E"/>
    <w:rsid w:val="00594CD0"/>
    <w:rsid w:val="005F779B"/>
    <w:rsid w:val="00623035"/>
    <w:rsid w:val="006244F8"/>
    <w:rsid w:val="0063291B"/>
    <w:rsid w:val="007C2C5E"/>
    <w:rsid w:val="007F7003"/>
    <w:rsid w:val="008B09E9"/>
    <w:rsid w:val="008D098D"/>
    <w:rsid w:val="009372F1"/>
    <w:rsid w:val="009B6B20"/>
    <w:rsid w:val="009C259F"/>
    <w:rsid w:val="00A53EC9"/>
    <w:rsid w:val="00A6685A"/>
    <w:rsid w:val="00D70697"/>
    <w:rsid w:val="00D949BA"/>
    <w:rsid w:val="00DF6AD9"/>
    <w:rsid w:val="00E0783E"/>
    <w:rsid w:val="00EA5BF5"/>
    <w:rsid w:val="00ED4340"/>
    <w:rsid w:val="00F739A1"/>
    <w:rsid w:val="00FC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8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F6A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682</Words>
  <Characters>3888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3</cp:revision>
  <cp:lastPrinted>2012-11-27T08:14:00Z</cp:lastPrinted>
  <dcterms:created xsi:type="dcterms:W3CDTF">2013-09-11T18:42:00Z</dcterms:created>
  <dcterms:modified xsi:type="dcterms:W3CDTF">2013-09-13T20:33:00Z</dcterms:modified>
  <cp:category>www.sorubak.com</cp:category>
</cp:coreProperties>
</file>