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691" w:rsidRDefault="00C93691" w:rsidP="00B239CD">
      <w:pPr>
        <w:tabs>
          <w:tab w:val="left" w:pos="4500"/>
        </w:tabs>
        <w:ind w:left="480"/>
        <w:jc w:val="center"/>
      </w:pPr>
      <w:bookmarkStart w:id="0" w:name="_GoBack"/>
      <w:bookmarkEnd w:id="0"/>
      <w:r>
        <w:t>MOL KAVRAMI</w:t>
      </w:r>
    </w:p>
    <w:p w:rsidR="00C93691" w:rsidRDefault="00C93691" w:rsidP="00B239CD">
      <w:pPr>
        <w:tabs>
          <w:tab w:val="left" w:pos="4500"/>
        </w:tabs>
        <w:ind w:left="480"/>
      </w:pPr>
    </w:p>
    <w:p w:rsidR="00C93691" w:rsidRPr="00B239CD" w:rsidRDefault="00C93691" w:rsidP="00B239CD">
      <w:pPr>
        <w:tabs>
          <w:tab w:val="left" w:pos="4500"/>
        </w:tabs>
      </w:pPr>
      <w:r>
        <w:t xml:space="preserve">    </w:t>
      </w:r>
      <w:r w:rsidRPr="00B239CD">
        <w:t>Atomların 1 tanesinin kütlesi ölçülemez. Atomların kütlesini hesaplamak için Avagadro sayısı (6,02x10</w:t>
      </w:r>
      <w:r w:rsidRPr="00B239CD">
        <w:rPr>
          <w:vertAlign w:val="superscript"/>
        </w:rPr>
        <w:t>23</w:t>
      </w:r>
      <w:r w:rsidRPr="00B239CD">
        <w:t>) kadar atomun kütlesinin toplamı alınmıştır.</w:t>
      </w:r>
    </w:p>
    <w:p w:rsidR="00C93691" w:rsidRDefault="00C93691" w:rsidP="00B239CD">
      <w:r w:rsidRPr="00B239CD">
        <w:t>Bu sayede atomların kütlesi hesaplanarak işlemler yapılabilmiştir</w:t>
      </w:r>
      <w:r>
        <w:t>.</w:t>
      </w:r>
    </w:p>
    <w:p w:rsidR="00C93691" w:rsidRDefault="00C93691" w:rsidP="00B239CD">
      <w:pPr>
        <w:tabs>
          <w:tab w:val="left" w:pos="4500"/>
        </w:tabs>
        <w:ind w:firstLine="284"/>
      </w:pPr>
      <w:r>
        <w:t>6,02x10</w:t>
      </w:r>
      <w:r>
        <w:rPr>
          <w:vertAlign w:val="superscript"/>
        </w:rPr>
        <w:t>23</w:t>
      </w:r>
      <w:r>
        <w:t xml:space="preserve"> tane tanecik 1 moldür.6,02x10</w:t>
      </w:r>
      <w:r>
        <w:rPr>
          <w:vertAlign w:val="superscript"/>
        </w:rPr>
        <w:t>23</w:t>
      </w:r>
      <w:r>
        <w:t xml:space="preserve"> sayısına Avagadro sayısı denir ve No ile gösterilir.</w:t>
      </w:r>
    </w:p>
    <w:p w:rsidR="00C93691" w:rsidRDefault="00C93691" w:rsidP="00B239CD">
      <w:pPr>
        <w:tabs>
          <w:tab w:val="left" w:pos="4500"/>
        </w:tabs>
        <w:ind w:left="480"/>
      </w:pPr>
      <w:r>
        <w:t>1 mol H atomu= 6,02x10</w:t>
      </w:r>
      <w:r>
        <w:rPr>
          <w:vertAlign w:val="superscript"/>
        </w:rPr>
        <w:t>23</w:t>
      </w:r>
      <w:r>
        <w:t xml:space="preserve"> tane H atomundan = 1g</w:t>
      </w:r>
    </w:p>
    <w:p w:rsidR="00C93691" w:rsidRDefault="00C93691" w:rsidP="00B239CD">
      <w:pPr>
        <w:tabs>
          <w:tab w:val="left" w:pos="4500"/>
        </w:tabs>
        <w:ind w:left="480"/>
      </w:pPr>
      <w:r>
        <w:t>1 mol H</w:t>
      </w:r>
      <w:r>
        <w:rPr>
          <w:vertAlign w:val="subscript"/>
        </w:rPr>
        <w:t>2</w:t>
      </w:r>
      <w:r>
        <w:t xml:space="preserve"> molekülü= 6,02x10</w:t>
      </w:r>
      <w:r>
        <w:rPr>
          <w:vertAlign w:val="superscript"/>
        </w:rPr>
        <w:t>23</w:t>
      </w:r>
      <w:r>
        <w:t xml:space="preserve"> tane</w:t>
      </w:r>
      <w:r w:rsidRPr="00B239CD">
        <w:t xml:space="preserve"> </w:t>
      </w:r>
      <w:r>
        <w:t xml:space="preserve"> H</w:t>
      </w:r>
      <w:r>
        <w:rPr>
          <w:vertAlign w:val="subscript"/>
        </w:rPr>
        <w:t>2</w:t>
      </w:r>
      <w:r>
        <w:t xml:space="preserve">  molekülünden= 2g</w:t>
      </w:r>
    </w:p>
    <w:p w:rsidR="00C93691" w:rsidRDefault="00C93691" w:rsidP="00B239CD">
      <w:pPr>
        <w:tabs>
          <w:tab w:val="left" w:pos="4500"/>
        </w:tabs>
        <w:ind w:left="480"/>
      </w:pPr>
      <w:r>
        <w:t>1mol   O  atomu = 6,02x10</w:t>
      </w:r>
      <w:r>
        <w:rPr>
          <w:vertAlign w:val="superscript"/>
        </w:rPr>
        <w:t>23</w:t>
      </w:r>
      <w:r>
        <w:t xml:space="preserve"> tane  O atomundan=16g</w:t>
      </w:r>
    </w:p>
    <w:p w:rsidR="00C93691" w:rsidRDefault="00C93691" w:rsidP="00B239CD">
      <w:pPr>
        <w:tabs>
          <w:tab w:val="left" w:pos="4500"/>
        </w:tabs>
        <w:ind w:left="480"/>
      </w:pPr>
      <w:r>
        <w:t>1mol   O</w:t>
      </w:r>
      <w:r>
        <w:rPr>
          <w:vertAlign w:val="subscript"/>
        </w:rPr>
        <w:t>2</w:t>
      </w:r>
      <w:r>
        <w:t xml:space="preserve"> molekülü  =  6,02x10</w:t>
      </w:r>
      <w:r>
        <w:rPr>
          <w:vertAlign w:val="superscript"/>
        </w:rPr>
        <w:t>23</w:t>
      </w:r>
      <w:r>
        <w:t xml:space="preserve"> tane  O</w:t>
      </w:r>
      <w:r>
        <w:rPr>
          <w:vertAlign w:val="subscript"/>
        </w:rPr>
        <w:t>2</w:t>
      </w:r>
      <w:r>
        <w:t xml:space="preserve">   molekülünden= 32g</w:t>
      </w:r>
    </w:p>
    <w:p w:rsidR="00C93691" w:rsidRDefault="00C93691" w:rsidP="00B239CD">
      <w:pPr>
        <w:tabs>
          <w:tab w:val="left" w:pos="4500"/>
        </w:tabs>
        <w:ind w:left="480"/>
      </w:pPr>
      <w:r>
        <w:t xml:space="preserve">                      veya    =  2</w:t>
      </w:r>
      <w:r>
        <w:rPr>
          <w:rFonts w:ascii="Cambria Math" w:hAnsi="Cambria Math"/>
        </w:rPr>
        <w:t xml:space="preserve">× </w:t>
      </w:r>
      <w:r>
        <w:t>6,02x10</w:t>
      </w:r>
      <w:r>
        <w:rPr>
          <w:vertAlign w:val="superscript"/>
        </w:rPr>
        <w:t>23</w:t>
      </w:r>
      <w:r>
        <w:t xml:space="preserve"> tane  O atomundan  =32g  </w:t>
      </w:r>
      <w:hyperlink r:id="rId7" w:history="1">
        <w:r w:rsidRPr="00E0783E">
          <w:rPr>
            <w:rStyle w:val="Hyperlink"/>
            <w:rFonts w:ascii="Arial" w:hAnsi="Arial" w:cs="Arial"/>
            <w:color w:val="000000"/>
          </w:rPr>
          <w:t>www.sorubak.com</w:t>
        </w:r>
      </w:hyperlink>
    </w:p>
    <w:p w:rsidR="00C93691" w:rsidRDefault="00C93691" w:rsidP="00B239CD">
      <w:pPr>
        <w:tabs>
          <w:tab w:val="left" w:pos="4500"/>
        </w:tabs>
        <w:ind w:left="480"/>
      </w:pPr>
    </w:p>
    <w:p w:rsidR="00C93691" w:rsidRDefault="00C93691" w:rsidP="00B239CD">
      <w:pPr>
        <w:tabs>
          <w:tab w:val="center" w:pos="4776"/>
        </w:tabs>
        <w:ind w:left="480"/>
        <w:rPr>
          <w:color w:val="FF0000"/>
        </w:rPr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2" o:spid="_x0000_s1026" type="#_x0000_t13" style="position:absolute;left:0;text-align:left;margin-left:157.9pt;margin-top:1.1pt;width:76.9pt;height:9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"/>
        </w:pict>
      </w:r>
      <w:r>
        <w:t>( H=1, O=16, C=12, S=32)</w:t>
      </w:r>
      <w:r>
        <w:tab/>
        <w:t xml:space="preserve">                               </w:t>
      </w:r>
      <w:r w:rsidRPr="00B239CD">
        <w:rPr>
          <w:color w:val="FF0000"/>
        </w:rPr>
        <w:t>1mol atomların kütlesidir.</w:t>
      </w:r>
    </w:p>
    <w:p w:rsidR="00C93691" w:rsidRDefault="00C93691" w:rsidP="00B239CD">
      <w:pPr>
        <w:tabs>
          <w:tab w:val="center" w:pos="4776"/>
        </w:tabs>
        <w:ind w:left="480"/>
        <w:rPr>
          <w:color w:val="FF0000"/>
        </w:rPr>
      </w:pPr>
    </w:p>
    <w:p w:rsidR="00C93691" w:rsidRPr="00B239CD" w:rsidRDefault="00C93691" w:rsidP="00B239CD">
      <w:pPr>
        <w:tabs>
          <w:tab w:val="center" w:pos="4776"/>
        </w:tabs>
        <w:ind w:left="480"/>
        <w:rPr>
          <w:color w:val="FF0000"/>
        </w:rPr>
      </w:pPr>
    </w:p>
    <w:p w:rsidR="00C93691" w:rsidRPr="00B239CD" w:rsidRDefault="00C93691" w:rsidP="00B239CD">
      <w:pPr>
        <w:tabs>
          <w:tab w:val="left" w:pos="4500"/>
        </w:tabs>
        <w:ind w:left="480"/>
        <w:jc w:val="center"/>
        <w:rPr>
          <w:b/>
        </w:rPr>
      </w:pPr>
      <w:r w:rsidRPr="00B239CD">
        <w:rPr>
          <w:b/>
        </w:rPr>
        <w:t>BAĞIL ATOM KÜTLESİ</w:t>
      </w:r>
    </w:p>
    <w:p w:rsidR="00C93691" w:rsidRDefault="00C93691" w:rsidP="00B239CD">
      <w:pPr>
        <w:tabs>
          <w:tab w:val="left" w:pos="4500"/>
        </w:tabs>
        <w:ind w:left="480"/>
        <w:jc w:val="both"/>
      </w:pPr>
      <w:r>
        <w:t>Bir tane C atomunun kütlesi 12 atomik kütle birimi (akb) olarak kabul edilmiştir.Diğer atomların kütleleri C atomu ile karşılaştırılarak belirlenmiştir.</w:t>
      </w:r>
    </w:p>
    <w:p w:rsidR="00C93691" w:rsidRDefault="00C93691" w:rsidP="00B239CD">
      <w:pPr>
        <w:tabs>
          <w:tab w:val="left" w:pos="4500"/>
        </w:tabs>
        <w:ind w:left="480"/>
        <w:jc w:val="both"/>
      </w:pPr>
      <w:r>
        <w:t>1 tane C atomu 12 akb</w:t>
      </w:r>
    </w:p>
    <w:p w:rsidR="00C93691" w:rsidRDefault="00C93691" w:rsidP="00B239CD">
      <w:pPr>
        <w:tabs>
          <w:tab w:val="left" w:pos="4500"/>
        </w:tabs>
        <w:ind w:left="480"/>
        <w:jc w:val="both"/>
      </w:pPr>
      <w:r>
        <w:t>1 tane H atomu 1 akb</w:t>
      </w:r>
    </w:p>
    <w:p w:rsidR="00C93691" w:rsidRDefault="00C93691" w:rsidP="00CB16D3">
      <w:pPr>
        <w:tabs>
          <w:tab w:val="left" w:pos="4500"/>
        </w:tabs>
        <w:ind w:left="480"/>
        <w:jc w:val="both"/>
      </w:pPr>
      <w:r>
        <w:t>1 tane O atomu 16 akb</w:t>
      </w:r>
    </w:p>
    <w:p w:rsidR="00C93691" w:rsidRDefault="00C93691" w:rsidP="00CB16D3">
      <w:pPr>
        <w:tabs>
          <w:tab w:val="left" w:pos="4500"/>
        </w:tabs>
        <w:ind w:left="480"/>
        <w:jc w:val="both"/>
      </w:pPr>
    </w:p>
    <w:p w:rsidR="00C93691" w:rsidRDefault="00C93691" w:rsidP="00CB16D3">
      <w:pPr>
        <w:tabs>
          <w:tab w:val="left" w:pos="4500"/>
        </w:tabs>
        <w:ind w:left="480"/>
        <w:jc w:val="both"/>
      </w:pPr>
    </w:p>
    <w:p w:rsidR="00C93691" w:rsidRDefault="00C93691" w:rsidP="00216CBD">
      <w:pPr>
        <w:pStyle w:val="ListParagraph"/>
        <w:tabs>
          <w:tab w:val="left" w:pos="4500"/>
        </w:tabs>
        <w:ind w:left="0"/>
        <w:jc w:val="both"/>
      </w:pPr>
      <w:r>
        <w:rPr>
          <w:b/>
        </w:rPr>
        <w:t xml:space="preserve">     </w:t>
      </w:r>
      <w:r w:rsidRPr="00CB16D3">
        <w:rPr>
          <w:b/>
        </w:rPr>
        <w:t>1 Atom-gram, Molekül-gram, Formül-gram ve</w:t>
      </w:r>
      <w:r>
        <w:rPr>
          <w:b/>
        </w:rPr>
        <w:t xml:space="preserve"> </w:t>
      </w:r>
      <w:r w:rsidRPr="00CB16D3">
        <w:rPr>
          <w:b/>
        </w:rPr>
        <w:t>İyon –gram kavramları 1mole eşittir</w:t>
      </w:r>
      <w:r>
        <w:t>.</w:t>
      </w:r>
    </w:p>
    <w:p w:rsidR="00C93691" w:rsidRDefault="00C93691" w:rsidP="00B239CD">
      <w:pPr>
        <w:tabs>
          <w:tab w:val="left" w:pos="4500"/>
        </w:tabs>
        <w:jc w:val="both"/>
      </w:pPr>
      <w:r>
        <w:t xml:space="preserve">       1 Atom – gram O atomu = 1 mol O atomu</w:t>
      </w:r>
    </w:p>
    <w:p w:rsidR="00C93691" w:rsidRPr="00CB16D3" w:rsidRDefault="00C93691" w:rsidP="00B239CD">
      <w:pPr>
        <w:tabs>
          <w:tab w:val="left" w:pos="4500"/>
        </w:tabs>
        <w:jc w:val="both"/>
      </w:pPr>
      <w:r>
        <w:t xml:space="preserve">       1 molekül – gram H</w:t>
      </w:r>
      <w:r>
        <w:rPr>
          <w:vertAlign w:val="subscript"/>
        </w:rPr>
        <w:t>2</w:t>
      </w:r>
      <w:r>
        <w:t xml:space="preserve"> molekülü =1 mol H</w:t>
      </w:r>
      <w:r>
        <w:rPr>
          <w:vertAlign w:val="subscript"/>
        </w:rPr>
        <w:t>2</w:t>
      </w:r>
      <w:r>
        <w:t xml:space="preserve">  molekülüdür.</w:t>
      </w:r>
    </w:p>
    <w:p w:rsidR="00C93691" w:rsidRDefault="00C93691" w:rsidP="00B239CD">
      <w:pPr>
        <w:numPr>
          <w:ilvl w:val="0"/>
          <w:numId w:val="2"/>
        </w:numPr>
        <w:tabs>
          <w:tab w:val="left" w:pos="4500"/>
        </w:tabs>
        <w:jc w:val="both"/>
      </w:pPr>
      <w:r w:rsidRPr="00CB16D3">
        <w:rPr>
          <w:b/>
        </w:rPr>
        <w:t>Gerçek atom kütlesi 1 tane atomun kütlesine eşittir</w:t>
      </w:r>
      <w:r>
        <w:t xml:space="preserve">. </w:t>
      </w:r>
    </w:p>
    <w:p w:rsidR="00C93691" w:rsidRDefault="00C93691" w:rsidP="00B239CD">
      <w:pPr>
        <w:tabs>
          <w:tab w:val="left" w:pos="4500"/>
        </w:tabs>
        <w:ind w:left="360"/>
        <w:jc w:val="both"/>
      </w:pPr>
      <w:r>
        <w:t>H nin gerçek atom kütlesi = 1/No gramdır</w:t>
      </w:r>
    </w:p>
    <w:p w:rsidR="00C93691" w:rsidRDefault="00C93691" w:rsidP="00CB16D3">
      <w:pPr>
        <w:tabs>
          <w:tab w:val="left" w:pos="4500"/>
        </w:tabs>
        <w:jc w:val="both"/>
      </w:pPr>
      <w:r>
        <w:t xml:space="preserve">      O nin gerçek atom kütlesi = 16/ No gramdır.</w:t>
      </w:r>
    </w:p>
    <w:p w:rsidR="00C93691" w:rsidRDefault="00C93691" w:rsidP="00B239CD">
      <w:pPr>
        <w:tabs>
          <w:tab w:val="left" w:pos="4500"/>
        </w:tabs>
        <w:ind w:left="480"/>
      </w:pPr>
    </w:p>
    <w:p w:rsidR="00C93691" w:rsidRDefault="00C93691" w:rsidP="00B239CD">
      <w:pPr>
        <w:tabs>
          <w:tab w:val="left" w:pos="4500"/>
        </w:tabs>
        <w:ind w:left="480"/>
      </w:pPr>
    </w:p>
    <w:p w:rsidR="00C93691" w:rsidRDefault="00C93691" w:rsidP="00B239CD">
      <w:pPr>
        <w:tabs>
          <w:tab w:val="left" w:pos="4500"/>
        </w:tabs>
        <w:ind w:left="480"/>
      </w:pPr>
      <w:r>
        <w:t>1 tane  H atomu kaç gram ?                             1 tane  O</w:t>
      </w:r>
      <w:r>
        <w:rPr>
          <w:vertAlign w:val="subscript"/>
        </w:rPr>
        <w:t>2</w:t>
      </w:r>
      <w:r>
        <w:t xml:space="preserve">  molekülü kaç gram?</w:t>
      </w:r>
    </w:p>
    <w:p w:rsidR="00C93691" w:rsidRDefault="00C93691" w:rsidP="00B239CD">
      <w:pPr>
        <w:tabs>
          <w:tab w:val="left" w:pos="4500"/>
        </w:tabs>
        <w:ind w:left="480"/>
      </w:pPr>
      <w:r>
        <w:t xml:space="preserve"> </w:t>
      </w:r>
    </w:p>
    <w:p w:rsidR="00C93691" w:rsidRDefault="00C93691" w:rsidP="008860D9">
      <w:pPr>
        <w:tabs>
          <w:tab w:val="left" w:pos="4500"/>
        </w:tabs>
        <w:ind w:left="480"/>
      </w:pPr>
      <w:r>
        <w:t>N</w:t>
      </w:r>
      <w:r>
        <w:rPr>
          <w:vertAlign w:val="subscript"/>
        </w:rPr>
        <w:t>0</w:t>
      </w:r>
      <w:r>
        <w:t xml:space="preserve"> tane H  atomu                    1g                   N</w:t>
      </w:r>
      <w:r>
        <w:rPr>
          <w:vertAlign w:val="subscript"/>
        </w:rPr>
        <w:t>0</w:t>
      </w:r>
      <w:r>
        <w:t xml:space="preserve"> tane   O</w:t>
      </w:r>
      <w:r>
        <w:rPr>
          <w:vertAlign w:val="subscript"/>
        </w:rPr>
        <w:t>2</w:t>
      </w:r>
      <w:r>
        <w:t xml:space="preserve">  molekülü             32g       </w:t>
      </w:r>
    </w:p>
    <w:p w:rsidR="00C93691" w:rsidRPr="008860D9" w:rsidRDefault="00C93691" w:rsidP="00B239CD">
      <w:pPr>
        <w:tabs>
          <w:tab w:val="left" w:pos="4500"/>
        </w:tabs>
        <w:ind w:left="480"/>
      </w:pPr>
      <w:r>
        <w:t xml:space="preserve"> 1   tane H  atomu                    ?                       1 tane   O</w:t>
      </w:r>
      <w:r>
        <w:rPr>
          <w:vertAlign w:val="subscript"/>
        </w:rPr>
        <w:t>2</w:t>
      </w:r>
      <w:r>
        <w:t xml:space="preserve">  molekülü              ?</w:t>
      </w:r>
    </w:p>
    <w:p w:rsidR="00C93691" w:rsidRDefault="00C93691" w:rsidP="00CB16D3">
      <w:pPr>
        <w:tabs>
          <w:tab w:val="left" w:pos="4500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7" type="#_x0000_t32" style="position:absolute;margin-left:239.65pt;margin-top:5pt;width:174pt;height:0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YbAHgIAADs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"/>
        </w:pict>
      </w:r>
      <w:r>
        <w:rPr>
          <w:noProof/>
        </w:rPr>
        <w:pict>
          <v:shape id="AutoShape 4" o:spid="_x0000_s1028" type="#_x0000_t32" style="position:absolute;margin-left:25.9pt;margin-top:5pt;width:151.5pt;height:0;flip:x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"/>
        </w:pict>
      </w:r>
    </w:p>
    <w:p w:rsidR="00C93691" w:rsidRDefault="00C93691" w:rsidP="00B239CD">
      <w:r>
        <w:t xml:space="preserve">                      ?  =  1/ N</w:t>
      </w:r>
      <w:r>
        <w:rPr>
          <w:vertAlign w:val="subscript"/>
        </w:rPr>
        <w:t>0</w:t>
      </w:r>
      <w:r>
        <w:t xml:space="preserve"> gram                                              ? =  32 / N</w:t>
      </w:r>
      <w:r>
        <w:rPr>
          <w:vertAlign w:val="subscript"/>
        </w:rPr>
        <w:t>0</w:t>
      </w:r>
      <w:r>
        <w:t xml:space="preserve">   gram  </w:t>
      </w:r>
    </w:p>
    <w:p w:rsidR="00C93691" w:rsidRDefault="00C93691" w:rsidP="00B239CD"/>
    <w:p w:rsidR="00C93691" w:rsidRDefault="00C93691" w:rsidP="00B239CD">
      <w:r w:rsidRPr="007E6BC7">
        <w:rPr>
          <w:color w:val="FF0000"/>
        </w:rPr>
        <w:t xml:space="preserve">        UYARI:    1MOL ve 1 TANE birbirine karıştırılmamalıdır</w:t>
      </w:r>
      <w:r>
        <w:t xml:space="preserve">.                   </w:t>
      </w:r>
    </w:p>
    <w:p w:rsidR="00C93691" w:rsidRDefault="00C93691" w:rsidP="008860D9">
      <w:pPr>
        <w:tabs>
          <w:tab w:val="left" w:pos="4500"/>
        </w:tabs>
        <w:ind w:left="480"/>
        <w:jc w:val="both"/>
        <w:rPr>
          <w:highlight w:val="yellow"/>
        </w:rPr>
      </w:pPr>
    </w:p>
    <w:p w:rsidR="00C93691" w:rsidRDefault="00C93691" w:rsidP="008860D9">
      <w:pPr>
        <w:tabs>
          <w:tab w:val="left" w:pos="4500"/>
        </w:tabs>
        <w:ind w:left="480"/>
        <w:jc w:val="both"/>
      </w:pPr>
      <w:r w:rsidRPr="00CB16D3">
        <w:rPr>
          <w:highlight w:val="yellow"/>
        </w:rPr>
        <w:t>NOT: 1 atomik kütle birimi(akb) 1/ No gramdır</w:t>
      </w:r>
      <w:r>
        <w:t>.</w:t>
      </w:r>
    </w:p>
    <w:p w:rsidR="00C93691" w:rsidRDefault="00C93691" w:rsidP="008860D9">
      <w:pPr>
        <w:tabs>
          <w:tab w:val="left" w:pos="4500"/>
        </w:tabs>
        <w:ind w:left="480"/>
        <w:jc w:val="both"/>
      </w:pPr>
    </w:p>
    <w:p w:rsidR="00C93691" w:rsidRPr="00315329" w:rsidRDefault="00C93691" w:rsidP="008860D9">
      <w:pPr>
        <w:tabs>
          <w:tab w:val="left" w:pos="4500"/>
        </w:tabs>
        <w:ind w:left="480"/>
        <w:jc w:val="both"/>
      </w:pPr>
      <w:r>
        <w:t xml:space="preserve"> 1 tane H atomu   1 akb  dir.           1tane  H</w:t>
      </w:r>
      <w:r>
        <w:rPr>
          <w:vertAlign w:val="subscript"/>
        </w:rPr>
        <w:t>2</w:t>
      </w:r>
      <w:r>
        <w:t xml:space="preserve"> molekülü 2akb dir.</w:t>
      </w:r>
    </w:p>
    <w:p w:rsidR="00C93691" w:rsidRDefault="00C93691" w:rsidP="00315329">
      <w:pPr>
        <w:tabs>
          <w:tab w:val="left" w:pos="4500"/>
        </w:tabs>
        <w:ind w:left="480"/>
        <w:jc w:val="both"/>
      </w:pPr>
      <w:r>
        <w:t xml:space="preserve"> 1 tane  O  atomu  16 akb dir.         1 tane  O</w:t>
      </w:r>
      <w:r>
        <w:rPr>
          <w:vertAlign w:val="subscript"/>
        </w:rPr>
        <w:t>2</w:t>
      </w:r>
      <w:r>
        <w:t xml:space="preserve"> molekülü 32 akb dir.</w:t>
      </w:r>
    </w:p>
    <w:p w:rsidR="00C93691" w:rsidRDefault="00C93691" w:rsidP="00315329">
      <w:pPr>
        <w:tabs>
          <w:tab w:val="left" w:pos="4500"/>
        </w:tabs>
        <w:ind w:left="480"/>
        <w:jc w:val="both"/>
      </w:pPr>
    </w:p>
    <w:p w:rsidR="00C93691" w:rsidRDefault="00C93691" w:rsidP="00315329">
      <w:pPr>
        <w:tabs>
          <w:tab w:val="left" w:pos="4500"/>
        </w:tabs>
        <w:ind w:left="480"/>
      </w:pPr>
      <w:r>
        <w:t xml:space="preserve">ÖRNEK: </w:t>
      </w:r>
    </w:p>
    <w:p w:rsidR="00C93691" w:rsidRDefault="00C93691" w:rsidP="00315329">
      <w:pPr>
        <w:tabs>
          <w:tab w:val="left" w:pos="4500"/>
        </w:tabs>
        <w:ind w:left="480"/>
      </w:pPr>
      <w:r>
        <w:t>I   - 1 atom-gram oksijen</w:t>
      </w:r>
    </w:p>
    <w:p w:rsidR="00C93691" w:rsidRPr="00AB0FBB" w:rsidRDefault="00C93691" w:rsidP="00315329">
      <w:pPr>
        <w:tabs>
          <w:tab w:val="left" w:pos="4500"/>
        </w:tabs>
        <w:ind w:left="480"/>
      </w:pPr>
      <w:r>
        <w:t>II  - 1 mol oksijen atomu</w:t>
      </w:r>
    </w:p>
    <w:p w:rsidR="00C93691" w:rsidRDefault="00C93691" w:rsidP="00315329">
      <w:pPr>
        <w:tabs>
          <w:tab w:val="left" w:pos="4500"/>
        </w:tabs>
        <w:ind w:left="480"/>
      </w:pPr>
      <w:r>
        <w:t>III - 1 tane oksijen molekülü</w:t>
      </w:r>
    </w:p>
    <w:p w:rsidR="00C93691" w:rsidRDefault="00C93691" w:rsidP="00315329">
      <w:pPr>
        <w:tabs>
          <w:tab w:val="left" w:pos="4500"/>
        </w:tabs>
        <w:ind w:left="480"/>
      </w:pPr>
      <w:r>
        <w:t>Yukarıda verilen oksijen elementlerin kütleleri arasındaki ilişki hangi seçenekte doğru olarak verilmiştir?</w:t>
      </w:r>
    </w:p>
    <w:p w:rsidR="00C93691" w:rsidRDefault="00C93691" w:rsidP="00315329">
      <w:pPr>
        <w:tabs>
          <w:tab w:val="left" w:pos="4500"/>
        </w:tabs>
        <w:ind w:left="480"/>
      </w:pPr>
      <w:r>
        <w:t>( 0=16)</w:t>
      </w:r>
    </w:p>
    <w:p w:rsidR="00C93691" w:rsidRDefault="00C93691" w:rsidP="00315329">
      <w:pPr>
        <w:tabs>
          <w:tab w:val="left" w:pos="4500"/>
        </w:tabs>
        <w:ind w:left="480"/>
      </w:pPr>
    </w:p>
    <w:p w:rsidR="00C93691" w:rsidRDefault="00C93691" w:rsidP="00315329">
      <w:pPr>
        <w:tabs>
          <w:tab w:val="left" w:pos="4500"/>
        </w:tabs>
        <w:ind w:left="480"/>
      </w:pPr>
      <w:r>
        <w:t>A) I &gt; II &gt; III                     B) III &gt; II &gt; I                       C)  I= II &gt; II</w:t>
      </w:r>
    </w:p>
    <w:p w:rsidR="00C93691" w:rsidRDefault="00C93691" w:rsidP="00315329">
      <w:pPr>
        <w:tabs>
          <w:tab w:val="left" w:pos="4500"/>
        </w:tabs>
        <w:ind w:left="480"/>
      </w:pPr>
    </w:p>
    <w:p w:rsidR="00C93691" w:rsidRDefault="00C93691" w:rsidP="00315329">
      <w:pPr>
        <w:tabs>
          <w:tab w:val="left" w:pos="4500"/>
        </w:tabs>
        <w:ind w:left="480"/>
      </w:pPr>
      <w:r>
        <w:t xml:space="preserve">                            D) II= III &gt;I                   E) II &gt; III &gt;I</w:t>
      </w:r>
    </w:p>
    <w:p w:rsidR="00C93691" w:rsidRDefault="00C93691" w:rsidP="00315329">
      <w:pPr>
        <w:tabs>
          <w:tab w:val="left" w:pos="4500"/>
        </w:tabs>
      </w:pPr>
      <w:r>
        <w:t>ÇÖZÜM:</w:t>
      </w:r>
    </w:p>
    <w:p w:rsidR="00C93691" w:rsidRDefault="00C93691" w:rsidP="00315329">
      <w:pPr>
        <w:tabs>
          <w:tab w:val="left" w:pos="4500"/>
        </w:tabs>
        <w:ind w:left="480"/>
      </w:pPr>
      <w:r>
        <w:t xml:space="preserve"> 1 Atom-gram O = 1 mol O = 16 g</w:t>
      </w:r>
    </w:p>
    <w:p w:rsidR="00C93691" w:rsidRDefault="00C93691" w:rsidP="00315329">
      <w:pPr>
        <w:tabs>
          <w:tab w:val="left" w:pos="4500"/>
        </w:tabs>
        <w:ind w:left="480"/>
      </w:pPr>
      <w:r>
        <w:t>1 mol oksijen atomu = 16g</w:t>
      </w:r>
    </w:p>
    <w:p w:rsidR="00C93691" w:rsidRDefault="00C93691" w:rsidP="00315329">
      <w:pPr>
        <w:tabs>
          <w:tab w:val="left" w:pos="4500"/>
        </w:tabs>
        <w:ind w:left="480"/>
      </w:pPr>
      <w:r>
        <w:t>1 tane oksijen molekülü O</w:t>
      </w:r>
      <w:r>
        <w:rPr>
          <w:vertAlign w:val="subscript"/>
        </w:rPr>
        <w:t>2</w:t>
      </w:r>
      <w:r>
        <w:t xml:space="preserve"> =32/ N gram              ( cevap:C)</w:t>
      </w:r>
    </w:p>
    <w:p w:rsidR="00C93691" w:rsidRDefault="00C93691" w:rsidP="00315329">
      <w:pPr>
        <w:tabs>
          <w:tab w:val="left" w:pos="4500"/>
        </w:tabs>
      </w:pPr>
    </w:p>
    <w:p w:rsidR="00C93691" w:rsidRDefault="00C93691" w:rsidP="002D2817">
      <w:pPr>
        <w:tabs>
          <w:tab w:val="left" w:pos="4500"/>
        </w:tabs>
      </w:pPr>
      <w:r>
        <w:t xml:space="preserve">ÖRNEK: </w:t>
      </w:r>
    </w:p>
    <w:p w:rsidR="00C93691" w:rsidRDefault="00C93691" w:rsidP="002D2817">
      <w:pPr>
        <w:tabs>
          <w:tab w:val="left" w:pos="4500"/>
        </w:tabs>
      </w:pPr>
      <w:r>
        <w:t xml:space="preserve">       Cl atomu için aşağıdakilerden hangisi doğrudur?</w:t>
      </w:r>
    </w:p>
    <w:p w:rsidR="00C93691" w:rsidRDefault="00C93691" w:rsidP="002D2817">
      <w:pPr>
        <w:tabs>
          <w:tab w:val="left" w:pos="4500"/>
        </w:tabs>
        <w:ind w:left="480"/>
      </w:pPr>
    </w:p>
    <w:p w:rsidR="00C93691" w:rsidRDefault="00C93691" w:rsidP="002D2817">
      <w:pPr>
        <w:tabs>
          <w:tab w:val="left" w:pos="4500"/>
        </w:tabs>
      </w:pPr>
      <w:r>
        <w:t xml:space="preserve">         I-   Bir tane Cl 35akb dir</w:t>
      </w:r>
    </w:p>
    <w:p w:rsidR="00C93691" w:rsidRDefault="00C93691" w:rsidP="002D2817">
      <w:pPr>
        <w:tabs>
          <w:tab w:val="left" w:pos="4500"/>
        </w:tabs>
        <w:ind w:left="480"/>
      </w:pPr>
      <w:r>
        <w:t>II-  Bir mol Cl 35 gramdır</w:t>
      </w:r>
    </w:p>
    <w:p w:rsidR="00C93691" w:rsidRDefault="00C93691" w:rsidP="002D2817">
      <w:pPr>
        <w:tabs>
          <w:tab w:val="left" w:pos="4500"/>
        </w:tabs>
        <w:ind w:left="480"/>
      </w:pPr>
      <w:r>
        <w:t>III- Bir molekül-gram Cl</w:t>
      </w:r>
      <w:r>
        <w:rPr>
          <w:vertAlign w:val="subscript"/>
        </w:rPr>
        <w:t>2</w:t>
      </w:r>
      <w:r>
        <w:t xml:space="preserve"> 70 gramdır.</w:t>
      </w:r>
    </w:p>
    <w:p w:rsidR="00C93691" w:rsidRDefault="00C93691" w:rsidP="002D2817">
      <w:pPr>
        <w:tabs>
          <w:tab w:val="left" w:pos="4500"/>
        </w:tabs>
        <w:ind w:left="480"/>
      </w:pPr>
    </w:p>
    <w:p w:rsidR="00C93691" w:rsidRDefault="00C93691" w:rsidP="002D2817">
      <w:pPr>
        <w:tabs>
          <w:tab w:val="left" w:pos="4500"/>
        </w:tabs>
        <w:ind w:left="480"/>
      </w:pPr>
      <w:r>
        <w:t xml:space="preserve">         A) yalnız I            B) I ve II                C) I ve III</w:t>
      </w:r>
    </w:p>
    <w:p w:rsidR="00C93691" w:rsidRDefault="00C93691" w:rsidP="002D2817">
      <w:pPr>
        <w:tabs>
          <w:tab w:val="left" w:pos="4500"/>
        </w:tabs>
        <w:ind w:left="480"/>
      </w:pPr>
      <w:r>
        <w:t xml:space="preserve">     </w:t>
      </w:r>
    </w:p>
    <w:p w:rsidR="00C93691" w:rsidRDefault="00C93691" w:rsidP="002D2817">
      <w:pPr>
        <w:tabs>
          <w:tab w:val="left" w:pos="4500"/>
        </w:tabs>
        <w:ind w:left="480"/>
      </w:pPr>
      <w:r>
        <w:t xml:space="preserve">                           D) II ve III            E) I,II ve III</w:t>
      </w:r>
    </w:p>
    <w:p w:rsidR="00C93691" w:rsidRDefault="00C93691" w:rsidP="002D2817">
      <w:pPr>
        <w:tabs>
          <w:tab w:val="left" w:pos="4500"/>
        </w:tabs>
        <w:ind w:left="480"/>
      </w:pPr>
    </w:p>
    <w:p w:rsidR="00C93691" w:rsidRDefault="00C93691" w:rsidP="002D2817">
      <w:pPr>
        <w:tabs>
          <w:tab w:val="left" w:pos="4500"/>
        </w:tabs>
        <w:ind w:left="480"/>
      </w:pPr>
      <w:r>
        <w:t xml:space="preserve">ÇÖZÜM: </w:t>
      </w:r>
    </w:p>
    <w:p w:rsidR="00C93691" w:rsidRDefault="00C93691" w:rsidP="002D2817">
      <w:pPr>
        <w:tabs>
          <w:tab w:val="left" w:pos="4500"/>
        </w:tabs>
        <w:ind w:left="480"/>
      </w:pPr>
      <w:r>
        <w:t>1 tane Cl 35/N gram=35 akb</w:t>
      </w:r>
    </w:p>
    <w:p w:rsidR="00C93691" w:rsidRDefault="00C93691" w:rsidP="002D2817">
      <w:pPr>
        <w:tabs>
          <w:tab w:val="left" w:pos="4500"/>
        </w:tabs>
        <w:ind w:left="480"/>
      </w:pPr>
      <w:r>
        <w:t>1 mol Cl 35 gram</w:t>
      </w:r>
    </w:p>
    <w:p w:rsidR="00C93691" w:rsidRDefault="00C93691" w:rsidP="002D2817">
      <w:pPr>
        <w:tabs>
          <w:tab w:val="left" w:pos="4500"/>
        </w:tabs>
        <w:ind w:left="480"/>
      </w:pPr>
      <w:r>
        <w:t>1 molekül gram Cl</w:t>
      </w:r>
      <w:r>
        <w:rPr>
          <w:vertAlign w:val="subscript"/>
        </w:rPr>
        <w:t>2</w:t>
      </w:r>
      <w:r>
        <w:t xml:space="preserve"> = 1 mol Cl</w:t>
      </w:r>
      <w:r>
        <w:rPr>
          <w:vertAlign w:val="subscript"/>
        </w:rPr>
        <w:t>2</w:t>
      </w:r>
      <w:r>
        <w:t>=70 gramdır                ( cevap: E)</w:t>
      </w:r>
    </w:p>
    <w:p w:rsidR="00C93691" w:rsidRDefault="00C93691" w:rsidP="002D2817">
      <w:pPr>
        <w:tabs>
          <w:tab w:val="left" w:pos="4500"/>
        </w:tabs>
      </w:pPr>
    </w:p>
    <w:p w:rsidR="00C93691" w:rsidRPr="002D2817" w:rsidRDefault="00C93691" w:rsidP="002D2817">
      <w:pPr>
        <w:tabs>
          <w:tab w:val="left" w:pos="4500"/>
        </w:tabs>
        <w:ind w:left="480"/>
        <w:jc w:val="center"/>
        <w:rPr>
          <w:b/>
        </w:rPr>
      </w:pPr>
      <w:r w:rsidRPr="002D2817">
        <w:rPr>
          <w:b/>
        </w:rPr>
        <w:t>MOLAR HACİM</w:t>
      </w:r>
    </w:p>
    <w:p w:rsidR="00C93691" w:rsidRPr="002D2817" w:rsidRDefault="00C93691" w:rsidP="002D2817">
      <w:pPr>
        <w:tabs>
          <w:tab w:val="left" w:pos="4500"/>
        </w:tabs>
        <w:ind w:left="480"/>
        <w:rPr>
          <w:b/>
        </w:rPr>
      </w:pPr>
    </w:p>
    <w:p w:rsidR="00C93691" w:rsidRDefault="00C93691" w:rsidP="002D2817">
      <w:pPr>
        <w:numPr>
          <w:ilvl w:val="0"/>
          <w:numId w:val="2"/>
        </w:numPr>
        <w:tabs>
          <w:tab w:val="left" w:pos="4500"/>
        </w:tabs>
        <w:jc w:val="both"/>
      </w:pPr>
      <w:r>
        <w:t>Normal koşullarda (1 atmosfer basınç 0 C sıcaklık) gazların 1 molü 22,4 L hacim kaplar.</w:t>
      </w:r>
    </w:p>
    <w:p w:rsidR="00C93691" w:rsidRDefault="00C93691" w:rsidP="002D2817">
      <w:pPr>
        <w:numPr>
          <w:ilvl w:val="0"/>
          <w:numId w:val="2"/>
        </w:numPr>
        <w:tabs>
          <w:tab w:val="left" w:pos="4500"/>
        </w:tabs>
        <w:jc w:val="both"/>
      </w:pPr>
      <w:r>
        <w:t>Oda koşullarında ( 1 atmosfer basınç 25 C sıcaklık) gazların 1 molü 24,5 L hacim kaplar.</w:t>
      </w:r>
    </w:p>
    <w:p w:rsidR="00C93691" w:rsidRDefault="00C93691" w:rsidP="002D2817">
      <w:pPr>
        <w:numPr>
          <w:ilvl w:val="0"/>
          <w:numId w:val="2"/>
        </w:numPr>
        <w:tabs>
          <w:tab w:val="left" w:pos="4500"/>
        </w:tabs>
        <w:jc w:val="both"/>
      </w:pPr>
      <w:r>
        <w:t>Avagadro yasasına göre aynı koşullarda ( basınç, sıcaklık sabit) bulunan gazların eşit hacimlerinde , eşit sayıda gaz molekülü bulunur.</w:t>
      </w:r>
    </w:p>
    <w:p w:rsidR="00C93691" w:rsidRDefault="00C93691" w:rsidP="002D2817">
      <w:pPr>
        <w:tabs>
          <w:tab w:val="left" w:pos="4500"/>
        </w:tabs>
        <w:jc w:val="both"/>
      </w:pPr>
    </w:p>
    <w:p w:rsidR="00C93691" w:rsidRDefault="00C93691" w:rsidP="002D2817">
      <w:pPr>
        <w:tabs>
          <w:tab w:val="left" w:pos="4500"/>
        </w:tabs>
        <w:jc w:val="both"/>
      </w:pPr>
      <w:r>
        <w:t xml:space="preserve">ÖRNEK: </w:t>
      </w:r>
    </w:p>
    <w:p w:rsidR="00C93691" w:rsidRDefault="00C93691" w:rsidP="002D2817">
      <w:pPr>
        <w:tabs>
          <w:tab w:val="left" w:pos="4500"/>
        </w:tabs>
        <w:jc w:val="both"/>
      </w:pPr>
      <w:r>
        <w:t>I-      1 mol H</w:t>
      </w:r>
      <w:r>
        <w:rPr>
          <w:vertAlign w:val="subscript"/>
        </w:rPr>
        <w:t>2</w:t>
      </w:r>
      <w:r>
        <w:t>O (s) NK da 22,4 L hacim kaplar.</w:t>
      </w:r>
    </w:p>
    <w:p w:rsidR="00C93691" w:rsidRDefault="00C93691" w:rsidP="002D2817">
      <w:pPr>
        <w:tabs>
          <w:tab w:val="left" w:pos="4500"/>
        </w:tabs>
        <w:jc w:val="both"/>
      </w:pPr>
      <w:r>
        <w:t>II-     1 mol Cu NK da 22,4 L hacim kaplar</w:t>
      </w:r>
    </w:p>
    <w:p w:rsidR="00C93691" w:rsidRDefault="00C93691" w:rsidP="002D2817">
      <w:pPr>
        <w:tabs>
          <w:tab w:val="left" w:pos="4500"/>
        </w:tabs>
        <w:jc w:val="both"/>
      </w:pPr>
      <w:r>
        <w:t>III-   1mol N</w:t>
      </w:r>
      <w:r>
        <w:rPr>
          <w:vertAlign w:val="subscript"/>
        </w:rPr>
        <w:t>2</w:t>
      </w:r>
      <w:r>
        <w:t xml:space="preserve">  gazı 22,4 L hacim kaplar.</w:t>
      </w:r>
    </w:p>
    <w:p w:rsidR="00C93691" w:rsidRDefault="00C93691" w:rsidP="002D2817">
      <w:pPr>
        <w:tabs>
          <w:tab w:val="left" w:pos="4500"/>
        </w:tabs>
        <w:jc w:val="both"/>
      </w:pPr>
      <w:r>
        <w:t>IV-   1 mol H</w:t>
      </w:r>
      <w:r>
        <w:rPr>
          <w:vertAlign w:val="subscript"/>
        </w:rPr>
        <w:t xml:space="preserve">2 </w:t>
      </w:r>
      <w:r>
        <w:t>gazı NK da 22,4 L hacim kaplar.</w:t>
      </w:r>
    </w:p>
    <w:p w:rsidR="00C93691" w:rsidRDefault="00C93691" w:rsidP="002D2817">
      <w:pPr>
        <w:tabs>
          <w:tab w:val="left" w:pos="4500"/>
        </w:tabs>
        <w:jc w:val="both"/>
      </w:pPr>
      <w:r>
        <w:t>Yargılarından hangileri doğrudur?</w:t>
      </w:r>
    </w:p>
    <w:p w:rsidR="00C93691" w:rsidRDefault="00C93691" w:rsidP="002D2817">
      <w:pPr>
        <w:tabs>
          <w:tab w:val="left" w:pos="4500"/>
        </w:tabs>
        <w:jc w:val="both"/>
      </w:pPr>
    </w:p>
    <w:p w:rsidR="00C93691" w:rsidRDefault="00C93691" w:rsidP="002D2817">
      <w:pPr>
        <w:tabs>
          <w:tab w:val="left" w:pos="4500"/>
        </w:tabs>
        <w:jc w:val="both"/>
      </w:pPr>
      <w:r>
        <w:t>A) yalnız IV      B) I ve II     C) II, III ve IV</w:t>
      </w:r>
    </w:p>
    <w:p w:rsidR="00C93691" w:rsidRDefault="00C93691" w:rsidP="002D2817">
      <w:pPr>
        <w:tabs>
          <w:tab w:val="left" w:pos="4500"/>
        </w:tabs>
        <w:jc w:val="both"/>
      </w:pPr>
    </w:p>
    <w:p w:rsidR="00C93691" w:rsidRDefault="00C93691" w:rsidP="002D2817">
      <w:pPr>
        <w:tabs>
          <w:tab w:val="left" w:pos="4500"/>
        </w:tabs>
        <w:jc w:val="both"/>
      </w:pPr>
      <w:r>
        <w:t xml:space="preserve">        D) I, III ve IV     E )  I,II,III ve IV</w:t>
      </w:r>
    </w:p>
    <w:p w:rsidR="00C93691" w:rsidRDefault="00C93691" w:rsidP="002D2817">
      <w:pPr>
        <w:tabs>
          <w:tab w:val="left" w:pos="4500"/>
        </w:tabs>
        <w:jc w:val="both"/>
      </w:pPr>
    </w:p>
    <w:p w:rsidR="00C93691" w:rsidRDefault="00C93691" w:rsidP="002D2817">
      <w:pPr>
        <w:tabs>
          <w:tab w:val="left" w:pos="4500"/>
        </w:tabs>
        <w:jc w:val="both"/>
      </w:pPr>
      <w:r>
        <w:t>ÇÖZÜM: I. de H</w:t>
      </w:r>
      <w:r>
        <w:rPr>
          <w:vertAlign w:val="subscript"/>
        </w:rPr>
        <w:t>2</w:t>
      </w:r>
      <w:r>
        <w:t>O sıvı halde olduğundan yanlış. II. de Cu katı halde olduğundan yanlış. III. de koşulları belli olmadığından yanlış.                 (cevap:A)</w:t>
      </w:r>
    </w:p>
    <w:p w:rsidR="00C93691" w:rsidRDefault="00C93691" w:rsidP="00216CBD">
      <w:pPr>
        <w:tabs>
          <w:tab w:val="left" w:pos="4500"/>
        </w:tabs>
        <w:ind w:left="720"/>
        <w:jc w:val="both"/>
        <w:rPr>
          <w:color w:val="FF0000"/>
        </w:rPr>
      </w:pPr>
    </w:p>
    <w:p w:rsidR="00C93691" w:rsidRDefault="00C93691" w:rsidP="00216CBD">
      <w:pPr>
        <w:tabs>
          <w:tab w:val="left" w:pos="4500"/>
        </w:tabs>
        <w:ind w:left="720"/>
        <w:jc w:val="both"/>
        <w:rPr>
          <w:color w:val="FF0000"/>
        </w:rPr>
      </w:pPr>
    </w:p>
    <w:p w:rsidR="00C93691" w:rsidRDefault="00C93691" w:rsidP="00216CBD">
      <w:pPr>
        <w:tabs>
          <w:tab w:val="left" w:pos="4500"/>
        </w:tabs>
        <w:ind w:left="720"/>
        <w:jc w:val="both"/>
        <w:rPr>
          <w:color w:val="FF0000"/>
        </w:rPr>
      </w:pPr>
    </w:p>
    <w:p w:rsidR="00C93691" w:rsidRDefault="00C93691" w:rsidP="00216CBD">
      <w:pPr>
        <w:tabs>
          <w:tab w:val="left" w:pos="4500"/>
        </w:tabs>
        <w:ind w:left="720"/>
        <w:jc w:val="both"/>
        <w:rPr>
          <w:color w:val="FF0000"/>
        </w:rPr>
      </w:pPr>
    </w:p>
    <w:p w:rsidR="00C93691" w:rsidRDefault="00C93691" w:rsidP="00216CBD">
      <w:pPr>
        <w:tabs>
          <w:tab w:val="left" w:pos="4500"/>
        </w:tabs>
        <w:ind w:left="720"/>
        <w:jc w:val="both"/>
        <w:rPr>
          <w:color w:val="FF0000"/>
        </w:rPr>
      </w:pPr>
    </w:p>
    <w:p w:rsidR="00C93691" w:rsidRDefault="00C93691" w:rsidP="00216CBD">
      <w:pPr>
        <w:tabs>
          <w:tab w:val="left" w:pos="4500"/>
        </w:tabs>
        <w:ind w:left="720"/>
        <w:jc w:val="both"/>
        <w:rPr>
          <w:color w:val="FF0000"/>
        </w:rPr>
      </w:pPr>
    </w:p>
    <w:p w:rsidR="00C93691" w:rsidRPr="00216CBD" w:rsidRDefault="00C93691" w:rsidP="00216CBD">
      <w:pPr>
        <w:numPr>
          <w:ilvl w:val="0"/>
          <w:numId w:val="4"/>
        </w:numPr>
        <w:tabs>
          <w:tab w:val="left" w:pos="4500"/>
        </w:tabs>
        <w:jc w:val="both"/>
        <w:rPr>
          <w:color w:val="FF0000"/>
        </w:rPr>
      </w:pPr>
      <w:r w:rsidRPr="00216CBD">
        <w:rPr>
          <w:color w:val="FF0000"/>
        </w:rPr>
        <w:t>2 mol C</w:t>
      </w:r>
      <w:r w:rsidRPr="00216CBD">
        <w:rPr>
          <w:color w:val="FF0000"/>
          <w:vertAlign w:val="subscript"/>
        </w:rPr>
        <w:t>2</w:t>
      </w:r>
      <w:r w:rsidRPr="00216CBD">
        <w:rPr>
          <w:color w:val="FF0000"/>
        </w:rPr>
        <w:t>H</w:t>
      </w:r>
      <w:r w:rsidRPr="00216CBD">
        <w:rPr>
          <w:color w:val="FF0000"/>
          <w:vertAlign w:val="subscript"/>
        </w:rPr>
        <w:t>5</w:t>
      </w:r>
      <w:r w:rsidRPr="00216CBD">
        <w:rPr>
          <w:color w:val="FF0000"/>
        </w:rPr>
        <w:t>OH  molekülünde;</w:t>
      </w:r>
    </w:p>
    <w:p w:rsidR="00C93691" w:rsidRPr="007E6BC7" w:rsidRDefault="00C93691" w:rsidP="007E6BC7">
      <w:pPr>
        <w:tabs>
          <w:tab w:val="left" w:pos="4500"/>
        </w:tabs>
        <w:ind w:left="360"/>
        <w:jc w:val="both"/>
        <w:rPr>
          <w:color w:val="000000"/>
        </w:rPr>
      </w:pPr>
      <w:r w:rsidRPr="007E6BC7">
        <w:rPr>
          <w:color w:val="FF0000"/>
        </w:rPr>
        <w:t xml:space="preserve">      </w:t>
      </w:r>
      <w:r w:rsidRPr="007E6BC7">
        <w:rPr>
          <w:color w:val="000000"/>
        </w:rPr>
        <w:t>4 mol C atomu= 4N tane C atomu</w:t>
      </w:r>
    </w:p>
    <w:p w:rsidR="00C93691" w:rsidRPr="007E6BC7" w:rsidRDefault="00C93691" w:rsidP="007E6BC7">
      <w:pPr>
        <w:tabs>
          <w:tab w:val="left" w:pos="4500"/>
        </w:tabs>
        <w:ind w:left="360"/>
        <w:jc w:val="both"/>
        <w:rPr>
          <w:color w:val="000000"/>
        </w:rPr>
      </w:pPr>
      <w:r w:rsidRPr="007E6BC7">
        <w:rPr>
          <w:color w:val="000000"/>
        </w:rPr>
        <w:t xml:space="preserve">      12 mol H atomu=12 N tane H atomu</w:t>
      </w:r>
    </w:p>
    <w:p w:rsidR="00C93691" w:rsidRPr="007E6BC7" w:rsidRDefault="00C93691" w:rsidP="007E6BC7">
      <w:pPr>
        <w:tabs>
          <w:tab w:val="left" w:pos="4500"/>
        </w:tabs>
        <w:ind w:left="360"/>
        <w:jc w:val="both"/>
        <w:rPr>
          <w:color w:val="FF0000"/>
        </w:rPr>
      </w:pPr>
      <w:r w:rsidRPr="007E6BC7">
        <w:rPr>
          <w:color w:val="000000"/>
        </w:rPr>
        <w:t xml:space="preserve">       2 mol O atomu= 2N tane O atomu bulunur</w:t>
      </w:r>
      <w:r w:rsidRPr="007E6BC7">
        <w:rPr>
          <w:color w:val="FF0000"/>
        </w:rPr>
        <w:t>.</w:t>
      </w:r>
    </w:p>
    <w:p w:rsidR="00C93691" w:rsidRPr="007E6BC7" w:rsidRDefault="00C93691" w:rsidP="007E6BC7">
      <w:pPr>
        <w:numPr>
          <w:ilvl w:val="0"/>
          <w:numId w:val="4"/>
        </w:numPr>
        <w:tabs>
          <w:tab w:val="left" w:pos="4500"/>
        </w:tabs>
        <w:jc w:val="both"/>
        <w:rPr>
          <w:color w:val="FF0000"/>
        </w:rPr>
      </w:pPr>
      <w:r w:rsidRPr="007E6BC7">
        <w:rPr>
          <w:color w:val="FF0000"/>
        </w:rPr>
        <w:t>3 tane Fe</w:t>
      </w:r>
      <w:r w:rsidRPr="007E6BC7">
        <w:rPr>
          <w:color w:val="FF0000"/>
          <w:vertAlign w:val="subscript"/>
        </w:rPr>
        <w:t>3</w:t>
      </w:r>
      <w:r w:rsidRPr="007E6BC7">
        <w:rPr>
          <w:color w:val="FF0000"/>
        </w:rPr>
        <w:t xml:space="preserve"> O</w:t>
      </w:r>
      <w:r w:rsidRPr="007E6BC7">
        <w:rPr>
          <w:color w:val="FF0000"/>
          <w:vertAlign w:val="subscript"/>
        </w:rPr>
        <w:t xml:space="preserve">4     </w:t>
      </w:r>
      <w:r w:rsidRPr="007E6BC7">
        <w:rPr>
          <w:color w:val="FF0000"/>
        </w:rPr>
        <w:t>molekülünde</w:t>
      </w:r>
      <w:r>
        <w:rPr>
          <w:color w:val="FF0000"/>
        </w:rPr>
        <w:t>;</w:t>
      </w:r>
    </w:p>
    <w:p w:rsidR="00C93691" w:rsidRPr="007E6BC7" w:rsidRDefault="00C93691" w:rsidP="007E6BC7">
      <w:pPr>
        <w:tabs>
          <w:tab w:val="left" w:pos="4500"/>
        </w:tabs>
        <w:jc w:val="both"/>
        <w:rPr>
          <w:color w:val="000000"/>
        </w:rPr>
      </w:pPr>
      <w:r w:rsidRPr="007E6BC7">
        <w:rPr>
          <w:color w:val="000000"/>
        </w:rPr>
        <w:t xml:space="preserve">             9 tane Fe atomu</w:t>
      </w:r>
    </w:p>
    <w:p w:rsidR="00C93691" w:rsidRDefault="00C93691" w:rsidP="007E6BC7">
      <w:pPr>
        <w:tabs>
          <w:tab w:val="left" w:pos="4500"/>
        </w:tabs>
        <w:jc w:val="both"/>
        <w:rPr>
          <w:color w:val="000000"/>
        </w:rPr>
      </w:pPr>
      <w:r w:rsidRPr="007E6BC7">
        <w:rPr>
          <w:color w:val="000000"/>
        </w:rPr>
        <w:t xml:space="preserve">            </w:t>
      </w:r>
      <w:r>
        <w:rPr>
          <w:color w:val="000000"/>
        </w:rPr>
        <w:t>12 tane O atomu bulunur</w:t>
      </w:r>
    </w:p>
    <w:p w:rsidR="00C93691" w:rsidRDefault="00C93691" w:rsidP="007E6BC7">
      <w:pPr>
        <w:tabs>
          <w:tab w:val="left" w:pos="4500"/>
        </w:tabs>
        <w:jc w:val="both"/>
        <w:rPr>
          <w:color w:val="000000"/>
        </w:rPr>
      </w:pPr>
    </w:p>
    <w:p w:rsidR="00C93691" w:rsidRDefault="00C93691" w:rsidP="007E6BC7">
      <w:pPr>
        <w:tabs>
          <w:tab w:val="left" w:pos="4500"/>
        </w:tabs>
        <w:jc w:val="both"/>
      </w:pPr>
      <w:r>
        <w:t xml:space="preserve">ÖRNEK:  </w:t>
      </w:r>
    </w:p>
    <w:p w:rsidR="00C93691" w:rsidRDefault="00C93691" w:rsidP="007E6BC7">
      <w:pPr>
        <w:tabs>
          <w:tab w:val="left" w:pos="4500"/>
        </w:tabs>
        <w:jc w:val="both"/>
      </w:pPr>
      <w:r>
        <w:t>5 mol C</w:t>
      </w:r>
      <w:r>
        <w:rPr>
          <w:vertAlign w:val="subscript"/>
        </w:rPr>
        <w:t>2</w:t>
      </w:r>
      <w:r>
        <w:t xml:space="preserve">H </w:t>
      </w:r>
      <w:r>
        <w:rPr>
          <w:vertAlign w:val="subscript"/>
        </w:rPr>
        <w:t>4</w:t>
      </w:r>
      <w:r>
        <w:t>O molekülüyle ilgili;</w:t>
      </w:r>
    </w:p>
    <w:p w:rsidR="00C93691" w:rsidRDefault="00C93691" w:rsidP="007E6BC7">
      <w:pPr>
        <w:tabs>
          <w:tab w:val="left" w:pos="4500"/>
        </w:tabs>
        <w:ind w:left="420"/>
        <w:jc w:val="both"/>
      </w:pPr>
      <w:r>
        <w:t>I.    10 mol C atomu içerir</w:t>
      </w:r>
    </w:p>
    <w:p w:rsidR="00C93691" w:rsidRDefault="00C93691" w:rsidP="007E6BC7">
      <w:pPr>
        <w:tabs>
          <w:tab w:val="left" w:pos="4500"/>
        </w:tabs>
        <w:ind w:left="420"/>
        <w:jc w:val="both"/>
      </w:pPr>
      <w:r>
        <w:t>II.   20 tane H atomu içerir</w:t>
      </w:r>
    </w:p>
    <w:p w:rsidR="00C93691" w:rsidRDefault="00C93691" w:rsidP="007E6BC7">
      <w:pPr>
        <w:tabs>
          <w:tab w:val="left" w:pos="4500"/>
        </w:tabs>
        <w:ind w:left="420"/>
        <w:jc w:val="both"/>
      </w:pPr>
      <w:r>
        <w:t>III.  5.N tane O atomu içerir</w:t>
      </w:r>
    </w:p>
    <w:p w:rsidR="00C93691" w:rsidRDefault="00C93691" w:rsidP="007E6BC7">
      <w:pPr>
        <w:tabs>
          <w:tab w:val="left" w:pos="4500"/>
        </w:tabs>
        <w:jc w:val="both"/>
      </w:pPr>
      <w:r>
        <w:t>Yargılarından hangileri doğrudur?</w:t>
      </w:r>
    </w:p>
    <w:p w:rsidR="00C93691" w:rsidRDefault="00C93691" w:rsidP="007E6BC7">
      <w:pPr>
        <w:tabs>
          <w:tab w:val="left" w:pos="4500"/>
        </w:tabs>
        <w:jc w:val="both"/>
      </w:pPr>
    </w:p>
    <w:p w:rsidR="00C93691" w:rsidRDefault="00C93691" w:rsidP="007E6BC7">
      <w:pPr>
        <w:tabs>
          <w:tab w:val="left" w:pos="4500"/>
        </w:tabs>
        <w:jc w:val="both"/>
      </w:pPr>
      <w:r>
        <w:t xml:space="preserve">  A) yalnız I               B) I ve II                C) I ve III</w:t>
      </w:r>
    </w:p>
    <w:p w:rsidR="00C93691" w:rsidRDefault="00C93691" w:rsidP="007E6BC7">
      <w:pPr>
        <w:tabs>
          <w:tab w:val="left" w:pos="4500"/>
        </w:tabs>
        <w:jc w:val="both"/>
      </w:pPr>
    </w:p>
    <w:p w:rsidR="00C93691" w:rsidRDefault="00C93691" w:rsidP="007E6BC7">
      <w:pPr>
        <w:tabs>
          <w:tab w:val="left" w:pos="4500"/>
        </w:tabs>
        <w:jc w:val="both"/>
      </w:pPr>
      <w:r>
        <w:t xml:space="preserve">                     D) II ve III     E ) I,II ve III</w:t>
      </w:r>
    </w:p>
    <w:p w:rsidR="00C93691" w:rsidRDefault="00C93691" w:rsidP="007E6BC7">
      <w:pPr>
        <w:tabs>
          <w:tab w:val="left" w:pos="4500"/>
        </w:tabs>
        <w:jc w:val="both"/>
      </w:pPr>
      <w:r>
        <w:t xml:space="preserve">ÇÖZÜM: </w:t>
      </w:r>
    </w:p>
    <w:p w:rsidR="00C93691" w:rsidRDefault="00C93691" w:rsidP="007E6BC7">
      <w:pPr>
        <w:tabs>
          <w:tab w:val="left" w:pos="4500"/>
        </w:tabs>
        <w:jc w:val="both"/>
      </w:pPr>
      <w:r>
        <w:t>1.  5 mol x 2 = 10 C atomu içerir.</w:t>
      </w:r>
    </w:p>
    <w:p w:rsidR="00C93691" w:rsidRDefault="00C93691" w:rsidP="007E6BC7">
      <w:pPr>
        <w:tabs>
          <w:tab w:val="left" w:pos="4500"/>
        </w:tabs>
        <w:jc w:val="both"/>
      </w:pPr>
      <w:r>
        <w:t>2.  5 mol x 4 = 20  mol veya 20N tane H ato mu içerir.</w:t>
      </w:r>
    </w:p>
    <w:p w:rsidR="00C93691" w:rsidRDefault="00C93691" w:rsidP="007E6BC7">
      <w:pPr>
        <w:tabs>
          <w:tab w:val="left" w:pos="4500"/>
        </w:tabs>
        <w:jc w:val="both"/>
      </w:pPr>
      <w:r>
        <w:t>3.   5 mol x 1 = 5 mol O atomu veya 5N tane O atomu içerir.   ( cevap: C)</w:t>
      </w:r>
    </w:p>
    <w:p w:rsidR="00C93691" w:rsidRDefault="00C93691" w:rsidP="007E6BC7">
      <w:pPr>
        <w:tabs>
          <w:tab w:val="left" w:pos="4500"/>
        </w:tabs>
        <w:jc w:val="both"/>
      </w:pPr>
    </w:p>
    <w:p w:rsidR="00C93691" w:rsidRDefault="00C93691" w:rsidP="00733CA0">
      <w:pPr>
        <w:tabs>
          <w:tab w:val="left" w:pos="4500"/>
        </w:tabs>
        <w:jc w:val="both"/>
      </w:pPr>
      <w:r>
        <w:t>ÖRNEK:</w:t>
      </w:r>
    </w:p>
    <w:p w:rsidR="00C93691" w:rsidRDefault="00C93691" w:rsidP="00733CA0">
      <w:pPr>
        <w:tabs>
          <w:tab w:val="left" w:pos="4500"/>
        </w:tabs>
        <w:jc w:val="both"/>
      </w:pPr>
      <w:r>
        <w:t xml:space="preserve"> 2 tane P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5</w:t>
      </w:r>
      <w:r>
        <w:t xml:space="preserve"> bileşiğiyle ilgili;</w:t>
      </w:r>
    </w:p>
    <w:p w:rsidR="00C93691" w:rsidRDefault="00C93691" w:rsidP="00733CA0">
      <w:pPr>
        <w:tabs>
          <w:tab w:val="left" w:pos="4500"/>
        </w:tabs>
        <w:ind w:left="360"/>
        <w:jc w:val="both"/>
      </w:pPr>
      <w:r>
        <w:t>I.    4 tane P atomu içerir</w:t>
      </w:r>
    </w:p>
    <w:p w:rsidR="00C93691" w:rsidRDefault="00C93691" w:rsidP="00733CA0">
      <w:pPr>
        <w:tabs>
          <w:tab w:val="left" w:pos="4500"/>
        </w:tabs>
        <w:ind w:left="360"/>
        <w:jc w:val="both"/>
      </w:pPr>
      <w:r>
        <w:t>II.  10 mol O atomu içerir</w:t>
      </w:r>
    </w:p>
    <w:p w:rsidR="00C93691" w:rsidRDefault="00C93691" w:rsidP="00733CA0">
      <w:pPr>
        <w:tabs>
          <w:tab w:val="left" w:pos="4500"/>
        </w:tabs>
        <w:ind w:left="360"/>
        <w:jc w:val="both"/>
      </w:pPr>
      <w:r>
        <w:t>III. 14 tane atom içerir</w:t>
      </w:r>
    </w:p>
    <w:p w:rsidR="00C93691" w:rsidRDefault="00C93691" w:rsidP="00733CA0">
      <w:pPr>
        <w:tabs>
          <w:tab w:val="left" w:pos="4500"/>
        </w:tabs>
        <w:ind w:left="360"/>
        <w:jc w:val="both"/>
      </w:pPr>
      <w:r>
        <w:t>IV  2 mol moleküldür</w:t>
      </w:r>
    </w:p>
    <w:p w:rsidR="00C93691" w:rsidRDefault="00C93691" w:rsidP="00733CA0">
      <w:pPr>
        <w:tabs>
          <w:tab w:val="left" w:pos="4500"/>
        </w:tabs>
        <w:jc w:val="both"/>
      </w:pPr>
      <w:r>
        <w:t>Yargılarından hangileri doğrudur?</w:t>
      </w:r>
    </w:p>
    <w:p w:rsidR="00C93691" w:rsidRDefault="00C93691" w:rsidP="00733CA0">
      <w:pPr>
        <w:tabs>
          <w:tab w:val="left" w:pos="4500"/>
        </w:tabs>
        <w:jc w:val="both"/>
      </w:pPr>
    </w:p>
    <w:p w:rsidR="00C93691" w:rsidRDefault="00C93691" w:rsidP="00733CA0">
      <w:pPr>
        <w:tabs>
          <w:tab w:val="left" w:pos="4500"/>
        </w:tabs>
        <w:jc w:val="both"/>
      </w:pPr>
      <w:r>
        <w:t>A) I ve III    B ) I,II ve III   C) I, II ve IV</w:t>
      </w:r>
    </w:p>
    <w:p w:rsidR="00C93691" w:rsidRDefault="00C93691" w:rsidP="00733CA0">
      <w:pPr>
        <w:tabs>
          <w:tab w:val="left" w:pos="4500"/>
        </w:tabs>
        <w:jc w:val="both"/>
      </w:pPr>
    </w:p>
    <w:p w:rsidR="00C93691" w:rsidRDefault="00C93691" w:rsidP="00733CA0">
      <w:pPr>
        <w:tabs>
          <w:tab w:val="left" w:pos="4500"/>
        </w:tabs>
        <w:jc w:val="both"/>
      </w:pPr>
      <w:r>
        <w:t xml:space="preserve">    D) I, III ve IV       E) I, II, III ve IV</w:t>
      </w:r>
    </w:p>
    <w:p w:rsidR="00C93691" w:rsidRDefault="00C93691" w:rsidP="00733CA0">
      <w:pPr>
        <w:tabs>
          <w:tab w:val="left" w:pos="4500"/>
        </w:tabs>
        <w:jc w:val="both"/>
      </w:pPr>
    </w:p>
    <w:p w:rsidR="00C93691" w:rsidRDefault="00C93691" w:rsidP="00733CA0">
      <w:pPr>
        <w:tabs>
          <w:tab w:val="left" w:pos="4500"/>
        </w:tabs>
        <w:jc w:val="both"/>
      </w:pPr>
      <w:r>
        <w:t>ÇÖZÜM:</w:t>
      </w:r>
    </w:p>
    <w:p w:rsidR="00C93691" w:rsidRDefault="00C93691" w:rsidP="00733CA0">
      <w:pPr>
        <w:numPr>
          <w:ilvl w:val="0"/>
          <w:numId w:val="7"/>
        </w:numPr>
        <w:tabs>
          <w:tab w:val="left" w:pos="4500"/>
        </w:tabs>
        <w:jc w:val="both"/>
      </w:pPr>
      <w:r>
        <w:t>2 tane x 2 = 4 tane P atomu</w:t>
      </w:r>
    </w:p>
    <w:p w:rsidR="00C93691" w:rsidRDefault="00C93691" w:rsidP="00733CA0">
      <w:pPr>
        <w:numPr>
          <w:ilvl w:val="0"/>
          <w:numId w:val="7"/>
        </w:numPr>
        <w:tabs>
          <w:tab w:val="left" w:pos="4500"/>
        </w:tabs>
        <w:jc w:val="both"/>
      </w:pPr>
      <w:r>
        <w:t>2 tane x 5 = 10 O atomu</w:t>
      </w:r>
    </w:p>
    <w:p w:rsidR="00C93691" w:rsidRDefault="00C93691" w:rsidP="00733CA0">
      <w:pPr>
        <w:numPr>
          <w:ilvl w:val="0"/>
          <w:numId w:val="7"/>
        </w:numPr>
        <w:tabs>
          <w:tab w:val="left" w:pos="4500"/>
        </w:tabs>
        <w:jc w:val="both"/>
      </w:pPr>
      <w:r>
        <w:t>2 tane x (5+2) = 14 tane atom</w:t>
      </w:r>
    </w:p>
    <w:p w:rsidR="00C93691" w:rsidRDefault="00C93691" w:rsidP="00733CA0">
      <w:pPr>
        <w:numPr>
          <w:ilvl w:val="0"/>
          <w:numId w:val="7"/>
        </w:numPr>
        <w:tabs>
          <w:tab w:val="left" w:pos="4500"/>
        </w:tabs>
        <w:jc w:val="both"/>
      </w:pPr>
      <w:r>
        <w:t>2 tane molekül (P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5</w:t>
      </w:r>
      <w:r>
        <w:t>) içerir.</w:t>
      </w:r>
    </w:p>
    <w:p w:rsidR="00C93691" w:rsidRDefault="00C93691" w:rsidP="00733CA0">
      <w:pPr>
        <w:tabs>
          <w:tab w:val="left" w:pos="4500"/>
        </w:tabs>
        <w:ind w:left="360"/>
        <w:jc w:val="both"/>
      </w:pPr>
      <w:r>
        <w:t xml:space="preserve">                         ( cevap : A)</w:t>
      </w:r>
    </w:p>
    <w:p w:rsidR="00C93691" w:rsidRDefault="00C93691" w:rsidP="00733CA0">
      <w:pPr>
        <w:tabs>
          <w:tab w:val="left" w:pos="4500"/>
        </w:tabs>
        <w:ind w:left="360"/>
        <w:jc w:val="both"/>
      </w:pPr>
    </w:p>
    <w:p w:rsidR="00C93691" w:rsidRDefault="00C93691" w:rsidP="00733CA0">
      <w:pPr>
        <w:tabs>
          <w:tab w:val="left" w:pos="4500"/>
        </w:tabs>
        <w:ind w:left="360"/>
        <w:jc w:val="both"/>
      </w:pPr>
      <w:r>
        <w:t xml:space="preserve">ÖRNEK: </w:t>
      </w:r>
    </w:p>
    <w:p w:rsidR="00C93691" w:rsidRDefault="00C93691" w:rsidP="00733CA0">
      <w:pPr>
        <w:tabs>
          <w:tab w:val="left" w:pos="4500"/>
        </w:tabs>
        <w:jc w:val="both"/>
      </w:pPr>
      <w:r>
        <w:t>16/ N gram CH</w:t>
      </w:r>
      <w:r>
        <w:rPr>
          <w:vertAlign w:val="subscript"/>
        </w:rPr>
        <w:t>4</w:t>
      </w:r>
      <w:r>
        <w:t xml:space="preserve"> molekülüyle ilgili;</w:t>
      </w:r>
    </w:p>
    <w:p w:rsidR="00C93691" w:rsidRDefault="00C93691" w:rsidP="00733CA0">
      <w:pPr>
        <w:tabs>
          <w:tab w:val="left" w:pos="4500"/>
        </w:tabs>
        <w:ind w:left="360"/>
        <w:jc w:val="both"/>
      </w:pPr>
      <w:r>
        <w:t>I.   1 mol moleküldür</w:t>
      </w:r>
    </w:p>
    <w:p w:rsidR="00C93691" w:rsidRDefault="00C93691" w:rsidP="00733CA0">
      <w:pPr>
        <w:tabs>
          <w:tab w:val="left" w:pos="4500"/>
        </w:tabs>
        <w:ind w:left="360"/>
        <w:jc w:val="both"/>
      </w:pPr>
      <w:r>
        <w:t>II.  1 tane moleküldür</w:t>
      </w:r>
    </w:p>
    <w:p w:rsidR="00C93691" w:rsidRDefault="00C93691" w:rsidP="00733CA0">
      <w:pPr>
        <w:tabs>
          <w:tab w:val="left" w:pos="4500"/>
        </w:tabs>
        <w:ind w:left="360"/>
        <w:jc w:val="both"/>
      </w:pPr>
      <w:r>
        <w:t>III. NK da 22,4/N  L hacim kaplar.</w:t>
      </w:r>
    </w:p>
    <w:p w:rsidR="00C93691" w:rsidRDefault="00C93691" w:rsidP="00733CA0">
      <w:pPr>
        <w:tabs>
          <w:tab w:val="left" w:pos="4500"/>
        </w:tabs>
        <w:jc w:val="both"/>
      </w:pPr>
      <w:r>
        <w:t>Yargılarından hangileri doğrudur?</w:t>
      </w:r>
    </w:p>
    <w:p w:rsidR="00C93691" w:rsidRDefault="00C93691" w:rsidP="00733CA0">
      <w:pPr>
        <w:tabs>
          <w:tab w:val="left" w:pos="4500"/>
        </w:tabs>
        <w:jc w:val="both"/>
      </w:pPr>
      <w:r>
        <w:t xml:space="preserve"> ( CH</w:t>
      </w:r>
      <w:r>
        <w:rPr>
          <w:vertAlign w:val="subscript"/>
        </w:rPr>
        <w:t>4</w:t>
      </w:r>
      <w:r>
        <w:t xml:space="preserve"> = 16 g/ mol )</w:t>
      </w:r>
    </w:p>
    <w:p w:rsidR="00C93691" w:rsidRDefault="00C93691" w:rsidP="00733CA0">
      <w:pPr>
        <w:tabs>
          <w:tab w:val="left" w:pos="4500"/>
        </w:tabs>
        <w:jc w:val="both"/>
      </w:pPr>
    </w:p>
    <w:p w:rsidR="00C93691" w:rsidRDefault="00C93691" w:rsidP="00733CA0">
      <w:pPr>
        <w:tabs>
          <w:tab w:val="left" w:pos="4500"/>
        </w:tabs>
        <w:jc w:val="both"/>
      </w:pPr>
      <w:r>
        <w:t>A) yalnız I                   B) I ve II                 C) I ve III</w:t>
      </w:r>
    </w:p>
    <w:p w:rsidR="00C93691" w:rsidRDefault="00C93691" w:rsidP="00733CA0">
      <w:pPr>
        <w:tabs>
          <w:tab w:val="left" w:pos="4500"/>
        </w:tabs>
        <w:jc w:val="both"/>
      </w:pPr>
      <w:r>
        <w:t xml:space="preserve"> </w:t>
      </w:r>
    </w:p>
    <w:p w:rsidR="00C93691" w:rsidRDefault="00C93691" w:rsidP="00733CA0">
      <w:pPr>
        <w:tabs>
          <w:tab w:val="left" w:pos="4500"/>
        </w:tabs>
        <w:jc w:val="both"/>
      </w:pPr>
      <w:r>
        <w:t xml:space="preserve">                     D) II ve III       E) I, II ve III</w:t>
      </w:r>
    </w:p>
    <w:p w:rsidR="00C93691" w:rsidRDefault="00C93691" w:rsidP="00733CA0">
      <w:pPr>
        <w:tabs>
          <w:tab w:val="left" w:pos="4500"/>
        </w:tabs>
        <w:jc w:val="both"/>
      </w:pPr>
    </w:p>
    <w:p w:rsidR="00C93691" w:rsidRDefault="00C93691" w:rsidP="00733CA0">
      <w:pPr>
        <w:tabs>
          <w:tab w:val="left" w:pos="4500"/>
        </w:tabs>
        <w:jc w:val="both"/>
      </w:pPr>
      <w:r>
        <w:t xml:space="preserve">ÇÖZÜM: </w:t>
      </w:r>
    </w:p>
    <w:p w:rsidR="00C93691" w:rsidRDefault="00C93691" w:rsidP="00733CA0">
      <w:pPr>
        <w:tabs>
          <w:tab w:val="left" w:pos="4500"/>
        </w:tabs>
        <w:jc w:val="both"/>
      </w:pPr>
      <w:r>
        <w:t>1.  1 mol 16 gramdır</w:t>
      </w:r>
    </w:p>
    <w:p w:rsidR="00C93691" w:rsidRDefault="00C93691" w:rsidP="00733CA0">
      <w:pPr>
        <w:tabs>
          <w:tab w:val="left" w:pos="4500"/>
        </w:tabs>
        <w:jc w:val="both"/>
      </w:pPr>
      <w:r>
        <w:t>2.   N tane      16g</w:t>
      </w:r>
    </w:p>
    <w:p w:rsidR="00C93691" w:rsidRDefault="00C93691" w:rsidP="00733CA0">
      <w:pPr>
        <w:tabs>
          <w:tab w:val="left" w:pos="4500"/>
        </w:tabs>
        <w:jc w:val="both"/>
        <w:rPr>
          <w:u w:val="single"/>
        </w:rPr>
      </w:pPr>
      <w:r>
        <w:t xml:space="preserve">      </w:t>
      </w:r>
      <w:r>
        <w:rPr>
          <w:u w:val="single"/>
        </w:rPr>
        <w:t>1 tane          x</w:t>
      </w:r>
    </w:p>
    <w:p w:rsidR="00C93691" w:rsidRDefault="00C93691" w:rsidP="00733CA0">
      <w:pPr>
        <w:tabs>
          <w:tab w:val="left" w:pos="4500"/>
        </w:tabs>
        <w:jc w:val="both"/>
      </w:pPr>
      <w:r>
        <w:t xml:space="preserve">        x = 16/N gram</w:t>
      </w:r>
    </w:p>
    <w:p w:rsidR="00C93691" w:rsidRDefault="00C93691" w:rsidP="00733CA0">
      <w:pPr>
        <w:tabs>
          <w:tab w:val="left" w:pos="4500"/>
        </w:tabs>
        <w:jc w:val="both"/>
      </w:pPr>
      <w:r>
        <w:t xml:space="preserve">3.   N tane     22,4 </w:t>
      </w:r>
    </w:p>
    <w:p w:rsidR="00C93691" w:rsidRDefault="00C93691" w:rsidP="00733CA0">
      <w:pPr>
        <w:tabs>
          <w:tab w:val="left" w:pos="4500"/>
        </w:tabs>
        <w:jc w:val="both"/>
        <w:rPr>
          <w:u w:val="single"/>
        </w:rPr>
      </w:pPr>
      <w:r>
        <w:t xml:space="preserve">       </w:t>
      </w:r>
      <w:r w:rsidRPr="00427843">
        <w:rPr>
          <w:u w:val="single"/>
        </w:rPr>
        <w:t>1 tane</w:t>
      </w:r>
      <w:r>
        <w:rPr>
          <w:u w:val="single"/>
        </w:rPr>
        <w:t xml:space="preserve">       </w:t>
      </w:r>
      <w:r w:rsidRPr="00427843">
        <w:rPr>
          <w:u w:val="single"/>
        </w:rPr>
        <w:t xml:space="preserve">  </w:t>
      </w:r>
      <w:r>
        <w:rPr>
          <w:u w:val="single"/>
        </w:rPr>
        <w:t>x</w:t>
      </w:r>
    </w:p>
    <w:p w:rsidR="00C93691" w:rsidRDefault="00C93691" w:rsidP="00733CA0">
      <w:pPr>
        <w:tabs>
          <w:tab w:val="left" w:pos="4500"/>
        </w:tabs>
        <w:jc w:val="both"/>
      </w:pPr>
      <w:r>
        <w:t xml:space="preserve">          x= 22,4/N Litre                cevap :D</w:t>
      </w:r>
    </w:p>
    <w:p w:rsidR="00C93691" w:rsidRDefault="00C93691" w:rsidP="00733CA0">
      <w:pPr>
        <w:tabs>
          <w:tab w:val="left" w:pos="4500"/>
        </w:tabs>
        <w:jc w:val="both"/>
      </w:pPr>
    </w:p>
    <w:p w:rsidR="00C93691" w:rsidRDefault="00C93691" w:rsidP="00733CA0">
      <w:pPr>
        <w:tabs>
          <w:tab w:val="left" w:pos="4500"/>
        </w:tabs>
        <w:jc w:val="both"/>
      </w:pPr>
      <w:r>
        <w:t xml:space="preserve"> </w:t>
      </w:r>
    </w:p>
    <w:p w:rsidR="00C93691" w:rsidRDefault="00C93691" w:rsidP="008C018A">
      <w:pPr>
        <w:tabs>
          <w:tab w:val="left" w:pos="4500"/>
        </w:tabs>
        <w:jc w:val="both"/>
      </w:pPr>
      <w:r>
        <w:t>ÖRNEK:</w:t>
      </w:r>
    </w:p>
    <w:p w:rsidR="00C93691" w:rsidRDefault="00C93691" w:rsidP="008C018A">
      <w:pPr>
        <w:tabs>
          <w:tab w:val="left" w:pos="4500"/>
        </w:tabs>
        <w:jc w:val="both"/>
      </w:pPr>
      <w:r>
        <w:t xml:space="preserve"> 1mol oksijen molekülü (O</w:t>
      </w:r>
      <w:r>
        <w:rPr>
          <w:vertAlign w:val="subscript"/>
        </w:rPr>
        <w:t>2(g)</w:t>
      </w:r>
      <w:r>
        <w:t>) için;</w:t>
      </w:r>
    </w:p>
    <w:p w:rsidR="00C93691" w:rsidRDefault="00C93691" w:rsidP="008C018A">
      <w:pPr>
        <w:tabs>
          <w:tab w:val="left" w:pos="4500"/>
        </w:tabs>
        <w:jc w:val="both"/>
      </w:pPr>
    </w:p>
    <w:p w:rsidR="00C93691" w:rsidRDefault="00C93691" w:rsidP="008C018A">
      <w:pPr>
        <w:tabs>
          <w:tab w:val="left" w:pos="4500"/>
        </w:tabs>
        <w:ind w:left="360"/>
        <w:jc w:val="both"/>
      </w:pPr>
      <w:r>
        <w:t>I.  12,04 x 10</w:t>
      </w:r>
      <w:r>
        <w:rPr>
          <w:vertAlign w:val="superscript"/>
        </w:rPr>
        <w:t>23</w:t>
      </w:r>
      <w:r>
        <w:t xml:space="preserve"> tane O atomu içerir.</w:t>
      </w:r>
    </w:p>
    <w:p w:rsidR="00C93691" w:rsidRDefault="00C93691" w:rsidP="008C018A">
      <w:pPr>
        <w:tabs>
          <w:tab w:val="left" w:pos="4500"/>
        </w:tabs>
        <w:ind w:left="360"/>
        <w:jc w:val="both"/>
      </w:pPr>
      <w:r>
        <w:t>II.  32 gramdır</w:t>
      </w:r>
    </w:p>
    <w:p w:rsidR="00C93691" w:rsidRDefault="00C93691" w:rsidP="008C018A">
      <w:pPr>
        <w:tabs>
          <w:tab w:val="left" w:pos="4500"/>
        </w:tabs>
        <w:ind w:left="360"/>
        <w:jc w:val="both"/>
      </w:pPr>
      <w:r>
        <w:t>III. NK da 22,4 L hacim kaplar</w:t>
      </w:r>
    </w:p>
    <w:p w:rsidR="00C93691" w:rsidRDefault="00C93691" w:rsidP="008C018A">
      <w:pPr>
        <w:tabs>
          <w:tab w:val="left" w:pos="4500"/>
        </w:tabs>
        <w:ind w:left="360"/>
        <w:jc w:val="both"/>
      </w:pPr>
      <w:r>
        <w:t>IV. 1 molekül-gram  dır.</w:t>
      </w:r>
    </w:p>
    <w:p w:rsidR="00C93691" w:rsidRDefault="00C93691" w:rsidP="008C018A">
      <w:pPr>
        <w:tabs>
          <w:tab w:val="left" w:pos="4500"/>
        </w:tabs>
        <w:jc w:val="both"/>
      </w:pPr>
      <w:r>
        <w:t>Yargılarından hangileri doğrudur?</w:t>
      </w:r>
    </w:p>
    <w:p w:rsidR="00C93691" w:rsidRDefault="00C93691" w:rsidP="008C018A">
      <w:pPr>
        <w:tabs>
          <w:tab w:val="left" w:pos="4500"/>
        </w:tabs>
        <w:jc w:val="both"/>
      </w:pPr>
      <w:r>
        <w:t xml:space="preserve"> </w:t>
      </w:r>
    </w:p>
    <w:p w:rsidR="00C93691" w:rsidRDefault="00C93691" w:rsidP="008C018A">
      <w:pPr>
        <w:tabs>
          <w:tab w:val="left" w:pos="4500"/>
        </w:tabs>
        <w:jc w:val="both"/>
      </w:pPr>
      <w:r>
        <w:t>A) I ve II                   B) II ve III                    C) I,II ve III</w:t>
      </w:r>
    </w:p>
    <w:p w:rsidR="00C93691" w:rsidRDefault="00C93691" w:rsidP="008C018A">
      <w:pPr>
        <w:tabs>
          <w:tab w:val="left" w:pos="4500"/>
        </w:tabs>
        <w:jc w:val="both"/>
      </w:pPr>
      <w:r>
        <w:t xml:space="preserve">  </w:t>
      </w:r>
    </w:p>
    <w:p w:rsidR="00C93691" w:rsidRDefault="00C93691" w:rsidP="008C018A">
      <w:pPr>
        <w:tabs>
          <w:tab w:val="left" w:pos="4500"/>
        </w:tabs>
        <w:jc w:val="both"/>
      </w:pPr>
      <w:r>
        <w:t xml:space="preserve">                  D) II,III ve IV        E) I,II,III ve IV        </w:t>
      </w:r>
    </w:p>
    <w:p w:rsidR="00C93691" w:rsidRDefault="00C93691" w:rsidP="008C018A">
      <w:pPr>
        <w:tabs>
          <w:tab w:val="left" w:pos="4500"/>
        </w:tabs>
        <w:jc w:val="both"/>
      </w:pPr>
    </w:p>
    <w:p w:rsidR="00C93691" w:rsidRDefault="00C93691" w:rsidP="008C018A">
      <w:pPr>
        <w:tabs>
          <w:tab w:val="left" w:pos="4500"/>
        </w:tabs>
        <w:jc w:val="both"/>
      </w:pPr>
      <w:r>
        <w:t xml:space="preserve">ÇÖZÜM: </w:t>
      </w:r>
    </w:p>
    <w:p w:rsidR="00C93691" w:rsidRDefault="00C93691" w:rsidP="008C018A">
      <w:pPr>
        <w:tabs>
          <w:tab w:val="left" w:pos="4500"/>
        </w:tabs>
        <w:jc w:val="both"/>
      </w:pPr>
      <w:r>
        <w:t>1-   1 mol O</w:t>
      </w:r>
      <w:r>
        <w:rPr>
          <w:vertAlign w:val="subscript"/>
        </w:rPr>
        <w:t>2</w:t>
      </w:r>
      <w:r>
        <w:t xml:space="preserve"> = 2 mol O atomu= 2 x 6,02x10</w:t>
      </w:r>
      <w:r>
        <w:rPr>
          <w:vertAlign w:val="superscript"/>
        </w:rPr>
        <w:t>23</w:t>
      </w:r>
      <w:r>
        <w:t xml:space="preserve">    tane O atomu</w:t>
      </w:r>
    </w:p>
    <w:p w:rsidR="00C93691" w:rsidRDefault="00C93691" w:rsidP="008C018A">
      <w:pPr>
        <w:tabs>
          <w:tab w:val="left" w:pos="4500"/>
        </w:tabs>
        <w:jc w:val="both"/>
      </w:pPr>
      <w:r>
        <w:t>2-   1mol O</w:t>
      </w:r>
      <w:r>
        <w:rPr>
          <w:vertAlign w:val="subscript"/>
        </w:rPr>
        <w:t>2</w:t>
      </w:r>
      <w:r>
        <w:t xml:space="preserve"> molekülü 32 gramdır.</w:t>
      </w:r>
    </w:p>
    <w:p w:rsidR="00C93691" w:rsidRDefault="00C93691" w:rsidP="008C018A">
      <w:pPr>
        <w:tabs>
          <w:tab w:val="left" w:pos="4500"/>
        </w:tabs>
        <w:jc w:val="both"/>
      </w:pPr>
      <w:r>
        <w:t>3-    NK da 1 mol gaz 22,4 L hacim kaplar.</w:t>
      </w:r>
    </w:p>
    <w:p w:rsidR="00C93691" w:rsidRDefault="00C93691" w:rsidP="008C018A">
      <w:pPr>
        <w:tabs>
          <w:tab w:val="left" w:pos="4500"/>
        </w:tabs>
        <w:jc w:val="both"/>
      </w:pPr>
      <w:r>
        <w:t>4-    1mol O</w:t>
      </w:r>
      <w:r>
        <w:rPr>
          <w:vertAlign w:val="subscript"/>
        </w:rPr>
        <w:t>2</w:t>
      </w:r>
      <w:r>
        <w:t>= 1 molekül-gram O2 dır.              CEVAP:E</w:t>
      </w:r>
    </w:p>
    <w:p w:rsidR="00C93691" w:rsidRDefault="00C93691" w:rsidP="008C018A">
      <w:pPr>
        <w:tabs>
          <w:tab w:val="left" w:pos="4500"/>
        </w:tabs>
        <w:jc w:val="both"/>
      </w:pPr>
    </w:p>
    <w:p w:rsidR="00C93691" w:rsidRDefault="00C93691" w:rsidP="008C018A">
      <w:pPr>
        <w:tabs>
          <w:tab w:val="left" w:pos="4500"/>
        </w:tabs>
        <w:jc w:val="both"/>
      </w:pPr>
      <w:r>
        <w:t xml:space="preserve">ÖRNEK: </w:t>
      </w:r>
    </w:p>
    <w:p w:rsidR="00C93691" w:rsidRDefault="00C93691" w:rsidP="008C018A">
      <w:pPr>
        <w:tabs>
          <w:tab w:val="left" w:pos="4500"/>
        </w:tabs>
        <w:jc w:val="both"/>
      </w:pPr>
      <w:r>
        <w:t>1 mol SO</w:t>
      </w:r>
      <w:r>
        <w:rPr>
          <w:vertAlign w:val="subscript"/>
        </w:rPr>
        <w:t>3</w:t>
      </w:r>
      <w:r>
        <w:t xml:space="preserve"> gaz molekülüyle ilgili;</w:t>
      </w:r>
    </w:p>
    <w:p w:rsidR="00C93691" w:rsidRDefault="00C93691" w:rsidP="008C018A">
      <w:pPr>
        <w:tabs>
          <w:tab w:val="left" w:pos="4500"/>
        </w:tabs>
        <w:jc w:val="both"/>
      </w:pPr>
    </w:p>
    <w:p w:rsidR="00C93691" w:rsidRDefault="00C93691" w:rsidP="008C018A">
      <w:pPr>
        <w:tabs>
          <w:tab w:val="left" w:pos="4500"/>
        </w:tabs>
        <w:jc w:val="both"/>
      </w:pPr>
      <w:r>
        <w:t>I-   80 gramdır</w:t>
      </w:r>
    </w:p>
    <w:p w:rsidR="00C93691" w:rsidRDefault="00C93691" w:rsidP="008C018A">
      <w:pPr>
        <w:tabs>
          <w:tab w:val="left" w:pos="4500"/>
        </w:tabs>
        <w:jc w:val="both"/>
      </w:pPr>
      <w:r>
        <w:t>II-  N tane molekül içerir</w:t>
      </w:r>
    </w:p>
    <w:p w:rsidR="00C93691" w:rsidRDefault="00C93691" w:rsidP="008C018A">
      <w:pPr>
        <w:tabs>
          <w:tab w:val="left" w:pos="4500"/>
        </w:tabs>
        <w:jc w:val="both"/>
      </w:pPr>
      <w:r>
        <w:t>III- 3 tane O atomu içerir</w:t>
      </w:r>
    </w:p>
    <w:p w:rsidR="00C93691" w:rsidRDefault="00C93691" w:rsidP="008C018A">
      <w:pPr>
        <w:tabs>
          <w:tab w:val="left" w:pos="4500"/>
        </w:tabs>
        <w:jc w:val="both"/>
      </w:pPr>
      <w:r>
        <w:t>IV- 1atom-gram S içerir</w:t>
      </w:r>
    </w:p>
    <w:p w:rsidR="00C93691" w:rsidRDefault="00C93691" w:rsidP="008C018A">
      <w:pPr>
        <w:tabs>
          <w:tab w:val="left" w:pos="4500"/>
        </w:tabs>
        <w:jc w:val="both"/>
      </w:pPr>
      <w:r>
        <w:t>Yargılarından hangileri doğrudur?</w:t>
      </w:r>
    </w:p>
    <w:p w:rsidR="00C93691" w:rsidRDefault="00C93691" w:rsidP="008C018A">
      <w:pPr>
        <w:tabs>
          <w:tab w:val="left" w:pos="4500"/>
        </w:tabs>
        <w:jc w:val="both"/>
      </w:pPr>
      <w:r>
        <w:t xml:space="preserve">    ( S: 32  O= 16)</w:t>
      </w:r>
    </w:p>
    <w:p w:rsidR="00C93691" w:rsidRDefault="00C93691" w:rsidP="000F5CAB">
      <w:pPr>
        <w:tabs>
          <w:tab w:val="left" w:pos="4500"/>
        </w:tabs>
        <w:jc w:val="both"/>
      </w:pPr>
      <w:r>
        <w:t>A) I ve II                   B) II ve III                    C) I,II ve III</w:t>
      </w:r>
    </w:p>
    <w:p w:rsidR="00C93691" w:rsidRDefault="00C93691" w:rsidP="000F5CAB">
      <w:pPr>
        <w:tabs>
          <w:tab w:val="left" w:pos="4500"/>
        </w:tabs>
        <w:jc w:val="both"/>
      </w:pPr>
      <w:r>
        <w:t xml:space="preserve">  </w:t>
      </w:r>
    </w:p>
    <w:p w:rsidR="00C93691" w:rsidRDefault="00C93691" w:rsidP="000F5CAB">
      <w:pPr>
        <w:tabs>
          <w:tab w:val="left" w:pos="4500"/>
        </w:tabs>
        <w:jc w:val="both"/>
      </w:pPr>
      <w:r>
        <w:t xml:space="preserve">                  D) II,III ve IV        E) I,II,III ve IV        </w:t>
      </w:r>
    </w:p>
    <w:p w:rsidR="00C93691" w:rsidRDefault="00C93691" w:rsidP="008C018A">
      <w:pPr>
        <w:tabs>
          <w:tab w:val="left" w:pos="4500"/>
        </w:tabs>
        <w:jc w:val="both"/>
      </w:pPr>
    </w:p>
    <w:p w:rsidR="00C93691" w:rsidRDefault="00C93691" w:rsidP="008C018A">
      <w:pPr>
        <w:tabs>
          <w:tab w:val="left" w:pos="4500"/>
        </w:tabs>
        <w:jc w:val="both"/>
      </w:pPr>
    </w:p>
    <w:p w:rsidR="00C93691" w:rsidRDefault="00C93691" w:rsidP="008C018A">
      <w:pPr>
        <w:tabs>
          <w:tab w:val="left" w:pos="4500"/>
        </w:tabs>
        <w:jc w:val="both"/>
      </w:pPr>
      <w:r>
        <w:t>ÇÖZÜM:</w:t>
      </w:r>
    </w:p>
    <w:p w:rsidR="00C93691" w:rsidRDefault="00C93691" w:rsidP="008C018A">
      <w:pPr>
        <w:tabs>
          <w:tab w:val="left" w:pos="4500"/>
        </w:tabs>
        <w:jc w:val="both"/>
      </w:pPr>
      <w:r>
        <w:t>1-  1S +3O =32 x 1 + 16 x 3 =80</w:t>
      </w:r>
    </w:p>
    <w:p w:rsidR="00C93691" w:rsidRDefault="00C93691" w:rsidP="008C018A">
      <w:pPr>
        <w:tabs>
          <w:tab w:val="left" w:pos="4500"/>
        </w:tabs>
        <w:jc w:val="both"/>
      </w:pPr>
      <w:r>
        <w:t>2-  1 mol molekül (SO</w:t>
      </w:r>
      <w:r>
        <w:rPr>
          <w:vertAlign w:val="subscript"/>
        </w:rPr>
        <w:t>3</w:t>
      </w:r>
      <w:r>
        <w:t>)= N tane molekül</w:t>
      </w:r>
    </w:p>
    <w:p w:rsidR="00C93691" w:rsidRDefault="00C93691" w:rsidP="008C018A">
      <w:pPr>
        <w:tabs>
          <w:tab w:val="left" w:pos="4500"/>
        </w:tabs>
        <w:jc w:val="both"/>
      </w:pPr>
      <w:r>
        <w:t>3-  1 mol SO = 3mol O atomu 3N tane O atomu</w:t>
      </w:r>
    </w:p>
    <w:p w:rsidR="00C93691" w:rsidRDefault="00C93691" w:rsidP="008C018A">
      <w:pPr>
        <w:tabs>
          <w:tab w:val="left" w:pos="4500"/>
        </w:tabs>
        <w:jc w:val="both"/>
      </w:pPr>
      <w:r>
        <w:t>4-  1 mol SO = 1 mol S atomu = 1 atom-gram S</w:t>
      </w:r>
    </w:p>
    <w:p w:rsidR="00C93691" w:rsidRDefault="00C93691" w:rsidP="008C018A">
      <w:pPr>
        <w:tabs>
          <w:tab w:val="left" w:pos="4500"/>
        </w:tabs>
        <w:jc w:val="both"/>
      </w:pPr>
      <w:r>
        <w:t xml:space="preserve">                                                                            ( cevap : E)</w:t>
      </w:r>
    </w:p>
    <w:p w:rsidR="00C93691" w:rsidRDefault="00C93691" w:rsidP="008C018A">
      <w:pPr>
        <w:tabs>
          <w:tab w:val="left" w:pos="4500"/>
        </w:tabs>
        <w:jc w:val="both"/>
      </w:pPr>
    </w:p>
    <w:p w:rsidR="00C93691" w:rsidRDefault="00C93691" w:rsidP="008B5B93">
      <w:pPr>
        <w:tabs>
          <w:tab w:val="left" w:pos="4500"/>
        </w:tabs>
        <w:jc w:val="both"/>
      </w:pPr>
    </w:p>
    <w:p w:rsidR="00C93691" w:rsidRDefault="00C93691" w:rsidP="008B5B93">
      <w:pPr>
        <w:tabs>
          <w:tab w:val="left" w:pos="4500"/>
        </w:tabs>
        <w:jc w:val="both"/>
      </w:pPr>
    </w:p>
    <w:p w:rsidR="00C93691" w:rsidRDefault="00C93691" w:rsidP="008B5B93">
      <w:pPr>
        <w:tabs>
          <w:tab w:val="left" w:pos="4500"/>
        </w:tabs>
        <w:jc w:val="both"/>
      </w:pPr>
      <w:r>
        <w:t xml:space="preserve">ÖRNEK: </w:t>
      </w:r>
    </w:p>
    <w:p w:rsidR="00C93691" w:rsidRDefault="00C93691" w:rsidP="008B5B93">
      <w:pPr>
        <w:tabs>
          <w:tab w:val="left" w:pos="4500"/>
        </w:tabs>
        <w:jc w:val="both"/>
      </w:pPr>
      <w:r>
        <w:t>2 tane 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6</w:t>
      </w:r>
      <w:r>
        <w:t xml:space="preserve"> molekülü için;</w:t>
      </w:r>
    </w:p>
    <w:p w:rsidR="00C93691" w:rsidRDefault="00C93691" w:rsidP="008B5B93">
      <w:pPr>
        <w:tabs>
          <w:tab w:val="left" w:pos="4500"/>
        </w:tabs>
        <w:jc w:val="both"/>
      </w:pPr>
    </w:p>
    <w:p w:rsidR="00C93691" w:rsidRDefault="00C93691" w:rsidP="008B5B93">
      <w:pPr>
        <w:tabs>
          <w:tab w:val="left" w:pos="4500"/>
        </w:tabs>
        <w:jc w:val="both"/>
      </w:pPr>
      <w:r>
        <w:t>I-   kütlesi 60 akb dir</w:t>
      </w:r>
    </w:p>
    <w:p w:rsidR="00C93691" w:rsidRDefault="00C93691" w:rsidP="008B5B93">
      <w:pPr>
        <w:tabs>
          <w:tab w:val="left" w:pos="4500"/>
        </w:tabs>
        <w:jc w:val="both"/>
      </w:pPr>
      <w:r>
        <w:t>II-  4 tane C atomu içerir.</w:t>
      </w:r>
    </w:p>
    <w:p w:rsidR="00C93691" w:rsidRDefault="00C93691" w:rsidP="008B5B93">
      <w:pPr>
        <w:tabs>
          <w:tab w:val="left" w:pos="4500"/>
        </w:tabs>
        <w:jc w:val="both"/>
      </w:pPr>
      <w:r>
        <w:t>III-  12 mol H atomu içerir</w:t>
      </w:r>
    </w:p>
    <w:p w:rsidR="00C93691" w:rsidRDefault="00C93691" w:rsidP="008B5B93">
      <w:pPr>
        <w:tabs>
          <w:tab w:val="left" w:pos="4500"/>
        </w:tabs>
        <w:jc w:val="both"/>
      </w:pPr>
      <w:r>
        <w:t>IV-   Kütlesi 60 gramdır,</w:t>
      </w:r>
    </w:p>
    <w:p w:rsidR="00C93691" w:rsidRDefault="00C93691" w:rsidP="008B5B93">
      <w:pPr>
        <w:tabs>
          <w:tab w:val="left" w:pos="4500"/>
        </w:tabs>
        <w:jc w:val="both"/>
      </w:pPr>
      <w:r>
        <w:t>Yargılarından hangileri doğrudur?</w:t>
      </w:r>
    </w:p>
    <w:p w:rsidR="00C93691" w:rsidRDefault="00C93691" w:rsidP="008B5B93">
      <w:pPr>
        <w:tabs>
          <w:tab w:val="left" w:pos="4500"/>
        </w:tabs>
        <w:jc w:val="both"/>
      </w:pPr>
      <w:r>
        <w:t xml:space="preserve">                              ( C=12   H=1)</w:t>
      </w:r>
    </w:p>
    <w:p w:rsidR="00C93691" w:rsidRDefault="00C93691" w:rsidP="008B5B93">
      <w:pPr>
        <w:tabs>
          <w:tab w:val="left" w:pos="4500"/>
        </w:tabs>
        <w:jc w:val="both"/>
      </w:pPr>
    </w:p>
    <w:p w:rsidR="00C93691" w:rsidRDefault="00C93691" w:rsidP="008B5B93">
      <w:pPr>
        <w:tabs>
          <w:tab w:val="left" w:pos="4500"/>
        </w:tabs>
        <w:jc w:val="both"/>
      </w:pPr>
      <w:r>
        <w:t>A) I ve II      B) II ve III      C) I,II,III</w:t>
      </w:r>
    </w:p>
    <w:p w:rsidR="00C93691" w:rsidRDefault="00C93691" w:rsidP="008B5B93">
      <w:pPr>
        <w:tabs>
          <w:tab w:val="left" w:pos="4500"/>
        </w:tabs>
        <w:jc w:val="both"/>
      </w:pPr>
      <w:r>
        <w:t xml:space="preserve"> </w:t>
      </w:r>
    </w:p>
    <w:p w:rsidR="00C93691" w:rsidRDefault="00C93691" w:rsidP="008B5B93">
      <w:pPr>
        <w:tabs>
          <w:tab w:val="left" w:pos="4500"/>
        </w:tabs>
        <w:jc w:val="both"/>
      </w:pPr>
      <w:r>
        <w:t xml:space="preserve">       D) II,III,IV     E)I, II,III,IV     </w:t>
      </w:r>
    </w:p>
    <w:p w:rsidR="00C93691" w:rsidRDefault="00C93691" w:rsidP="008B5B93">
      <w:pPr>
        <w:tabs>
          <w:tab w:val="left" w:pos="4500"/>
        </w:tabs>
        <w:jc w:val="both"/>
      </w:pPr>
    </w:p>
    <w:p w:rsidR="00C93691" w:rsidRDefault="00C93691" w:rsidP="008B5B93">
      <w:pPr>
        <w:tabs>
          <w:tab w:val="left" w:pos="4500"/>
        </w:tabs>
        <w:jc w:val="both"/>
      </w:pPr>
    </w:p>
    <w:p w:rsidR="00C93691" w:rsidRDefault="00C93691" w:rsidP="008B5B93">
      <w:pPr>
        <w:tabs>
          <w:tab w:val="left" w:pos="4500"/>
        </w:tabs>
        <w:jc w:val="both"/>
      </w:pPr>
    </w:p>
    <w:p w:rsidR="00C93691" w:rsidRDefault="00C93691" w:rsidP="008B5B93">
      <w:pPr>
        <w:tabs>
          <w:tab w:val="left" w:pos="4500"/>
        </w:tabs>
        <w:jc w:val="both"/>
      </w:pPr>
      <w:r>
        <w:t>ÇÖZÜM:</w:t>
      </w:r>
    </w:p>
    <w:p w:rsidR="00C93691" w:rsidRDefault="00C93691" w:rsidP="008B5B93">
      <w:pPr>
        <w:tabs>
          <w:tab w:val="left" w:pos="4500"/>
        </w:tabs>
        <w:jc w:val="both"/>
      </w:pPr>
      <w:r>
        <w:t>1-   2 tanesi   60/N  gramdır.</w:t>
      </w:r>
    </w:p>
    <w:p w:rsidR="00C93691" w:rsidRDefault="00C93691" w:rsidP="008B5B93">
      <w:pPr>
        <w:tabs>
          <w:tab w:val="left" w:pos="4500"/>
        </w:tabs>
        <w:jc w:val="both"/>
      </w:pPr>
      <w:r>
        <w:t>2-    2tane 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6</w:t>
      </w:r>
      <w:r>
        <w:t>= 4 tane C içerir</w:t>
      </w:r>
    </w:p>
    <w:p w:rsidR="00C93691" w:rsidRDefault="00C93691" w:rsidP="008B5B93">
      <w:pPr>
        <w:tabs>
          <w:tab w:val="left" w:pos="4500"/>
        </w:tabs>
        <w:jc w:val="both"/>
      </w:pPr>
      <w:r>
        <w:t>3-    2tane 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6</w:t>
      </w:r>
      <w:r>
        <w:t>= 12 tane H atomu içerir</w:t>
      </w:r>
    </w:p>
    <w:p w:rsidR="00C93691" w:rsidRDefault="00C93691" w:rsidP="008B5B93">
      <w:pPr>
        <w:tabs>
          <w:tab w:val="left" w:pos="4500"/>
        </w:tabs>
        <w:jc w:val="both"/>
      </w:pPr>
      <w:r>
        <w:t>4-     2 molü 60 gramdır.                    ( cevap : A)</w:t>
      </w:r>
    </w:p>
    <w:p w:rsidR="00C93691" w:rsidRDefault="00C93691" w:rsidP="008B5B93">
      <w:pPr>
        <w:tabs>
          <w:tab w:val="left" w:pos="4500"/>
        </w:tabs>
        <w:jc w:val="both"/>
      </w:pPr>
    </w:p>
    <w:p w:rsidR="00C93691" w:rsidRDefault="00C93691" w:rsidP="008B5B93">
      <w:pPr>
        <w:tabs>
          <w:tab w:val="left" w:pos="4500"/>
        </w:tabs>
        <w:jc w:val="both"/>
      </w:pPr>
    </w:p>
    <w:p w:rsidR="00C93691" w:rsidRDefault="00C93691" w:rsidP="00930F4B">
      <w:pPr>
        <w:tabs>
          <w:tab w:val="left" w:pos="4500"/>
        </w:tabs>
        <w:jc w:val="center"/>
        <w:rPr>
          <w:b/>
        </w:rPr>
      </w:pPr>
      <w:r w:rsidRPr="00930F4B">
        <w:rPr>
          <w:b/>
        </w:rPr>
        <w:t>MİKTAR HESAPLARI</w:t>
      </w:r>
    </w:p>
    <w:p w:rsidR="00C93691" w:rsidRPr="00930F4B" w:rsidRDefault="00C93691" w:rsidP="00930F4B">
      <w:pPr>
        <w:tabs>
          <w:tab w:val="left" w:pos="4500"/>
        </w:tabs>
        <w:rPr>
          <w:b/>
        </w:rPr>
      </w:pPr>
    </w:p>
    <w:p w:rsidR="00C93691" w:rsidRDefault="00C93691" w:rsidP="008C018A">
      <w:pPr>
        <w:tabs>
          <w:tab w:val="left" w:pos="4500"/>
        </w:tabs>
        <w:jc w:val="both"/>
      </w:pPr>
      <w:r>
        <w:t xml:space="preserve">                            </w:t>
      </w:r>
      <w:r w:rsidRPr="00F0414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80pt;height:39pt;visibility:visible">
            <v:imagedata r:id="rId8" o:title=""/>
          </v:shape>
        </w:pict>
      </w:r>
    </w:p>
    <w:p w:rsidR="00C93691" w:rsidRDefault="00C93691" w:rsidP="008C018A">
      <w:pPr>
        <w:tabs>
          <w:tab w:val="left" w:pos="4500"/>
        </w:tabs>
        <w:jc w:val="both"/>
      </w:pPr>
    </w:p>
    <w:p w:rsidR="00C93691" w:rsidRDefault="00C93691" w:rsidP="008C018A">
      <w:pPr>
        <w:tabs>
          <w:tab w:val="left" w:pos="4500"/>
        </w:tabs>
        <w:jc w:val="both"/>
      </w:pPr>
      <w:r>
        <w:t>n = mol sayısı                  N=Verilen tanecik sayısı</w:t>
      </w:r>
    </w:p>
    <w:p w:rsidR="00C93691" w:rsidRDefault="00C93691" w:rsidP="008C018A">
      <w:pPr>
        <w:tabs>
          <w:tab w:val="left" w:pos="4500"/>
        </w:tabs>
        <w:jc w:val="both"/>
      </w:pPr>
      <w:r>
        <w:t>m =verilen kütle               V=NK da verilen hacim</w:t>
      </w:r>
    </w:p>
    <w:p w:rsidR="00C93691" w:rsidRDefault="00C93691" w:rsidP="008C018A">
      <w:pPr>
        <w:tabs>
          <w:tab w:val="left" w:pos="4500"/>
        </w:tabs>
        <w:jc w:val="both"/>
      </w:pPr>
      <w:r>
        <w:t>M</w:t>
      </w:r>
      <w:r>
        <w:rPr>
          <w:vertAlign w:val="subscript"/>
        </w:rPr>
        <w:t>A</w:t>
      </w:r>
      <w:r>
        <w:t>= Mol kütlesi</w:t>
      </w:r>
    </w:p>
    <w:p w:rsidR="00C93691" w:rsidRDefault="00C93691" w:rsidP="008C018A">
      <w:pPr>
        <w:tabs>
          <w:tab w:val="left" w:pos="4500"/>
        </w:tabs>
        <w:jc w:val="both"/>
      </w:pPr>
    </w:p>
    <w:p w:rsidR="00C93691" w:rsidRDefault="00C93691" w:rsidP="008740A8">
      <w:pPr>
        <w:tabs>
          <w:tab w:val="left" w:pos="4500"/>
        </w:tabs>
      </w:pPr>
      <w:r>
        <w:t>ÖRNEK: 3,2 gram CH</w:t>
      </w:r>
      <w:r>
        <w:rPr>
          <w:vertAlign w:val="subscript"/>
        </w:rPr>
        <w:t>4</w:t>
      </w:r>
      <w:r>
        <w:t xml:space="preserve"> molekülü kaç mol atom içerir?</w:t>
      </w:r>
    </w:p>
    <w:p w:rsidR="00C93691" w:rsidRDefault="00C93691" w:rsidP="008740A8">
      <w:pPr>
        <w:tabs>
          <w:tab w:val="left" w:pos="4500"/>
        </w:tabs>
      </w:pPr>
      <w:r>
        <w:t xml:space="preserve"> </w:t>
      </w:r>
    </w:p>
    <w:p w:rsidR="00C93691" w:rsidRDefault="00C93691" w:rsidP="008740A8">
      <w:pPr>
        <w:tabs>
          <w:tab w:val="left" w:pos="4500"/>
        </w:tabs>
      </w:pPr>
      <w:r>
        <w:t>A) 0,2          B) 0,5               C) 1             D) 1,5                E) 2</w:t>
      </w:r>
    </w:p>
    <w:p w:rsidR="00C93691" w:rsidRDefault="00C93691" w:rsidP="008740A8">
      <w:pPr>
        <w:tabs>
          <w:tab w:val="left" w:pos="4500"/>
        </w:tabs>
      </w:pPr>
    </w:p>
    <w:p w:rsidR="00C93691" w:rsidRDefault="00C93691" w:rsidP="008740A8">
      <w:pPr>
        <w:tabs>
          <w:tab w:val="left" w:pos="4500"/>
        </w:tabs>
      </w:pPr>
      <w:r>
        <w:t xml:space="preserve">ÇÖZÜM: </w:t>
      </w:r>
    </w:p>
    <w:p w:rsidR="00C93691" w:rsidRPr="008740A8" w:rsidRDefault="00C93691" w:rsidP="008740A8">
      <w:pPr>
        <w:tabs>
          <w:tab w:val="left" w:pos="4500"/>
        </w:tabs>
        <w:rPr>
          <w:vertAlign w:val="subscript"/>
        </w:rPr>
      </w:pPr>
      <w:r>
        <w:t xml:space="preserve"> n = 3,2 / 16 = 0,2 mol  CH</w:t>
      </w:r>
      <w:r>
        <w:rPr>
          <w:vertAlign w:val="subscript"/>
        </w:rPr>
        <w:t>4</w:t>
      </w:r>
    </w:p>
    <w:p w:rsidR="00C93691" w:rsidRDefault="00C93691" w:rsidP="008740A8">
      <w:pPr>
        <w:tabs>
          <w:tab w:val="left" w:pos="4500"/>
        </w:tabs>
      </w:pPr>
      <w:r>
        <w:t xml:space="preserve"> 0,2 mol CH</w:t>
      </w:r>
      <w:r>
        <w:rPr>
          <w:vertAlign w:val="subscript"/>
        </w:rPr>
        <w:t>4</w:t>
      </w:r>
      <w:r>
        <w:t xml:space="preserve"> de = 0,2 mol C ve 0,8 mol H olduğundan toplam 1 mol atom bulunur.</w:t>
      </w:r>
    </w:p>
    <w:p w:rsidR="00C93691" w:rsidRDefault="00C93691" w:rsidP="008740A8">
      <w:pPr>
        <w:tabs>
          <w:tab w:val="left" w:pos="4500"/>
        </w:tabs>
      </w:pPr>
      <w:r>
        <w:t xml:space="preserve">                                                                                               ( cevap : C)</w:t>
      </w:r>
    </w:p>
    <w:p w:rsidR="00C93691" w:rsidRDefault="00C93691" w:rsidP="008740A8">
      <w:pPr>
        <w:tabs>
          <w:tab w:val="left" w:pos="4500"/>
        </w:tabs>
      </w:pPr>
    </w:p>
    <w:p w:rsidR="00C93691" w:rsidRDefault="00C93691" w:rsidP="008740A8">
      <w:pPr>
        <w:tabs>
          <w:tab w:val="left" w:pos="4500"/>
        </w:tabs>
      </w:pPr>
      <w:r>
        <w:t xml:space="preserve">ÖRNEK: </w:t>
      </w:r>
    </w:p>
    <w:p w:rsidR="00C93691" w:rsidRDefault="00C93691" w:rsidP="008740A8">
      <w:pPr>
        <w:tabs>
          <w:tab w:val="left" w:pos="4500"/>
        </w:tabs>
      </w:pPr>
      <w:r>
        <w:t>NK da  56 L hacim kaplayan Cl</w:t>
      </w:r>
      <w:r>
        <w:rPr>
          <w:vertAlign w:val="subscript"/>
        </w:rPr>
        <w:t>2(g)</w:t>
      </w:r>
      <w:r>
        <w:t xml:space="preserve">  kaç gramdır? ( Cl=35g/mol)</w:t>
      </w:r>
    </w:p>
    <w:p w:rsidR="00C93691" w:rsidRDefault="00C93691" w:rsidP="008740A8">
      <w:pPr>
        <w:tabs>
          <w:tab w:val="left" w:pos="4500"/>
        </w:tabs>
      </w:pPr>
    </w:p>
    <w:p w:rsidR="00C93691" w:rsidRDefault="00C93691" w:rsidP="008740A8">
      <w:pPr>
        <w:tabs>
          <w:tab w:val="left" w:pos="4500"/>
        </w:tabs>
      </w:pPr>
      <w:r>
        <w:t xml:space="preserve"> A) 35          B) 70             C) 105             D) 140              E) 175</w:t>
      </w:r>
    </w:p>
    <w:p w:rsidR="00C93691" w:rsidRDefault="00C93691" w:rsidP="008740A8">
      <w:pPr>
        <w:tabs>
          <w:tab w:val="left" w:pos="4500"/>
        </w:tabs>
      </w:pPr>
      <w:r>
        <w:t xml:space="preserve"> </w:t>
      </w:r>
    </w:p>
    <w:p w:rsidR="00C93691" w:rsidRPr="008740A8" w:rsidRDefault="00C93691" w:rsidP="008740A8">
      <w:pPr>
        <w:tabs>
          <w:tab w:val="left" w:pos="4500"/>
        </w:tabs>
      </w:pPr>
      <w:r>
        <w:t>n = 56/22,4 = 2,5 mol Cl</w:t>
      </w:r>
      <w:r>
        <w:rPr>
          <w:vertAlign w:val="subscript"/>
        </w:rPr>
        <w:t>2</w:t>
      </w:r>
    </w:p>
    <w:p w:rsidR="00C93691" w:rsidRDefault="00C93691" w:rsidP="008740A8">
      <w:pPr>
        <w:tabs>
          <w:tab w:val="left" w:pos="4500"/>
        </w:tabs>
      </w:pPr>
    </w:p>
    <w:p w:rsidR="00C93691" w:rsidRDefault="00C93691" w:rsidP="008740A8">
      <w:pPr>
        <w:tabs>
          <w:tab w:val="left" w:pos="4500"/>
        </w:tabs>
      </w:pPr>
      <w:r>
        <w:t>1 mol      Cl</w:t>
      </w:r>
      <w:r>
        <w:rPr>
          <w:vertAlign w:val="subscript"/>
        </w:rPr>
        <w:t>2</w:t>
      </w:r>
      <w:r>
        <w:t xml:space="preserve">           70 gram</w:t>
      </w:r>
    </w:p>
    <w:p w:rsidR="00C93691" w:rsidRDefault="00C93691" w:rsidP="008740A8">
      <w:pPr>
        <w:tabs>
          <w:tab w:val="left" w:pos="4500"/>
        </w:tabs>
        <w:rPr>
          <w:u w:val="single"/>
        </w:rPr>
      </w:pPr>
      <w:r>
        <w:rPr>
          <w:u w:val="single"/>
        </w:rPr>
        <w:t>2,5 mol   Cl</w:t>
      </w:r>
      <w:r>
        <w:rPr>
          <w:u w:val="single"/>
          <w:vertAlign w:val="subscript"/>
        </w:rPr>
        <w:t>2</w:t>
      </w:r>
      <w:r w:rsidRPr="002E46B1">
        <w:rPr>
          <w:u w:val="single"/>
        </w:rPr>
        <w:t xml:space="preserve">    </w:t>
      </w:r>
      <w:r>
        <w:rPr>
          <w:u w:val="single"/>
        </w:rPr>
        <w:t xml:space="preserve">           </w:t>
      </w:r>
      <w:r w:rsidRPr="002E46B1">
        <w:rPr>
          <w:u w:val="single"/>
        </w:rPr>
        <w:t xml:space="preserve"> x</w:t>
      </w:r>
    </w:p>
    <w:p w:rsidR="00C93691" w:rsidRDefault="00C93691" w:rsidP="008740A8">
      <w:pPr>
        <w:tabs>
          <w:tab w:val="left" w:pos="4500"/>
        </w:tabs>
      </w:pPr>
      <w:r>
        <w:t xml:space="preserve">           x = 175 g </w:t>
      </w:r>
    </w:p>
    <w:p w:rsidR="00C93691" w:rsidRDefault="00C93691" w:rsidP="008740A8">
      <w:pPr>
        <w:tabs>
          <w:tab w:val="left" w:pos="4500"/>
        </w:tabs>
      </w:pPr>
      <w:r>
        <w:t xml:space="preserve">                                ( cevap: E )</w:t>
      </w:r>
    </w:p>
    <w:p w:rsidR="00C93691" w:rsidRDefault="00C93691" w:rsidP="008740A8">
      <w:pPr>
        <w:tabs>
          <w:tab w:val="left" w:pos="4500"/>
        </w:tabs>
      </w:pPr>
    </w:p>
    <w:p w:rsidR="00C93691" w:rsidRDefault="00C93691" w:rsidP="008740A8">
      <w:pPr>
        <w:tabs>
          <w:tab w:val="left" w:pos="4500"/>
        </w:tabs>
      </w:pPr>
      <w:r>
        <w:t>ÖRNEK:</w:t>
      </w:r>
    </w:p>
    <w:p w:rsidR="00C93691" w:rsidRDefault="00C93691" w:rsidP="008740A8">
      <w:pPr>
        <w:tabs>
          <w:tab w:val="left" w:pos="4500"/>
        </w:tabs>
      </w:pPr>
      <w:r>
        <w:t>12,04 x 10</w:t>
      </w:r>
      <w:r>
        <w:rPr>
          <w:vertAlign w:val="superscript"/>
        </w:rPr>
        <w:t>24</w:t>
      </w:r>
      <w:r>
        <w:t xml:space="preserve"> tane N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 xml:space="preserve"> molekülü kaç mol molekül içerir?</w:t>
      </w:r>
    </w:p>
    <w:p w:rsidR="00C93691" w:rsidRDefault="00C93691" w:rsidP="008740A8">
      <w:pPr>
        <w:tabs>
          <w:tab w:val="left" w:pos="4500"/>
        </w:tabs>
      </w:pPr>
    </w:p>
    <w:p w:rsidR="00C93691" w:rsidRDefault="00C93691" w:rsidP="008740A8">
      <w:pPr>
        <w:tabs>
          <w:tab w:val="left" w:pos="4500"/>
        </w:tabs>
      </w:pPr>
      <w:r>
        <w:t>A) 2          B) 2N         C) 4         D) 20         E) 20 N</w:t>
      </w:r>
    </w:p>
    <w:p w:rsidR="00C93691" w:rsidRDefault="00C93691" w:rsidP="008740A8">
      <w:pPr>
        <w:tabs>
          <w:tab w:val="left" w:pos="4500"/>
        </w:tabs>
      </w:pPr>
    </w:p>
    <w:p w:rsidR="00C93691" w:rsidRDefault="00C93691" w:rsidP="008740A8">
      <w:pPr>
        <w:tabs>
          <w:tab w:val="left" w:pos="4500"/>
        </w:tabs>
      </w:pPr>
      <w:r>
        <w:t>ÇÖZÜM:</w:t>
      </w:r>
    </w:p>
    <w:p w:rsidR="00C93691" w:rsidRDefault="00C93691" w:rsidP="008740A8">
      <w:pPr>
        <w:tabs>
          <w:tab w:val="left" w:pos="4500"/>
        </w:tabs>
      </w:pPr>
      <w:r>
        <w:t>1 mol          6,02x10</w:t>
      </w:r>
      <w:r>
        <w:rPr>
          <w:vertAlign w:val="superscript"/>
        </w:rPr>
        <w:t>23</w:t>
      </w:r>
      <w:r>
        <w:t xml:space="preserve"> tane  N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</w:p>
    <w:p w:rsidR="00C93691" w:rsidRDefault="00C93691" w:rsidP="008740A8">
      <w:pPr>
        <w:tabs>
          <w:tab w:val="left" w:pos="4500"/>
        </w:tabs>
        <w:rPr>
          <w:u w:val="single"/>
        </w:rPr>
      </w:pPr>
      <w:r w:rsidRPr="002E46B1">
        <w:rPr>
          <w:u w:val="single"/>
        </w:rPr>
        <w:t xml:space="preserve">    X </w:t>
      </w:r>
      <w:r>
        <w:rPr>
          <w:u w:val="single"/>
        </w:rPr>
        <w:t xml:space="preserve">       </w:t>
      </w:r>
      <w:r w:rsidRPr="002E46B1">
        <w:rPr>
          <w:u w:val="single"/>
        </w:rPr>
        <w:t xml:space="preserve">    12,04x10</w:t>
      </w:r>
      <w:r>
        <w:rPr>
          <w:u w:val="single"/>
          <w:vertAlign w:val="superscript"/>
        </w:rPr>
        <w:t>24</w:t>
      </w:r>
      <w:r w:rsidRPr="002E46B1">
        <w:rPr>
          <w:u w:val="single"/>
        </w:rPr>
        <w:t xml:space="preserve"> tane</w:t>
      </w:r>
      <w:r>
        <w:rPr>
          <w:u w:val="single"/>
        </w:rPr>
        <w:t xml:space="preserve">  </w:t>
      </w:r>
      <w:r>
        <w:t>N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</w:p>
    <w:p w:rsidR="00C93691" w:rsidRDefault="00C93691" w:rsidP="006B1F42">
      <w:pPr>
        <w:tabs>
          <w:tab w:val="left" w:pos="4500"/>
        </w:tabs>
      </w:pPr>
      <w:r>
        <w:t xml:space="preserve">     </w:t>
      </w:r>
    </w:p>
    <w:p w:rsidR="00C93691" w:rsidRPr="006B1F42" w:rsidRDefault="00C93691" w:rsidP="006B1F42">
      <w:pPr>
        <w:tabs>
          <w:tab w:val="left" w:pos="4500"/>
        </w:tabs>
      </w:pPr>
      <w:r>
        <w:t xml:space="preserve">              x = 20 mol  N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</w:p>
    <w:p w:rsidR="00C93691" w:rsidRDefault="00C93691" w:rsidP="008740A8">
      <w:pPr>
        <w:tabs>
          <w:tab w:val="left" w:pos="4500"/>
        </w:tabs>
        <w:jc w:val="both"/>
      </w:pPr>
      <w:r>
        <w:t xml:space="preserve">   </w:t>
      </w:r>
    </w:p>
    <w:p w:rsidR="00C93691" w:rsidRDefault="00C93691" w:rsidP="008740A8">
      <w:pPr>
        <w:tabs>
          <w:tab w:val="left" w:pos="4500"/>
        </w:tabs>
        <w:jc w:val="both"/>
      </w:pPr>
      <w:r>
        <w:t>ÖRNEK:</w:t>
      </w:r>
    </w:p>
    <w:p w:rsidR="00C93691" w:rsidRDefault="00C93691" w:rsidP="008740A8">
      <w:pPr>
        <w:tabs>
          <w:tab w:val="left" w:pos="4500"/>
        </w:tabs>
        <w:jc w:val="both"/>
      </w:pPr>
      <w:r>
        <w:t>0,5 mol CaCO3 bileşiği kaç gramdır?</w:t>
      </w:r>
    </w:p>
    <w:p w:rsidR="00C93691" w:rsidRDefault="00C93691" w:rsidP="008740A8">
      <w:pPr>
        <w:tabs>
          <w:tab w:val="left" w:pos="4500"/>
        </w:tabs>
        <w:jc w:val="both"/>
      </w:pPr>
      <w:r>
        <w:t xml:space="preserve">  ( Ca= 40  C=12  O=16)</w:t>
      </w:r>
    </w:p>
    <w:p w:rsidR="00C93691" w:rsidRDefault="00C93691" w:rsidP="008740A8">
      <w:pPr>
        <w:tabs>
          <w:tab w:val="left" w:pos="4500"/>
        </w:tabs>
        <w:jc w:val="both"/>
      </w:pPr>
    </w:p>
    <w:p w:rsidR="00C93691" w:rsidRDefault="00C93691" w:rsidP="008740A8">
      <w:pPr>
        <w:tabs>
          <w:tab w:val="left" w:pos="4500"/>
        </w:tabs>
        <w:jc w:val="both"/>
      </w:pPr>
      <w:r>
        <w:t>1 mol    CaCO3         100 gram</w:t>
      </w:r>
    </w:p>
    <w:p w:rsidR="00C93691" w:rsidRPr="00D24AEA" w:rsidRDefault="00C93691" w:rsidP="008740A8">
      <w:pPr>
        <w:tabs>
          <w:tab w:val="left" w:pos="4500"/>
        </w:tabs>
        <w:jc w:val="both"/>
        <w:rPr>
          <w:u w:val="single"/>
        </w:rPr>
      </w:pPr>
      <w:r>
        <w:rPr>
          <w:u w:val="single"/>
        </w:rPr>
        <w:t xml:space="preserve">0,5 mol  </w:t>
      </w:r>
      <w:r w:rsidRPr="00D24AEA">
        <w:rPr>
          <w:u w:val="single"/>
        </w:rPr>
        <w:t xml:space="preserve">CaCO3      </w:t>
      </w:r>
      <w:r>
        <w:rPr>
          <w:u w:val="single"/>
        </w:rPr>
        <w:t xml:space="preserve">    </w:t>
      </w:r>
      <w:r w:rsidRPr="00D24AEA">
        <w:rPr>
          <w:u w:val="single"/>
        </w:rPr>
        <w:t xml:space="preserve"> x</w:t>
      </w:r>
      <w:r>
        <w:rPr>
          <w:u w:val="single"/>
        </w:rPr>
        <w:t xml:space="preserve"> gram</w:t>
      </w:r>
    </w:p>
    <w:p w:rsidR="00C93691" w:rsidRDefault="00C93691" w:rsidP="008740A8">
      <w:pPr>
        <w:tabs>
          <w:tab w:val="left" w:pos="4500"/>
        </w:tabs>
        <w:jc w:val="both"/>
      </w:pPr>
      <w:r>
        <w:t xml:space="preserve">               x = 50 g</w:t>
      </w:r>
    </w:p>
    <w:p w:rsidR="00C93691" w:rsidRDefault="00C93691" w:rsidP="008740A8">
      <w:pPr>
        <w:tabs>
          <w:tab w:val="left" w:pos="4500"/>
        </w:tabs>
        <w:jc w:val="both"/>
      </w:pPr>
    </w:p>
    <w:p w:rsidR="00C93691" w:rsidRDefault="00C93691" w:rsidP="008740A8">
      <w:pPr>
        <w:tabs>
          <w:tab w:val="left" w:pos="4500"/>
        </w:tabs>
        <w:jc w:val="both"/>
      </w:pPr>
      <w:r>
        <w:t>ÖRNEK: 18 akb H</w:t>
      </w:r>
      <w:r>
        <w:rPr>
          <w:vertAlign w:val="subscript"/>
        </w:rPr>
        <w:t>2</w:t>
      </w:r>
      <w:r>
        <w:t>O (g) molekülü için;</w:t>
      </w:r>
    </w:p>
    <w:p w:rsidR="00C93691" w:rsidRPr="00D24AEA" w:rsidRDefault="00C93691" w:rsidP="008740A8">
      <w:pPr>
        <w:tabs>
          <w:tab w:val="left" w:pos="4500"/>
        </w:tabs>
        <w:jc w:val="both"/>
      </w:pPr>
    </w:p>
    <w:p w:rsidR="00C93691" w:rsidRDefault="00C93691" w:rsidP="008740A8">
      <w:pPr>
        <w:tabs>
          <w:tab w:val="left" w:pos="4500"/>
        </w:tabs>
        <w:jc w:val="both"/>
      </w:pPr>
      <w:r>
        <w:t xml:space="preserve"> I-      1 mol H</w:t>
      </w:r>
      <w:r>
        <w:rPr>
          <w:vertAlign w:val="subscript"/>
        </w:rPr>
        <w:t>2</w:t>
      </w:r>
      <w:r>
        <w:t>O molekülüdür</w:t>
      </w:r>
    </w:p>
    <w:p w:rsidR="00C93691" w:rsidRDefault="00C93691" w:rsidP="008740A8">
      <w:pPr>
        <w:tabs>
          <w:tab w:val="left" w:pos="4500"/>
        </w:tabs>
        <w:jc w:val="both"/>
      </w:pPr>
      <w:r>
        <w:t xml:space="preserve"> II-     1 tane H</w:t>
      </w:r>
      <w:r>
        <w:rPr>
          <w:vertAlign w:val="subscript"/>
        </w:rPr>
        <w:t>2</w:t>
      </w:r>
      <w:r>
        <w:t>O molekülüdür</w:t>
      </w:r>
    </w:p>
    <w:p w:rsidR="00C93691" w:rsidRDefault="00C93691" w:rsidP="008740A8">
      <w:pPr>
        <w:tabs>
          <w:tab w:val="left" w:pos="4500"/>
        </w:tabs>
        <w:jc w:val="both"/>
      </w:pPr>
      <w:r>
        <w:t xml:space="preserve"> III-    NK da 22,4 L hacim kaplar.</w:t>
      </w:r>
    </w:p>
    <w:p w:rsidR="00C93691" w:rsidRDefault="00C93691" w:rsidP="008740A8">
      <w:pPr>
        <w:tabs>
          <w:tab w:val="left" w:pos="4500"/>
        </w:tabs>
        <w:jc w:val="both"/>
      </w:pPr>
      <w:r>
        <w:t>Yargılarından hangileri doğrudur?</w:t>
      </w:r>
    </w:p>
    <w:p w:rsidR="00C93691" w:rsidRDefault="00C93691" w:rsidP="008740A8">
      <w:pPr>
        <w:tabs>
          <w:tab w:val="left" w:pos="4500"/>
        </w:tabs>
        <w:jc w:val="both"/>
      </w:pPr>
    </w:p>
    <w:p w:rsidR="00C93691" w:rsidRDefault="00C93691" w:rsidP="008740A8">
      <w:pPr>
        <w:tabs>
          <w:tab w:val="left" w:pos="4500"/>
        </w:tabs>
        <w:jc w:val="both"/>
      </w:pPr>
      <w:r>
        <w:t xml:space="preserve"> A) yalnız II                B)  I ve II              C) I ve III</w:t>
      </w:r>
    </w:p>
    <w:p w:rsidR="00C93691" w:rsidRDefault="00C93691" w:rsidP="008740A8">
      <w:pPr>
        <w:tabs>
          <w:tab w:val="left" w:pos="4500"/>
        </w:tabs>
        <w:jc w:val="both"/>
      </w:pPr>
    </w:p>
    <w:p w:rsidR="00C93691" w:rsidRDefault="00C93691" w:rsidP="008740A8">
      <w:pPr>
        <w:tabs>
          <w:tab w:val="left" w:pos="4500"/>
        </w:tabs>
        <w:jc w:val="both"/>
      </w:pPr>
      <w:r>
        <w:t xml:space="preserve">                       D) II ve  III    E ) I,II ve III</w:t>
      </w:r>
    </w:p>
    <w:p w:rsidR="00C93691" w:rsidRDefault="00C93691" w:rsidP="008740A8">
      <w:pPr>
        <w:tabs>
          <w:tab w:val="left" w:pos="4500"/>
        </w:tabs>
        <w:jc w:val="both"/>
      </w:pPr>
    </w:p>
    <w:p w:rsidR="00C93691" w:rsidRDefault="00C93691" w:rsidP="008740A8">
      <w:pPr>
        <w:tabs>
          <w:tab w:val="left" w:pos="4500"/>
        </w:tabs>
        <w:jc w:val="both"/>
      </w:pPr>
      <w:r>
        <w:t>ÇÖZÜM:</w:t>
      </w:r>
    </w:p>
    <w:p w:rsidR="00C93691" w:rsidRDefault="00C93691" w:rsidP="008740A8">
      <w:pPr>
        <w:tabs>
          <w:tab w:val="left" w:pos="4500"/>
        </w:tabs>
        <w:jc w:val="both"/>
      </w:pPr>
      <w:r>
        <w:t>I. 1 mol H</w:t>
      </w:r>
      <w:r>
        <w:rPr>
          <w:vertAlign w:val="subscript"/>
        </w:rPr>
        <w:t>2</w:t>
      </w:r>
      <w:r>
        <w:t>O molekülü 18 gramdır.</w:t>
      </w:r>
    </w:p>
    <w:p w:rsidR="00C93691" w:rsidRDefault="00C93691" w:rsidP="008740A8">
      <w:pPr>
        <w:tabs>
          <w:tab w:val="left" w:pos="4500"/>
        </w:tabs>
        <w:jc w:val="both"/>
      </w:pPr>
    </w:p>
    <w:p w:rsidR="00C93691" w:rsidRDefault="00C93691" w:rsidP="00F91616">
      <w:pPr>
        <w:tabs>
          <w:tab w:val="left" w:pos="4500"/>
        </w:tabs>
        <w:jc w:val="both"/>
      </w:pPr>
      <w:r>
        <w:t xml:space="preserve">II.      N tane </w:t>
      </w:r>
      <w:r w:rsidRPr="00F91616">
        <w:t xml:space="preserve"> </w:t>
      </w:r>
      <w:r>
        <w:t>H</w:t>
      </w:r>
      <w:r>
        <w:rPr>
          <w:vertAlign w:val="subscript"/>
        </w:rPr>
        <w:t>2</w:t>
      </w:r>
      <w:r>
        <w:t>O         18 gram</w:t>
      </w:r>
    </w:p>
    <w:p w:rsidR="00C93691" w:rsidRDefault="00C93691" w:rsidP="00F91616">
      <w:pPr>
        <w:tabs>
          <w:tab w:val="left" w:pos="4500"/>
        </w:tabs>
        <w:jc w:val="both"/>
        <w:rPr>
          <w:u w:val="single"/>
        </w:rPr>
      </w:pPr>
      <w:r>
        <w:t xml:space="preserve">          </w:t>
      </w:r>
      <w:r>
        <w:rPr>
          <w:u w:val="single"/>
        </w:rPr>
        <w:t xml:space="preserve">1 tane   </w:t>
      </w:r>
      <w:r>
        <w:t>H</w:t>
      </w:r>
      <w:r>
        <w:rPr>
          <w:vertAlign w:val="subscript"/>
        </w:rPr>
        <w:t>2</w:t>
      </w:r>
      <w:r>
        <w:t>O</w:t>
      </w:r>
      <w:r>
        <w:rPr>
          <w:u w:val="single"/>
        </w:rPr>
        <w:t xml:space="preserve">              x</w:t>
      </w:r>
    </w:p>
    <w:p w:rsidR="00C93691" w:rsidRDefault="00C93691" w:rsidP="00F91616">
      <w:pPr>
        <w:tabs>
          <w:tab w:val="left" w:pos="4500"/>
        </w:tabs>
        <w:jc w:val="both"/>
      </w:pPr>
      <w:r>
        <w:t xml:space="preserve">             x = 18/N gram=18akb  </w:t>
      </w:r>
    </w:p>
    <w:p w:rsidR="00C93691" w:rsidRDefault="00C93691" w:rsidP="008740A8">
      <w:pPr>
        <w:tabs>
          <w:tab w:val="left" w:pos="4500"/>
        </w:tabs>
        <w:jc w:val="both"/>
      </w:pPr>
    </w:p>
    <w:p w:rsidR="00C93691" w:rsidRDefault="00C93691" w:rsidP="008740A8">
      <w:pPr>
        <w:tabs>
          <w:tab w:val="left" w:pos="4500"/>
        </w:tabs>
        <w:jc w:val="both"/>
      </w:pPr>
      <w:r>
        <w:t xml:space="preserve">        18akb= 1 tane H</w:t>
      </w:r>
      <w:r>
        <w:rPr>
          <w:vertAlign w:val="subscript"/>
        </w:rPr>
        <w:t>2</w:t>
      </w:r>
      <w:r>
        <w:t>O molekülüdür.</w:t>
      </w:r>
    </w:p>
    <w:p w:rsidR="00C93691" w:rsidRDefault="00C93691" w:rsidP="008740A8">
      <w:pPr>
        <w:tabs>
          <w:tab w:val="left" w:pos="4500"/>
        </w:tabs>
        <w:jc w:val="both"/>
      </w:pPr>
      <w:r>
        <w:t>III. 1 Molü 22,4 L hacim kaplar.</w:t>
      </w:r>
    </w:p>
    <w:p w:rsidR="00C93691" w:rsidRDefault="00C93691" w:rsidP="008740A8">
      <w:pPr>
        <w:tabs>
          <w:tab w:val="left" w:pos="4500"/>
        </w:tabs>
      </w:pPr>
      <w:r>
        <w:t xml:space="preserve">                                         ( cevap : A)</w:t>
      </w:r>
    </w:p>
    <w:p w:rsidR="00C93691" w:rsidRDefault="00C93691" w:rsidP="008740A8">
      <w:pPr>
        <w:tabs>
          <w:tab w:val="left" w:pos="4500"/>
        </w:tabs>
      </w:pPr>
    </w:p>
    <w:p w:rsidR="00C93691" w:rsidRDefault="00C93691" w:rsidP="00F91616">
      <w:pPr>
        <w:tabs>
          <w:tab w:val="left" w:pos="4500"/>
        </w:tabs>
        <w:ind w:left="360"/>
        <w:jc w:val="both"/>
      </w:pPr>
    </w:p>
    <w:p w:rsidR="00C93691" w:rsidRDefault="00C93691" w:rsidP="00F91616">
      <w:pPr>
        <w:tabs>
          <w:tab w:val="left" w:pos="4500"/>
        </w:tabs>
        <w:ind w:left="360"/>
        <w:jc w:val="both"/>
      </w:pPr>
      <w:r>
        <w:t xml:space="preserve">ÖRNEK: </w:t>
      </w:r>
    </w:p>
    <w:p w:rsidR="00C93691" w:rsidRDefault="00C93691" w:rsidP="00F91616">
      <w:pPr>
        <w:tabs>
          <w:tab w:val="left" w:pos="4500"/>
        </w:tabs>
        <w:ind w:left="360"/>
        <w:jc w:val="both"/>
      </w:pPr>
      <w:r>
        <w:t>I-      0,1 mol SO</w:t>
      </w:r>
      <w:r>
        <w:rPr>
          <w:vertAlign w:val="subscript"/>
        </w:rPr>
        <w:t>3</w:t>
      </w:r>
      <w:r>
        <w:t xml:space="preserve"> molekülü</w:t>
      </w:r>
    </w:p>
    <w:p w:rsidR="00C93691" w:rsidRDefault="00C93691" w:rsidP="00F91616">
      <w:pPr>
        <w:tabs>
          <w:tab w:val="left" w:pos="4500"/>
        </w:tabs>
        <w:ind w:left="360"/>
        <w:jc w:val="both"/>
      </w:pPr>
      <w:r>
        <w:t>II-     1 tane CO</w:t>
      </w:r>
      <w:r>
        <w:rPr>
          <w:vertAlign w:val="subscript"/>
        </w:rPr>
        <w:t>2</w:t>
      </w:r>
      <w:r>
        <w:t xml:space="preserve">  molekülü</w:t>
      </w:r>
    </w:p>
    <w:p w:rsidR="00C93691" w:rsidRDefault="00C93691" w:rsidP="00F91616">
      <w:pPr>
        <w:tabs>
          <w:tab w:val="left" w:pos="4500"/>
        </w:tabs>
        <w:ind w:left="360"/>
        <w:jc w:val="both"/>
      </w:pPr>
      <w:r>
        <w:t>III-   1 mol N</w:t>
      </w:r>
      <w:r>
        <w:rPr>
          <w:vertAlign w:val="subscript"/>
        </w:rPr>
        <w:t>2</w:t>
      </w:r>
      <w:r>
        <w:t>O   molekülü</w:t>
      </w:r>
    </w:p>
    <w:p w:rsidR="00C93691" w:rsidRDefault="00C93691" w:rsidP="00F91616">
      <w:pPr>
        <w:tabs>
          <w:tab w:val="left" w:pos="4500"/>
        </w:tabs>
        <w:ind w:left="360"/>
        <w:jc w:val="both"/>
      </w:pPr>
      <w:r>
        <w:t>IV-   1 akb H</w:t>
      </w:r>
      <w:r>
        <w:rPr>
          <w:vertAlign w:val="subscript"/>
        </w:rPr>
        <w:t>2</w:t>
      </w:r>
      <w:r>
        <w:t xml:space="preserve"> molekülü</w:t>
      </w:r>
    </w:p>
    <w:p w:rsidR="00C93691" w:rsidRDefault="00C93691" w:rsidP="00F91616">
      <w:pPr>
        <w:tabs>
          <w:tab w:val="left" w:pos="4500"/>
        </w:tabs>
        <w:jc w:val="both"/>
      </w:pPr>
      <w:r>
        <w:t>Yukarıdaki maddelerin kütleleri arasındaki ilişki hangi seçenekte doğru olarak verilmiştir?</w:t>
      </w:r>
    </w:p>
    <w:p w:rsidR="00C93691" w:rsidRDefault="00C93691" w:rsidP="00F91616">
      <w:pPr>
        <w:tabs>
          <w:tab w:val="left" w:pos="4500"/>
        </w:tabs>
        <w:jc w:val="both"/>
      </w:pPr>
    </w:p>
    <w:p w:rsidR="00C93691" w:rsidRDefault="00C93691" w:rsidP="00F91616">
      <w:pPr>
        <w:tabs>
          <w:tab w:val="left" w:pos="4500"/>
        </w:tabs>
        <w:jc w:val="both"/>
      </w:pPr>
      <w:r>
        <w:t xml:space="preserve">       A) 3 &gt; 1 &gt; 2 &gt; 4                  B)  3 &gt; 2 &gt; 1 &gt; 4                C) 2 &gt; 3 &gt; 1 &gt; 4   </w:t>
      </w:r>
    </w:p>
    <w:p w:rsidR="00C93691" w:rsidRDefault="00C93691" w:rsidP="00F91616">
      <w:pPr>
        <w:tabs>
          <w:tab w:val="left" w:pos="4500"/>
        </w:tabs>
        <w:jc w:val="both"/>
      </w:pPr>
      <w:r>
        <w:t xml:space="preserve"> </w:t>
      </w:r>
    </w:p>
    <w:p w:rsidR="00C93691" w:rsidRDefault="00C93691" w:rsidP="00F91616">
      <w:pPr>
        <w:tabs>
          <w:tab w:val="left" w:pos="4500"/>
        </w:tabs>
        <w:jc w:val="both"/>
      </w:pPr>
      <w:r>
        <w:t xml:space="preserve">                                     D) 4 &gt; 1 &gt; 3 &gt; 2      E) 2 &gt; 3 &gt; 1 &gt; 4 </w:t>
      </w:r>
    </w:p>
    <w:p w:rsidR="00C93691" w:rsidRDefault="00C93691" w:rsidP="00F91616">
      <w:pPr>
        <w:tabs>
          <w:tab w:val="left" w:pos="4500"/>
        </w:tabs>
        <w:jc w:val="both"/>
      </w:pPr>
      <w:r>
        <w:t xml:space="preserve">ÇÖZÜM: </w:t>
      </w:r>
    </w:p>
    <w:p w:rsidR="00C93691" w:rsidRDefault="00C93691" w:rsidP="00F91616">
      <w:pPr>
        <w:tabs>
          <w:tab w:val="left" w:pos="4500"/>
        </w:tabs>
        <w:jc w:val="both"/>
      </w:pPr>
    </w:p>
    <w:p w:rsidR="00C93691" w:rsidRDefault="00C93691" w:rsidP="00F91616">
      <w:pPr>
        <w:tabs>
          <w:tab w:val="left" w:pos="4500"/>
        </w:tabs>
        <w:jc w:val="both"/>
      </w:pPr>
      <w:r>
        <w:t>1-    0,1 mol SO</w:t>
      </w:r>
      <w:r>
        <w:rPr>
          <w:vertAlign w:val="subscript"/>
        </w:rPr>
        <w:t>3</w:t>
      </w:r>
      <w:r>
        <w:t xml:space="preserve"> = 8g</w:t>
      </w:r>
    </w:p>
    <w:p w:rsidR="00C93691" w:rsidRDefault="00C93691" w:rsidP="00F91616">
      <w:pPr>
        <w:tabs>
          <w:tab w:val="left" w:pos="4500"/>
        </w:tabs>
        <w:jc w:val="both"/>
      </w:pPr>
      <w:r>
        <w:t>2-    1 tane CO</w:t>
      </w:r>
      <w:r>
        <w:rPr>
          <w:vertAlign w:val="subscript"/>
        </w:rPr>
        <w:t>2</w:t>
      </w:r>
      <w:r>
        <w:t xml:space="preserve"> = 44/N g</w:t>
      </w:r>
    </w:p>
    <w:p w:rsidR="00C93691" w:rsidRDefault="00C93691" w:rsidP="00F91616">
      <w:pPr>
        <w:tabs>
          <w:tab w:val="left" w:pos="4500"/>
        </w:tabs>
        <w:jc w:val="both"/>
      </w:pPr>
      <w:r>
        <w:t>3-    1 mol N</w:t>
      </w:r>
      <w:r>
        <w:rPr>
          <w:vertAlign w:val="subscript"/>
        </w:rPr>
        <w:t>2</w:t>
      </w:r>
      <w:r>
        <w:t>O = 44 g</w:t>
      </w:r>
    </w:p>
    <w:p w:rsidR="00C93691" w:rsidRDefault="00C93691" w:rsidP="0019211D">
      <w:pPr>
        <w:tabs>
          <w:tab w:val="left" w:pos="4500"/>
        </w:tabs>
        <w:jc w:val="both"/>
      </w:pPr>
      <w:r>
        <w:t>4-    1 akb H</w:t>
      </w:r>
      <w:r>
        <w:rPr>
          <w:vertAlign w:val="subscript"/>
        </w:rPr>
        <w:t xml:space="preserve">2 </w:t>
      </w:r>
      <w:r>
        <w:t xml:space="preserve">    = 1/N g                                  ( cevap : A )</w:t>
      </w:r>
    </w:p>
    <w:p w:rsidR="00C93691" w:rsidRDefault="00C93691" w:rsidP="0019211D">
      <w:pPr>
        <w:tabs>
          <w:tab w:val="left" w:pos="4500"/>
        </w:tabs>
        <w:jc w:val="both"/>
      </w:pPr>
    </w:p>
    <w:p w:rsidR="00C93691" w:rsidRDefault="00C93691" w:rsidP="0019211D">
      <w:pPr>
        <w:tabs>
          <w:tab w:val="left" w:pos="4500"/>
        </w:tabs>
        <w:jc w:val="both"/>
      </w:pPr>
    </w:p>
    <w:p w:rsidR="00C93691" w:rsidRDefault="00C93691" w:rsidP="0019211D">
      <w:pPr>
        <w:tabs>
          <w:tab w:val="left" w:pos="4500"/>
        </w:tabs>
        <w:jc w:val="both"/>
      </w:pPr>
    </w:p>
    <w:p w:rsidR="00C93691" w:rsidRDefault="00C93691" w:rsidP="0019211D">
      <w:pPr>
        <w:tabs>
          <w:tab w:val="left" w:pos="4500"/>
        </w:tabs>
        <w:jc w:val="both"/>
      </w:pPr>
      <w:r>
        <w:t>ÖRNEK:</w:t>
      </w:r>
    </w:p>
    <w:p w:rsidR="00C93691" w:rsidRDefault="00C93691" w:rsidP="0019211D">
      <w:pPr>
        <w:numPr>
          <w:ilvl w:val="0"/>
          <w:numId w:val="4"/>
        </w:numPr>
        <w:tabs>
          <w:tab w:val="left" w:pos="4500"/>
        </w:tabs>
        <w:jc w:val="both"/>
      </w:pPr>
      <w:r>
        <w:t>1,5 mol atam içeren XY</w:t>
      </w:r>
      <w:r>
        <w:rPr>
          <w:vertAlign w:val="subscript"/>
        </w:rPr>
        <w:t>4</w:t>
      </w:r>
      <w:r>
        <w:t xml:space="preserve"> molekülü 4,8 g</w:t>
      </w:r>
    </w:p>
    <w:p w:rsidR="00C93691" w:rsidRDefault="00C93691" w:rsidP="0019211D">
      <w:pPr>
        <w:numPr>
          <w:ilvl w:val="0"/>
          <w:numId w:val="4"/>
        </w:numPr>
        <w:tabs>
          <w:tab w:val="left" w:pos="4500"/>
        </w:tabs>
        <w:jc w:val="both"/>
      </w:pPr>
      <w:r>
        <w:t>01 mol X</w:t>
      </w:r>
      <w:r>
        <w:rPr>
          <w:vertAlign w:val="subscript"/>
        </w:rPr>
        <w:t>2</w:t>
      </w:r>
      <w:r>
        <w:t>Y</w:t>
      </w:r>
      <w:r>
        <w:rPr>
          <w:vertAlign w:val="subscript"/>
        </w:rPr>
        <w:t xml:space="preserve">6   </w:t>
      </w:r>
      <w:r>
        <w:t>molekülü 3 g olduğuna göre;</w:t>
      </w:r>
    </w:p>
    <w:p w:rsidR="00C93691" w:rsidRDefault="00C93691" w:rsidP="0019211D">
      <w:pPr>
        <w:tabs>
          <w:tab w:val="left" w:pos="4500"/>
        </w:tabs>
        <w:jc w:val="both"/>
      </w:pPr>
      <w:r>
        <w:t>I -     1 mol X</w:t>
      </w:r>
      <w:r>
        <w:rPr>
          <w:vertAlign w:val="subscript"/>
        </w:rPr>
        <w:t>2</w:t>
      </w:r>
      <w:r>
        <w:t>Y</w:t>
      </w:r>
      <w:r>
        <w:rPr>
          <w:vertAlign w:val="subscript"/>
        </w:rPr>
        <w:t>2</w:t>
      </w:r>
      <w:r>
        <w:t xml:space="preserve"> molekülü 26 gramdır.</w:t>
      </w:r>
    </w:p>
    <w:p w:rsidR="00C93691" w:rsidRDefault="00C93691" w:rsidP="0019211D">
      <w:pPr>
        <w:tabs>
          <w:tab w:val="left" w:pos="4500"/>
        </w:tabs>
        <w:jc w:val="both"/>
      </w:pPr>
      <w:r>
        <w:t>II-    1 tane X atomu 12 akb dir.</w:t>
      </w:r>
    </w:p>
    <w:p w:rsidR="00C93691" w:rsidRDefault="00C93691" w:rsidP="0019211D">
      <w:pPr>
        <w:tabs>
          <w:tab w:val="left" w:pos="4500"/>
        </w:tabs>
        <w:jc w:val="both"/>
      </w:pPr>
      <w:r>
        <w:t>III-   1 mol Y</w:t>
      </w:r>
      <w:r>
        <w:rPr>
          <w:vertAlign w:val="subscript"/>
        </w:rPr>
        <w:t>2</w:t>
      </w:r>
      <w:r>
        <w:t xml:space="preserve"> molekülü 2 gramdır.</w:t>
      </w:r>
    </w:p>
    <w:p w:rsidR="00C93691" w:rsidRDefault="00C93691" w:rsidP="0019211D">
      <w:pPr>
        <w:tabs>
          <w:tab w:val="left" w:pos="4500"/>
        </w:tabs>
        <w:jc w:val="both"/>
      </w:pPr>
      <w:r>
        <w:t>Yargılarından hangileri doğrudur?</w:t>
      </w:r>
    </w:p>
    <w:p w:rsidR="00C93691" w:rsidRDefault="00C93691" w:rsidP="0019211D">
      <w:pPr>
        <w:tabs>
          <w:tab w:val="left" w:pos="4500"/>
        </w:tabs>
        <w:jc w:val="both"/>
      </w:pPr>
    </w:p>
    <w:p w:rsidR="00C93691" w:rsidRDefault="00C93691" w:rsidP="0019211D">
      <w:pPr>
        <w:tabs>
          <w:tab w:val="left" w:pos="4500"/>
        </w:tabs>
        <w:jc w:val="both"/>
      </w:pPr>
      <w:r>
        <w:t>A) yalnız I      B) Ive II    C) I ve III</w:t>
      </w:r>
    </w:p>
    <w:p w:rsidR="00C93691" w:rsidRDefault="00C93691" w:rsidP="0019211D">
      <w:pPr>
        <w:tabs>
          <w:tab w:val="left" w:pos="4500"/>
        </w:tabs>
        <w:jc w:val="both"/>
      </w:pPr>
    </w:p>
    <w:p w:rsidR="00C93691" w:rsidRDefault="00C93691" w:rsidP="0019211D">
      <w:pPr>
        <w:tabs>
          <w:tab w:val="left" w:pos="4500"/>
        </w:tabs>
        <w:jc w:val="both"/>
      </w:pPr>
      <w:r>
        <w:t xml:space="preserve">      D) II ve III      E) I,II ve III</w:t>
      </w:r>
    </w:p>
    <w:p w:rsidR="00C93691" w:rsidRDefault="00C93691" w:rsidP="0019211D">
      <w:pPr>
        <w:tabs>
          <w:tab w:val="left" w:pos="4500"/>
        </w:tabs>
        <w:jc w:val="both"/>
      </w:pPr>
    </w:p>
    <w:p w:rsidR="00C93691" w:rsidRDefault="00C93691" w:rsidP="0019211D">
      <w:pPr>
        <w:tabs>
          <w:tab w:val="left" w:pos="4500"/>
        </w:tabs>
        <w:jc w:val="both"/>
      </w:pPr>
      <w:r>
        <w:t>ÇÖZÜM:</w:t>
      </w:r>
    </w:p>
    <w:p w:rsidR="00C93691" w:rsidRDefault="00C93691" w:rsidP="0019211D">
      <w:pPr>
        <w:tabs>
          <w:tab w:val="left" w:pos="4500"/>
        </w:tabs>
        <w:jc w:val="both"/>
      </w:pPr>
      <w:r>
        <w:t>1 mol XY</w:t>
      </w:r>
      <w:r>
        <w:rPr>
          <w:vertAlign w:val="subscript"/>
        </w:rPr>
        <w:t>4</w:t>
      </w:r>
      <w:r>
        <w:t xml:space="preserve"> molekülü     5 mol atom içerir</w:t>
      </w:r>
    </w:p>
    <w:p w:rsidR="00C93691" w:rsidRDefault="00C93691" w:rsidP="0019211D">
      <w:pPr>
        <w:tabs>
          <w:tab w:val="left" w:pos="4500"/>
        </w:tabs>
        <w:jc w:val="both"/>
      </w:pPr>
      <w:r>
        <w:t xml:space="preserve">   </w:t>
      </w:r>
      <w:r>
        <w:rPr>
          <w:u w:val="single"/>
        </w:rPr>
        <w:t>X                                  1,5 mol atom</w:t>
      </w:r>
      <w:r>
        <w:t xml:space="preserve">  </w:t>
      </w:r>
    </w:p>
    <w:p w:rsidR="00C93691" w:rsidRDefault="00C93691" w:rsidP="0019211D">
      <w:pPr>
        <w:tabs>
          <w:tab w:val="left" w:pos="4500"/>
        </w:tabs>
        <w:jc w:val="both"/>
      </w:pPr>
      <w:r>
        <w:t xml:space="preserve">               x =  0,3 mol XY</w:t>
      </w:r>
      <w:r>
        <w:rPr>
          <w:vertAlign w:val="subscript"/>
        </w:rPr>
        <w:t>4</w:t>
      </w:r>
      <w:r>
        <w:t xml:space="preserve">  </w:t>
      </w:r>
    </w:p>
    <w:p w:rsidR="00C93691" w:rsidRDefault="00C93691" w:rsidP="0019211D">
      <w:pPr>
        <w:tabs>
          <w:tab w:val="left" w:pos="4500"/>
        </w:tabs>
        <w:jc w:val="both"/>
      </w:pPr>
    </w:p>
    <w:p w:rsidR="00C93691" w:rsidRDefault="00C93691" w:rsidP="0019211D">
      <w:pPr>
        <w:tabs>
          <w:tab w:val="left" w:pos="4500"/>
        </w:tabs>
        <w:jc w:val="both"/>
      </w:pPr>
      <w:r>
        <w:t xml:space="preserve">     0,3 mol</w:t>
      </w:r>
      <w:r w:rsidRPr="00B341A3">
        <w:t xml:space="preserve"> </w:t>
      </w:r>
      <w:r>
        <w:t>XY</w:t>
      </w:r>
      <w:r>
        <w:rPr>
          <w:vertAlign w:val="subscript"/>
        </w:rPr>
        <w:t>4</w:t>
      </w:r>
      <w:r>
        <w:t xml:space="preserve">      4,8 gram                                 X+ 4Y= 16</w:t>
      </w:r>
    </w:p>
    <w:p w:rsidR="00C93691" w:rsidRPr="00B341A3" w:rsidRDefault="00C93691" w:rsidP="0019211D">
      <w:pPr>
        <w:tabs>
          <w:tab w:val="left" w:pos="4500"/>
        </w:tabs>
        <w:jc w:val="both"/>
        <w:rPr>
          <w:u w:val="single"/>
        </w:rPr>
      </w:pPr>
      <w:r w:rsidRPr="004C094D">
        <w:rPr>
          <w:u w:val="single"/>
        </w:rPr>
        <w:t xml:space="preserve"> </w:t>
      </w:r>
      <w:r>
        <w:rPr>
          <w:u w:val="single"/>
        </w:rPr>
        <w:t xml:space="preserve">      </w:t>
      </w:r>
      <w:r w:rsidRPr="004C094D">
        <w:rPr>
          <w:u w:val="single"/>
        </w:rPr>
        <w:t xml:space="preserve">  1 mol     </w:t>
      </w:r>
      <w:r>
        <w:rPr>
          <w:u w:val="single"/>
        </w:rPr>
        <w:t xml:space="preserve">            </w:t>
      </w:r>
      <w:r w:rsidRPr="004C094D">
        <w:rPr>
          <w:u w:val="single"/>
        </w:rPr>
        <w:t xml:space="preserve">   x   </w:t>
      </w:r>
      <w:r>
        <w:rPr>
          <w:u w:val="single"/>
        </w:rPr>
        <w:t xml:space="preserve">  </w:t>
      </w:r>
      <w:r>
        <w:t xml:space="preserve">                                 </w:t>
      </w:r>
      <w:r w:rsidRPr="00B341A3">
        <w:rPr>
          <w:u w:val="single"/>
        </w:rPr>
        <w:t>2X+ 6Y=30</w:t>
      </w:r>
    </w:p>
    <w:p w:rsidR="00C93691" w:rsidRDefault="00C93691" w:rsidP="0019211D">
      <w:pPr>
        <w:tabs>
          <w:tab w:val="left" w:pos="4500"/>
        </w:tabs>
        <w:jc w:val="both"/>
        <w:rPr>
          <w:u w:val="single"/>
        </w:rPr>
      </w:pPr>
      <w:r>
        <w:t xml:space="preserve">             x =</w:t>
      </w:r>
      <w:r w:rsidRPr="004C094D">
        <w:rPr>
          <w:u w:val="single"/>
        </w:rPr>
        <w:t xml:space="preserve"> </w:t>
      </w:r>
      <w:r w:rsidRPr="004C094D">
        <w:t>16 gr</w:t>
      </w:r>
      <w:r>
        <w:t>a</w:t>
      </w:r>
      <w:r w:rsidRPr="004C094D">
        <w:t>m</w:t>
      </w:r>
      <w:r>
        <w:rPr>
          <w:u w:val="single"/>
        </w:rPr>
        <w:t xml:space="preserve">                                            </w:t>
      </w:r>
      <w:r>
        <w:t xml:space="preserve">  X=12   Y=1</w:t>
      </w:r>
      <w:r>
        <w:rPr>
          <w:u w:val="single"/>
        </w:rPr>
        <w:t xml:space="preserve">  </w:t>
      </w:r>
      <w:r w:rsidRPr="004C094D">
        <w:rPr>
          <w:u w:val="single"/>
        </w:rPr>
        <w:t xml:space="preserve"> </w:t>
      </w:r>
    </w:p>
    <w:p w:rsidR="00C93691" w:rsidRDefault="00C93691" w:rsidP="0019211D">
      <w:pPr>
        <w:tabs>
          <w:tab w:val="left" w:pos="4500"/>
        </w:tabs>
        <w:jc w:val="both"/>
        <w:rPr>
          <w:u w:val="single"/>
        </w:rPr>
      </w:pPr>
    </w:p>
    <w:p w:rsidR="00C93691" w:rsidRPr="00B341A3" w:rsidRDefault="00C93691" w:rsidP="0019211D">
      <w:pPr>
        <w:tabs>
          <w:tab w:val="left" w:pos="4500"/>
        </w:tabs>
        <w:jc w:val="both"/>
      </w:pPr>
      <w:r>
        <w:t>0,1 mol   X</w:t>
      </w:r>
      <w:r>
        <w:rPr>
          <w:vertAlign w:val="subscript"/>
        </w:rPr>
        <w:t>2</w:t>
      </w:r>
      <w:r>
        <w:t>Y</w:t>
      </w:r>
      <w:r>
        <w:rPr>
          <w:vertAlign w:val="subscript"/>
        </w:rPr>
        <w:t>6</w:t>
      </w:r>
      <w:r>
        <w:t xml:space="preserve">         3g</w:t>
      </w:r>
      <w:r>
        <w:rPr>
          <w:u w:val="single"/>
        </w:rPr>
        <w:t xml:space="preserve">                              </w:t>
      </w:r>
    </w:p>
    <w:p w:rsidR="00C93691" w:rsidRDefault="00C93691" w:rsidP="0019211D">
      <w:pPr>
        <w:tabs>
          <w:tab w:val="left" w:pos="4500"/>
        </w:tabs>
        <w:jc w:val="both"/>
        <w:rPr>
          <w:u w:val="single"/>
        </w:rPr>
      </w:pPr>
      <w:r>
        <w:rPr>
          <w:u w:val="single"/>
        </w:rPr>
        <w:t xml:space="preserve"> 1 mol                        x</w:t>
      </w:r>
    </w:p>
    <w:p w:rsidR="00C93691" w:rsidRDefault="00C93691" w:rsidP="0019211D">
      <w:pPr>
        <w:tabs>
          <w:tab w:val="left" w:pos="4500"/>
        </w:tabs>
        <w:jc w:val="both"/>
      </w:pPr>
      <w:r>
        <w:t xml:space="preserve">                   x = 30 g                                 CEVAP:E</w:t>
      </w:r>
    </w:p>
    <w:p w:rsidR="00C93691" w:rsidRDefault="00C93691" w:rsidP="0019211D">
      <w:pPr>
        <w:tabs>
          <w:tab w:val="left" w:pos="4500"/>
        </w:tabs>
        <w:jc w:val="both"/>
      </w:pPr>
    </w:p>
    <w:p w:rsidR="00C93691" w:rsidRDefault="00C93691" w:rsidP="00A75A27">
      <w:pPr>
        <w:tabs>
          <w:tab w:val="left" w:pos="4500"/>
        </w:tabs>
        <w:jc w:val="both"/>
      </w:pPr>
      <w:r>
        <w:t>ÖRNEK:</w:t>
      </w:r>
    </w:p>
    <w:p w:rsidR="00C93691" w:rsidRDefault="00C93691" w:rsidP="00A75A27">
      <w:pPr>
        <w:tabs>
          <w:tab w:val="left" w:pos="4500"/>
        </w:tabs>
        <w:jc w:val="both"/>
      </w:pPr>
      <w:r>
        <w:t>1 tane X atomunun kütlesi 2.10</w:t>
      </w:r>
      <w:r>
        <w:rPr>
          <w:vertAlign w:val="superscript"/>
        </w:rPr>
        <w:t>-23</w:t>
      </w:r>
      <w:r>
        <w:t xml:space="preserve"> gramdır. Buna göre X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4</w:t>
      </w:r>
      <w:r>
        <w:t xml:space="preserve"> ün mol kütlesi kaçtır?</w:t>
      </w:r>
    </w:p>
    <w:p w:rsidR="00C93691" w:rsidRDefault="00C93691" w:rsidP="00A75A27">
      <w:pPr>
        <w:tabs>
          <w:tab w:val="left" w:pos="4500"/>
        </w:tabs>
        <w:jc w:val="both"/>
      </w:pPr>
      <w:r>
        <w:t xml:space="preserve"> ( H=1 Avagadro sayısı = 6.10</w:t>
      </w:r>
      <w:r>
        <w:rPr>
          <w:vertAlign w:val="superscript"/>
        </w:rPr>
        <w:t>23</w:t>
      </w:r>
      <w:r>
        <w:t>)</w:t>
      </w:r>
    </w:p>
    <w:p w:rsidR="00C93691" w:rsidRDefault="00C93691" w:rsidP="00A75A27">
      <w:pPr>
        <w:tabs>
          <w:tab w:val="left" w:pos="4500"/>
        </w:tabs>
        <w:jc w:val="both"/>
      </w:pPr>
    </w:p>
    <w:p w:rsidR="00C93691" w:rsidRDefault="00C93691" w:rsidP="00A75A27">
      <w:pPr>
        <w:tabs>
          <w:tab w:val="left" w:pos="4500"/>
        </w:tabs>
        <w:jc w:val="both"/>
      </w:pPr>
      <w:r>
        <w:t>A) 12            B) 16                  C) 28                     D) 26                  E) 30</w:t>
      </w:r>
    </w:p>
    <w:p w:rsidR="00C93691" w:rsidRDefault="00C93691" w:rsidP="00A75A27">
      <w:pPr>
        <w:tabs>
          <w:tab w:val="left" w:pos="4500"/>
        </w:tabs>
        <w:jc w:val="both"/>
      </w:pPr>
    </w:p>
    <w:p w:rsidR="00C93691" w:rsidRDefault="00C93691" w:rsidP="00A75A27">
      <w:pPr>
        <w:tabs>
          <w:tab w:val="left" w:pos="4500"/>
        </w:tabs>
        <w:jc w:val="both"/>
      </w:pPr>
      <w:r>
        <w:t xml:space="preserve">ÇÖZÜM: </w:t>
      </w:r>
    </w:p>
    <w:p w:rsidR="00C93691" w:rsidRDefault="00C93691" w:rsidP="00A75A27">
      <w:pPr>
        <w:tabs>
          <w:tab w:val="left" w:pos="4500"/>
        </w:tabs>
        <w:jc w:val="both"/>
      </w:pPr>
    </w:p>
    <w:p w:rsidR="00C93691" w:rsidRPr="00A75A27" w:rsidRDefault="00C93691" w:rsidP="00A75A27">
      <w:pPr>
        <w:tabs>
          <w:tab w:val="left" w:pos="4500"/>
        </w:tabs>
        <w:jc w:val="both"/>
        <w:rPr>
          <w:vertAlign w:val="superscript"/>
        </w:rPr>
      </w:pPr>
      <w:r>
        <w:t xml:space="preserve">   1 tane                 2.10</w:t>
      </w:r>
      <w:r>
        <w:rPr>
          <w:vertAlign w:val="superscript"/>
        </w:rPr>
        <w:t>-23</w:t>
      </w:r>
    </w:p>
    <w:p w:rsidR="00C93691" w:rsidRDefault="00C93691" w:rsidP="00A75A27">
      <w:pPr>
        <w:tabs>
          <w:tab w:val="left" w:pos="4500"/>
        </w:tabs>
        <w:jc w:val="both"/>
        <w:rPr>
          <w:u w:val="single"/>
        </w:rPr>
      </w:pPr>
      <w:r>
        <w:rPr>
          <w:u w:val="single"/>
        </w:rPr>
        <w:t xml:space="preserve">   </w:t>
      </w:r>
      <w:r w:rsidRPr="00C56C84">
        <w:rPr>
          <w:u w:val="single"/>
        </w:rPr>
        <w:t xml:space="preserve"> 6.10</w:t>
      </w:r>
      <w:r>
        <w:rPr>
          <w:u w:val="single"/>
          <w:vertAlign w:val="superscript"/>
        </w:rPr>
        <w:t>23</w:t>
      </w:r>
      <w:r w:rsidRPr="00C56C84">
        <w:rPr>
          <w:u w:val="single"/>
        </w:rPr>
        <w:t xml:space="preserve">    </w:t>
      </w:r>
      <w:r>
        <w:rPr>
          <w:u w:val="single"/>
        </w:rPr>
        <w:t xml:space="preserve">          </w:t>
      </w:r>
      <w:r w:rsidRPr="00C56C84">
        <w:rPr>
          <w:u w:val="single"/>
        </w:rPr>
        <w:t xml:space="preserve">   </w:t>
      </w:r>
      <w:r>
        <w:rPr>
          <w:u w:val="single"/>
        </w:rPr>
        <w:t xml:space="preserve">  </w:t>
      </w:r>
      <w:r w:rsidRPr="00C56C84">
        <w:rPr>
          <w:u w:val="single"/>
        </w:rPr>
        <w:t>x</w:t>
      </w:r>
    </w:p>
    <w:p w:rsidR="00C93691" w:rsidRDefault="00C93691" w:rsidP="00A75A27">
      <w:pPr>
        <w:tabs>
          <w:tab w:val="left" w:pos="4500"/>
        </w:tabs>
        <w:jc w:val="both"/>
      </w:pPr>
      <w:r>
        <w:t xml:space="preserve">     x = 12 g</w:t>
      </w:r>
    </w:p>
    <w:p w:rsidR="00C93691" w:rsidRDefault="00C93691" w:rsidP="00A75A27">
      <w:pPr>
        <w:tabs>
          <w:tab w:val="left" w:pos="4500"/>
        </w:tabs>
        <w:jc w:val="both"/>
      </w:pPr>
    </w:p>
    <w:p w:rsidR="00C93691" w:rsidRDefault="00C93691" w:rsidP="00A75A27">
      <w:pPr>
        <w:tabs>
          <w:tab w:val="left" w:pos="4500"/>
        </w:tabs>
        <w:jc w:val="both"/>
      </w:pPr>
      <w:r>
        <w:t>X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4</w:t>
      </w:r>
      <w:r>
        <w:t xml:space="preserve">  = 2 x 12 + 4 x 1 = 28                           ( cevap: C )</w:t>
      </w:r>
    </w:p>
    <w:p w:rsidR="00C93691" w:rsidRDefault="00C93691" w:rsidP="00A75A27">
      <w:pPr>
        <w:tabs>
          <w:tab w:val="left" w:pos="4500"/>
        </w:tabs>
        <w:jc w:val="both"/>
      </w:pPr>
    </w:p>
    <w:p w:rsidR="00C93691" w:rsidRDefault="00C93691" w:rsidP="00A75A27">
      <w:pPr>
        <w:tabs>
          <w:tab w:val="left" w:pos="4500"/>
        </w:tabs>
        <w:jc w:val="both"/>
      </w:pPr>
      <w:r>
        <w:t xml:space="preserve">        </w:t>
      </w:r>
    </w:p>
    <w:p w:rsidR="00C93691" w:rsidRDefault="00C93691" w:rsidP="00A75A27">
      <w:pPr>
        <w:tabs>
          <w:tab w:val="left" w:pos="4500"/>
        </w:tabs>
        <w:jc w:val="both"/>
      </w:pPr>
    </w:p>
    <w:p w:rsidR="00C93691" w:rsidRDefault="00C93691" w:rsidP="00A75A27">
      <w:pPr>
        <w:tabs>
          <w:tab w:val="left" w:pos="4500"/>
        </w:tabs>
        <w:jc w:val="both"/>
      </w:pPr>
    </w:p>
    <w:p w:rsidR="00C93691" w:rsidRDefault="00C93691" w:rsidP="00A75A27">
      <w:pPr>
        <w:tabs>
          <w:tab w:val="left" w:pos="4500"/>
        </w:tabs>
        <w:jc w:val="both"/>
      </w:pPr>
    </w:p>
    <w:p w:rsidR="00C93691" w:rsidRDefault="00C93691" w:rsidP="00A75A27">
      <w:pPr>
        <w:tabs>
          <w:tab w:val="left" w:pos="4500"/>
        </w:tabs>
        <w:jc w:val="both"/>
      </w:pPr>
    </w:p>
    <w:p w:rsidR="00C93691" w:rsidRDefault="00C93691" w:rsidP="00A75A27">
      <w:pPr>
        <w:tabs>
          <w:tab w:val="left" w:pos="4500"/>
        </w:tabs>
        <w:jc w:val="both"/>
      </w:pPr>
      <w:r>
        <w:t>ÖRNEK:</w:t>
      </w:r>
    </w:p>
    <w:p w:rsidR="00C93691" w:rsidRDefault="00C93691" w:rsidP="00A75A27">
      <w:pPr>
        <w:tabs>
          <w:tab w:val="left" w:pos="4500"/>
        </w:tabs>
        <w:jc w:val="both"/>
      </w:pPr>
      <w:r>
        <w:t>Avagadro sayısı 6,02 x10</w:t>
      </w:r>
      <w:r>
        <w:rPr>
          <w:vertAlign w:val="superscript"/>
        </w:rPr>
        <w:t>23</w:t>
      </w:r>
      <w:r>
        <w:t xml:space="preserve"> yerine 6,02 x10</w:t>
      </w:r>
      <w:r>
        <w:rPr>
          <w:vertAlign w:val="superscript"/>
        </w:rPr>
        <w:t>24</w:t>
      </w:r>
      <w:r>
        <w:t xml:space="preserve">  alınsaydı, O</w:t>
      </w:r>
      <w:r>
        <w:rPr>
          <w:vertAlign w:val="subscript"/>
        </w:rPr>
        <w:t>2</w:t>
      </w:r>
      <w:r>
        <w:t xml:space="preserve"> gazı için;</w:t>
      </w:r>
    </w:p>
    <w:p w:rsidR="00C93691" w:rsidRDefault="00C93691" w:rsidP="00A75A27">
      <w:pPr>
        <w:tabs>
          <w:tab w:val="left" w:pos="4500"/>
        </w:tabs>
        <w:jc w:val="both"/>
      </w:pPr>
    </w:p>
    <w:p w:rsidR="00C93691" w:rsidRDefault="00C93691" w:rsidP="00A75A27">
      <w:pPr>
        <w:tabs>
          <w:tab w:val="left" w:pos="4500"/>
        </w:tabs>
        <w:jc w:val="both"/>
      </w:pPr>
      <w:r>
        <w:t>I-     1 mol 320 gram olurdu</w:t>
      </w:r>
    </w:p>
    <w:p w:rsidR="00C93691" w:rsidRDefault="00C93691" w:rsidP="00A75A27">
      <w:pPr>
        <w:tabs>
          <w:tab w:val="left" w:pos="4500"/>
        </w:tabs>
        <w:jc w:val="both"/>
      </w:pPr>
      <w:r>
        <w:t>II-    1 tane O</w:t>
      </w:r>
      <w:r>
        <w:rPr>
          <w:vertAlign w:val="subscript"/>
        </w:rPr>
        <w:t>2</w:t>
      </w:r>
      <w:r>
        <w:t xml:space="preserve"> nin kütlesi değişmezdi</w:t>
      </w:r>
    </w:p>
    <w:p w:rsidR="00C93691" w:rsidRDefault="00C93691" w:rsidP="00A75A27">
      <w:pPr>
        <w:tabs>
          <w:tab w:val="left" w:pos="4500"/>
        </w:tabs>
        <w:jc w:val="both"/>
      </w:pPr>
      <w:r>
        <w:t>III-   1 molü NK da  224 L hacim kaplardı.</w:t>
      </w:r>
    </w:p>
    <w:p w:rsidR="00C93691" w:rsidRDefault="00C93691" w:rsidP="00A75A27">
      <w:pPr>
        <w:tabs>
          <w:tab w:val="left" w:pos="4500"/>
        </w:tabs>
        <w:jc w:val="both"/>
      </w:pPr>
      <w:r>
        <w:t>Yargılarından hangileri doğrudur?</w:t>
      </w:r>
    </w:p>
    <w:p w:rsidR="00C93691" w:rsidRDefault="00C93691" w:rsidP="00A75A27">
      <w:pPr>
        <w:tabs>
          <w:tab w:val="left" w:pos="4500"/>
        </w:tabs>
        <w:jc w:val="both"/>
      </w:pPr>
    </w:p>
    <w:p w:rsidR="00C93691" w:rsidRDefault="00C93691" w:rsidP="00A75A27">
      <w:pPr>
        <w:tabs>
          <w:tab w:val="left" w:pos="4500"/>
        </w:tabs>
        <w:jc w:val="both"/>
      </w:pPr>
      <w:r>
        <w:t>A ) yalnız I                  B) I ve II                    C ) I ve III</w:t>
      </w:r>
    </w:p>
    <w:p w:rsidR="00C93691" w:rsidRDefault="00C93691" w:rsidP="00A75A27">
      <w:pPr>
        <w:tabs>
          <w:tab w:val="left" w:pos="4500"/>
        </w:tabs>
        <w:jc w:val="both"/>
      </w:pPr>
    </w:p>
    <w:p w:rsidR="00C93691" w:rsidRDefault="00C93691" w:rsidP="00A75A27">
      <w:pPr>
        <w:tabs>
          <w:tab w:val="left" w:pos="4500"/>
        </w:tabs>
        <w:jc w:val="both"/>
      </w:pPr>
      <w:r>
        <w:t xml:space="preserve">                           D) II ve III       E) I,II ve III</w:t>
      </w:r>
    </w:p>
    <w:p w:rsidR="00C93691" w:rsidRDefault="00C93691" w:rsidP="00A75A27">
      <w:pPr>
        <w:tabs>
          <w:tab w:val="left" w:pos="4500"/>
        </w:tabs>
        <w:jc w:val="both"/>
      </w:pPr>
      <w:r>
        <w:t xml:space="preserve">                                                                          CEVAP: E</w:t>
      </w:r>
    </w:p>
    <w:p w:rsidR="00C93691" w:rsidRDefault="00C93691" w:rsidP="00A75A27">
      <w:pPr>
        <w:tabs>
          <w:tab w:val="left" w:pos="4500"/>
        </w:tabs>
        <w:jc w:val="both"/>
      </w:pPr>
      <w:r>
        <w:t>Çözüm:Sadece 1 tanesinin kütlesi değişmez.</w:t>
      </w:r>
    </w:p>
    <w:p w:rsidR="00C93691" w:rsidRDefault="00C93691" w:rsidP="00A75A27">
      <w:pPr>
        <w:tabs>
          <w:tab w:val="left" w:pos="4500"/>
        </w:tabs>
        <w:jc w:val="both"/>
      </w:pPr>
    </w:p>
    <w:p w:rsidR="00C93691" w:rsidRDefault="00C93691" w:rsidP="00A75A27">
      <w:pPr>
        <w:tabs>
          <w:tab w:val="left" w:pos="4500"/>
        </w:tabs>
        <w:jc w:val="both"/>
      </w:pPr>
    </w:p>
    <w:p w:rsidR="00C93691" w:rsidRDefault="00C93691" w:rsidP="00A75A27">
      <w:pPr>
        <w:tabs>
          <w:tab w:val="left" w:pos="4500"/>
        </w:tabs>
        <w:jc w:val="both"/>
      </w:pPr>
    </w:p>
    <w:p w:rsidR="00C93691" w:rsidRDefault="00C93691" w:rsidP="0019211D">
      <w:pPr>
        <w:tabs>
          <w:tab w:val="left" w:pos="4500"/>
        </w:tabs>
      </w:pPr>
    </w:p>
    <w:p w:rsidR="00C93691" w:rsidRDefault="00C93691" w:rsidP="00F91616">
      <w:pPr>
        <w:tabs>
          <w:tab w:val="left" w:pos="4500"/>
        </w:tabs>
        <w:jc w:val="both"/>
      </w:pPr>
      <w:r>
        <w:t xml:space="preserve">   </w:t>
      </w:r>
    </w:p>
    <w:p w:rsidR="00C93691" w:rsidRPr="00930F4B" w:rsidRDefault="00C93691" w:rsidP="008C018A">
      <w:pPr>
        <w:tabs>
          <w:tab w:val="left" w:pos="4500"/>
        </w:tabs>
        <w:jc w:val="both"/>
      </w:pPr>
    </w:p>
    <w:p w:rsidR="00C93691" w:rsidRDefault="00C93691" w:rsidP="008C018A">
      <w:pPr>
        <w:tabs>
          <w:tab w:val="left" w:pos="4500"/>
        </w:tabs>
        <w:jc w:val="both"/>
      </w:pPr>
    </w:p>
    <w:p w:rsidR="00C93691" w:rsidRDefault="00C93691" w:rsidP="008C018A">
      <w:pPr>
        <w:tabs>
          <w:tab w:val="left" w:pos="4500"/>
        </w:tabs>
        <w:jc w:val="both"/>
      </w:pPr>
    </w:p>
    <w:p w:rsidR="00C93691" w:rsidRDefault="00C93691" w:rsidP="008C018A">
      <w:pPr>
        <w:tabs>
          <w:tab w:val="left" w:pos="4500"/>
        </w:tabs>
        <w:jc w:val="both"/>
      </w:pPr>
    </w:p>
    <w:p w:rsidR="00C93691" w:rsidRDefault="00C93691" w:rsidP="00733CA0">
      <w:pPr>
        <w:tabs>
          <w:tab w:val="left" w:pos="4500"/>
        </w:tabs>
        <w:jc w:val="both"/>
      </w:pPr>
      <w:hyperlink r:id="rId9" w:history="1">
        <w:r w:rsidRPr="00E0783E">
          <w:rPr>
            <w:rStyle w:val="Hyperlink"/>
            <w:rFonts w:ascii="Arial" w:hAnsi="Arial" w:cs="Arial"/>
            <w:color w:val="000000"/>
          </w:rPr>
          <w:t>www.sorubak.com</w:t>
        </w:r>
      </w:hyperlink>
    </w:p>
    <w:p w:rsidR="00C93691" w:rsidRDefault="00C93691" w:rsidP="00733CA0">
      <w:pPr>
        <w:tabs>
          <w:tab w:val="left" w:pos="4500"/>
        </w:tabs>
        <w:jc w:val="both"/>
      </w:pPr>
    </w:p>
    <w:p w:rsidR="00C93691" w:rsidRDefault="00C93691" w:rsidP="007E6BC7">
      <w:pPr>
        <w:tabs>
          <w:tab w:val="left" w:pos="4500"/>
        </w:tabs>
        <w:jc w:val="both"/>
      </w:pPr>
    </w:p>
    <w:p w:rsidR="00C93691" w:rsidRDefault="00C93691" w:rsidP="007E6BC7">
      <w:pPr>
        <w:tabs>
          <w:tab w:val="left" w:pos="4500"/>
        </w:tabs>
        <w:jc w:val="both"/>
      </w:pPr>
    </w:p>
    <w:p w:rsidR="00C93691" w:rsidRDefault="00C93691" w:rsidP="007E6BC7">
      <w:pPr>
        <w:tabs>
          <w:tab w:val="left" w:pos="4500"/>
        </w:tabs>
        <w:jc w:val="both"/>
        <w:rPr>
          <w:color w:val="000000"/>
        </w:rPr>
      </w:pPr>
    </w:p>
    <w:p w:rsidR="00C93691" w:rsidRDefault="00C93691" w:rsidP="007E6BC7">
      <w:pPr>
        <w:tabs>
          <w:tab w:val="left" w:pos="4500"/>
        </w:tabs>
        <w:jc w:val="both"/>
        <w:rPr>
          <w:color w:val="000000"/>
        </w:rPr>
      </w:pPr>
    </w:p>
    <w:p w:rsidR="00C93691" w:rsidRDefault="00C93691" w:rsidP="007E6BC7">
      <w:pPr>
        <w:tabs>
          <w:tab w:val="left" w:pos="4500"/>
        </w:tabs>
        <w:jc w:val="both"/>
        <w:rPr>
          <w:color w:val="000000"/>
        </w:rPr>
      </w:pPr>
    </w:p>
    <w:p w:rsidR="00C93691" w:rsidRPr="007E6BC7" w:rsidRDefault="00C93691" w:rsidP="007E6BC7">
      <w:pPr>
        <w:tabs>
          <w:tab w:val="left" w:pos="4500"/>
        </w:tabs>
        <w:jc w:val="both"/>
        <w:rPr>
          <w:color w:val="000000"/>
        </w:rPr>
      </w:pPr>
    </w:p>
    <w:p w:rsidR="00C93691" w:rsidRDefault="00C93691" w:rsidP="002D2817">
      <w:pPr>
        <w:tabs>
          <w:tab w:val="left" w:pos="4500"/>
        </w:tabs>
        <w:ind w:left="480"/>
      </w:pPr>
    </w:p>
    <w:sectPr w:rsidR="00C93691" w:rsidSect="00315329">
      <w:footerReference w:type="default" r:id="rId10"/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691" w:rsidRDefault="00C93691" w:rsidP="00216CBD">
      <w:r>
        <w:separator/>
      </w:r>
    </w:p>
  </w:endnote>
  <w:endnote w:type="continuationSeparator" w:id="0">
    <w:p w:rsidR="00C93691" w:rsidRDefault="00C93691" w:rsidP="00216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691" w:rsidRDefault="00C93691">
    <w:pPr>
      <w:pStyle w:val="Footer"/>
    </w:pPr>
  </w:p>
  <w:p w:rsidR="00C93691" w:rsidRDefault="00C9369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691" w:rsidRDefault="00C93691" w:rsidP="00216CBD">
      <w:r>
        <w:separator/>
      </w:r>
    </w:p>
  </w:footnote>
  <w:footnote w:type="continuationSeparator" w:id="0">
    <w:p w:rsidR="00C93691" w:rsidRDefault="00C93691" w:rsidP="00216C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5DEC"/>
    <w:multiLevelType w:val="hybridMultilevel"/>
    <w:tmpl w:val="0388CC2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C81266"/>
    <w:multiLevelType w:val="hybridMultilevel"/>
    <w:tmpl w:val="C5FE58A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ED07342"/>
    <w:multiLevelType w:val="hybridMultilevel"/>
    <w:tmpl w:val="4F607E8C"/>
    <w:lvl w:ilvl="0" w:tplc="E2CC600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514BB4"/>
    <w:multiLevelType w:val="hybridMultilevel"/>
    <w:tmpl w:val="993E46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2652F4D"/>
    <w:multiLevelType w:val="hybridMultilevel"/>
    <w:tmpl w:val="1D56F7B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FD7045E"/>
    <w:multiLevelType w:val="hybridMultilevel"/>
    <w:tmpl w:val="4FD04838"/>
    <w:lvl w:ilvl="0" w:tplc="1DFA4D56">
      <w:start w:val="1"/>
      <w:numFmt w:val="decimal"/>
      <w:lvlText w:val="%1-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6">
    <w:nsid w:val="6A365A31"/>
    <w:multiLevelType w:val="hybridMultilevel"/>
    <w:tmpl w:val="E9D6494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DBC1790"/>
    <w:multiLevelType w:val="hybridMultilevel"/>
    <w:tmpl w:val="5E4E5A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632075"/>
    <w:multiLevelType w:val="hybridMultilevel"/>
    <w:tmpl w:val="1440502C"/>
    <w:lvl w:ilvl="0" w:tplc="8BA25BE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ED21AD3"/>
    <w:multiLevelType w:val="hybridMultilevel"/>
    <w:tmpl w:val="2C6EE3D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0"/>
  </w:num>
  <w:num w:numId="5">
    <w:abstractNumId w:val="5"/>
  </w:num>
  <w:num w:numId="6">
    <w:abstractNumId w:val="8"/>
  </w:num>
  <w:num w:numId="7">
    <w:abstractNumId w:val="3"/>
  </w:num>
  <w:num w:numId="8">
    <w:abstractNumId w:val="6"/>
  </w:num>
  <w:num w:numId="9">
    <w:abstractNumId w:val="1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39CD"/>
    <w:rsid w:val="000F5CAB"/>
    <w:rsid w:val="00120C2D"/>
    <w:rsid w:val="0019211D"/>
    <w:rsid w:val="00200037"/>
    <w:rsid w:val="00216CBD"/>
    <w:rsid w:val="002D2817"/>
    <w:rsid w:val="002E46B1"/>
    <w:rsid w:val="002E73D2"/>
    <w:rsid w:val="00315329"/>
    <w:rsid w:val="00336373"/>
    <w:rsid w:val="00427843"/>
    <w:rsid w:val="004C094D"/>
    <w:rsid w:val="00653277"/>
    <w:rsid w:val="00687F5A"/>
    <w:rsid w:val="006B1F42"/>
    <w:rsid w:val="00733CA0"/>
    <w:rsid w:val="007E6BC7"/>
    <w:rsid w:val="00801E9F"/>
    <w:rsid w:val="008740A8"/>
    <w:rsid w:val="008860D9"/>
    <w:rsid w:val="008B5B93"/>
    <w:rsid w:val="008C018A"/>
    <w:rsid w:val="00930F4B"/>
    <w:rsid w:val="00A75A27"/>
    <w:rsid w:val="00AB0FBB"/>
    <w:rsid w:val="00B239CD"/>
    <w:rsid w:val="00B341A3"/>
    <w:rsid w:val="00B718A6"/>
    <w:rsid w:val="00C56C84"/>
    <w:rsid w:val="00C93691"/>
    <w:rsid w:val="00CA5A4E"/>
    <w:rsid w:val="00CB16D3"/>
    <w:rsid w:val="00CC580D"/>
    <w:rsid w:val="00D24AEA"/>
    <w:rsid w:val="00DD71BD"/>
    <w:rsid w:val="00E0783E"/>
    <w:rsid w:val="00EA3C63"/>
    <w:rsid w:val="00F0414B"/>
    <w:rsid w:val="00F813BD"/>
    <w:rsid w:val="00F861A3"/>
    <w:rsid w:val="00F91616"/>
    <w:rsid w:val="00FF5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9C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B16D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B16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B16D3"/>
    <w:rPr>
      <w:rFonts w:ascii="Tahoma" w:hAnsi="Tahoma" w:cs="Tahoma"/>
      <w:sz w:val="16"/>
      <w:szCs w:val="16"/>
      <w:lang w:eastAsia="tr-TR"/>
    </w:rPr>
  </w:style>
  <w:style w:type="character" w:styleId="PlaceholderText">
    <w:name w:val="Placeholder Text"/>
    <w:basedOn w:val="DefaultParagraphFont"/>
    <w:uiPriority w:val="99"/>
    <w:semiHidden/>
    <w:rsid w:val="002D2817"/>
    <w:rPr>
      <w:rFonts w:cs="Times New Roman"/>
      <w:color w:val="808080"/>
    </w:rPr>
  </w:style>
  <w:style w:type="paragraph" w:styleId="Header">
    <w:name w:val="header"/>
    <w:basedOn w:val="Normal"/>
    <w:link w:val="HeaderChar"/>
    <w:uiPriority w:val="99"/>
    <w:rsid w:val="00216C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16CBD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16C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16CBD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20003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8</Pages>
  <Words>1671</Words>
  <Characters>9525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WİNDOWS 7</dc:creator>
  <cp:keywords>www.sorubak.com</cp:keywords>
  <dc:description>www.sorubak.com</dc:description>
  <cp:lastModifiedBy>Dogan</cp:lastModifiedBy>
  <cp:revision>4</cp:revision>
  <dcterms:created xsi:type="dcterms:W3CDTF">2013-09-11T09:00:00Z</dcterms:created>
  <dcterms:modified xsi:type="dcterms:W3CDTF">2013-09-13T20:33:00Z</dcterms:modified>
  <cp:category>www.sorubak.com</cp:category>
</cp:coreProperties>
</file>