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27"/>
        <w:gridCol w:w="1381"/>
        <w:gridCol w:w="1260"/>
        <w:gridCol w:w="1260"/>
        <w:gridCol w:w="1260"/>
        <w:gridCol w:w="1260"/>
        <w:gridCol w:w="1112"/>
        <w:gridCol w:w="38"/>
      </w:tblGrid>
      <w:tr w:rsidR="00AD6F55" w:rsidTr="00F563B2">
        <w:trPr>
          <w:gridAfter w:val="1"/>
          <w:wAfter w:w="38" w:type="dxa"/>
          <w:trHeight w:val="550"/>
        </w:trPr>
        <w:tc>
          <w:tcPr>
            <w:tcW w:w="10760" w:type="dxa"/>
            <w:gridSpan w:val="7"/>
          </w:tcPr>
          <w:p w:rsidR="00AD6F55" w:rsidRDefault="00AD6F55" w:rsidP="00F563B2">
            <w:pPr>
              <w:jc w:val="center"/>
            </w:pPr>
            <w:r>
              <w:t>2013-2014 EĞİTİM-ÖĞRETİM YILI EYYÜBİYE İLKÖĞRETİM OKULU PERFORMANS ÖDEVLERİ NOT ÇİZELGESİ</w:t>
            </w:r>
          </w:p>
        </w:tc>
      </w:tr>
      <w:tr w:rsidR="00AD6F55" w:rsidTr="00F563B2">
        <w:trPr>
          <w:gridAfter w:val="1"/>
          <w:wAfter w:w="38" w:type="dxa"/>
        </w:trPr>
        <w:tc>
          <w:tcPr>
            <w:tcW w:w="10760" w:type="dxa"/>
            <w:gridSpan w:val="7"/>
          </w:tcPr>
          <w:p w:rsidR="00AD6F55" w:rsidRDefault="00AD6F55">
            <w:r>
              <w:t>DERS:                                           SINIF:                                                 KONU:</w:t>
            </w:r>
          </w:p>
        </w:tc>
      </w:tr>
      <w:tr w:rsidR="00AD6F55" w:rsidTr="00F563B2">
        <w:trPr>
          <w:trHeight w:val="1656"/>
        </w:trPr>
        <w:tc>
          <w:tcPr>
            <w:tcW w:w="3227" w:type="dxa"/>
          </w:tcPr>
          <w:p w:rsidR="00AD6F55" w:rsidRDefault="00AD6F55"/>
          <w:p w:rsidR="00AD6F55" w:rsidRPr="00507C14" w:rsidRDefault="00AD6F55" w:rsidP="00507C14">
            <w:r>
              <w:t>Ölçütler---------</w:t>
            </w:r>
          </w:p>
          <w:p w:rsidR="00AD6F55" w:rsidRPr="00507C14" w:rsidRDefault="00AD6F55" w:rsidP="00507C14"/>
          <w:p w:rsidR="00AD6F55" w:rsidRPr="00507C14" w:rsidRDefault="00AD6F55" w:rsidP="00507C14">
            <w:r>
              <w:t>AD-SOYAD</w:t>
            </w:r>
          </w:p>
        </w:tc>
        <w:tc>
          <w:tcPr>
            <w:tcW w:w="1381" w:type="dxa"/>
          </w:tcPr>
          <w:p w:rsidR="00AD6F55" w:rsidRDefault="00AD6F55">
            <w:r>
              <w:t>1.</w:t>
            </w:r>
          </w:p>
        </w:tc>
        <w:tc>
          <w:tcPr>
            <w:tcW w:w="1260" w:type="dxa"/>
          </w:tcPr>
          <w:p w:rsidR="00AD6F55" w:rsidRDefault="00AD6F55">
            <w:r>
              <w:t>2.</w:t>
            </w:r>
          </w:p>
        </w:tc>
        <w:tc>
          <w:tcPr>
            <w:tcW w:w="1260" w:type="dxa"/>
          </w:tcPr>
          <w:p w:rsidR="00AD6F55" w:rsidRDefault="00AD6F55">
            <w:r>
              <w:t>3.</w:t>
            </w:r>
          </w:p>
        </w:tc>
        <w:tc>
          <w:tcPr>
            <w:tcW w:w="1260" w:type="dxa"/>
          </w:tcPr>
          <w:p w:rsidR="00AD6F55" w:rsidRDefault="00AD6F55">
            <w:r>
              <w:t>4.</w:t>
            </w:r>
          </w:p>
        </w:tc>
        <w:tc>
          <w:tcPr>
            <w:tcW w:w="1260" w:type="dxa"/>
          </w:tcPr>
          <w:p w:rsidR="00AD6F55" w:rsidRDefault="00AD6F55">
            <w:r>
              <w:t>5.</w:t>
            </w:r>
          </w:p>
        </w:tc>
        <w:tc>
          <w:tcPr>
            <w:tcW w:w="1150" w:type="dxa"/>
            <w:gridSpan w:val="2"/>
          </w:tcPr>
          <w:p w:rsidR="00AD6F55" w:rsidRDefault="00AD6F55"/>
          <w:p w:rsidR="00AD6F55" w:rsidRPr="00507C14" w:rsidRDefault="00AD6F55" w:rsidP="00507C14"/>
          <w:p w:rsidR="00AD6F55" w:rsidRPr="00507C14" w:rsidRDefault="00AD6F55" w:rsidP="00507C14">
            <w:r>
              <w:t>ALDIĞI NOT</w:t>
            </w:r>
          </w:p>
        </w:tc>
      </w:tr>
      <w:tr w:rsidR="00AD6F55" w:rsidTr="00F563B2">
        <w:tc>
          <w:tcPr>
            <w:tcW w:w="3227" w:type="dxa"/>
          </w:tcPr>
          <w:p w:rsidR="00AD6F55" w:rsidRDefault="00AD6F55" w:rsidP="00F563B2">
            <w:r>
              <w:t xml:space="preserve">1- </w:t>
            </w:r>
          </w:p>
        </w:tc>
        <w:tc>
          <w:tcPr>
            <w:tcW w:w="1381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150" w:type="dxa"/>
            <w:gridSpan w:val="2"/>
          </w:tcPr>
          <w:p w:rsidR="00AD6F55" w:rsidRDefault="00AD6F55"/>
        </w:tc>
      </w:tr>
      <w:tr w:rsidR="00AD6F55" w:rsidTr="00F563B2">
        <w:tc>
          <w:tcPr>
            <w:tcW w:w="3227" w:type="dxa"/>
          </w:tcPr>
          <w:p w:rsidR="00AD6F55" w:rsidRDefault="00AD6F55" w:rsidP="0000083E">
            <w:r>
              <w:t xml:space="preserve">2- </w:t>
            </w:r>
          </w:p>
        </w:tc>
        <w:tc>
          <w:tcPr>
            <w:tcW w:w="1381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150" w:type="dxa"/>
            <w:gridSpan w:val="2"/>
          </w:tcPr>
          <w:p w:rsidR="00AD6F55" w:rsidRDefault="00AD6F55"/>
        </w:tc>
      </w:tr>
      <w:tr w:rsidR="00AD6F55" w:rsidTr="00F563B2">
        <w:tc>
          <w:tcPr>
            <w:tcW w:w="3227" w:type="dxa"/>
          </w:tcPr>
          <w:p w:rsidR="00AD6F55" w:rsidRDefault="00AD6F55" w:rsidP="0000083E">
            <w:r>
              <w:t xml:space="preserve">3- </w:t>
            </w:r>
          </w:p>
        </w:tc>
        <w:tc>
          <w:tcPr>
            <w:tcW w:w="1381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150" w:type="dxa"/>
            <w:gridSpan w:val="2"/>
          </w:tcPr>
          <w:p w:rsidR="00AD6F55" w:rsidRDefault="00AD6F55"/>
        </w:tc>
      </w:tr>
      <w:tr w:rsidR="00AD6F55" w:rsidTr="00F563B2">
        <w:tc>
          <w:tcPr>
            <w:tcW w:w="3227" w:type="dxa"/>
          </w:tcPr>
          <w:p w:rsidR="00AD6F55" w:rsidRDefault="00AD6F55" w:rsidP="0000083E">
            <w:r>
              <w:t xml:space="preserve">4- </w:t>
            </w:r>
          </w:p>
        </w:tc>
        <w:tc>
          <w:tcPr>
            <w:tcW w:w="1381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150" w:type="dxa"/>
            <w:gridSpan w:val="2"/>
          </w:tcPr>
          <w:p w:rsidR="00AD6F55" w:rsidRDefault="00AD6F55"/>
        </w:tc>
      </w:tr>
      <w:tr w:rsidR="00AD6F55" w:rsidTr="00F563B2">
        <w:tc>
          <w:tcPr>
            <w:tcW w:w="3227" w:type="dxa"/>
          </w:tcPr>
          <w:p w:rsidR="00AD6F55" w:rsidRDefault="00AD6F55" w:rsidP="0000083E">
            <w:r>
              <w:t xml:space="preserve">5- </w:t>
            </w:r>
            <w:hyperlink r:id="rId4" w:history="1">
              <w:r>
                <w:rPr>
                  <w:rStyle w:val="Hyperlink"/>
                  <w:color w:val="000000"/>
                </w:rPr>
                <w:t>www.sorubak.com</w:t>
              </w:r>
            </w:hyperlink>
          </w:p>
        </w:tc>
        <w:tc>
          <w:tcPr>
            <w:tcW w:w="1381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150" w:type="dxa"/>
            <w:gridSpan w:val="2"/>
          </w:tcPr>
          <w:p w:rsidR="00AD6F55" w:rsidRDefault="00AD6F55"/>
        </w:tc>
      </w:tr>
      <w:tr w:rsidR="00AD6F55" w:rsidTr="00F563B2">
        <w:tc>
          <w:tcPr>
            <w:tcW w:w="3227" w:type="dxa"/>
          </w:tcPr>
          <w:p w:rsidR="00AD6F55" w:rsidRDefault="00AD6F55" w:rsidP="0000083E">
            <w:pPr>
              <w:tabs>
                <w:tab w:val="right" w:pos="3011"/>
              </w:tabs>
            </w:pPr>
            <w:r>
              <w:t xml:space="preserve">6- </w:t>
            </w:r>
          </w:p>
        </w:tc>
        <w:tc>
          <w:tcPr>
            <w:tcW w:w="1381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150" w:type="dxa"/>
            <w:gridSpan w:val="2"/>
          </w:tcPr>
          <w:p w:rsidR="00AD6F55" w:rsidRDefault="00AD6F55"/>
        </w:tc>
      </w:tr>
      <w:tr w:rsidR="00AD6F55" w:rsidTr="00F563B2">
        <w:tc>
          <w:tcPr>
            <w:tcW w:w="3227" w:type="dxa"/>
          </w:tcPr>
          <w:p w:rsidR="00AD6F55" w:rsidRDefault="00AD6F55" w:rsidP="0000083E">
            <w:r>
              <w:t xml:space="preserve">7- </w:t>
            </w:r>
          </w:p>
        </w:tc>
        <w:tc>
          <w:tcPr>
            <w:tcW w:w="1381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150" w:type="dxa"/>
            <w:gridSpan w:val="2"/>
          </w:tcPr>
          <w:p w:rsidR="00AD6F55" w:rsidRDefault="00AD6F55"/>
        </w:tc>
      </w:tr>
      <w:tr w:rsidR="00AD6F55" w:rsidTr="00F563B2">
        <w:tc>
          <w:tcPr>
            <w:tcW w:w="3227" w:type="dxa"/>
          </w:tcPr>
          <w:p w:rsidR="00AD6F55" w:rsidRDefault="00AD6F55" w:rsidP="0000083E">
            <w:r>
              <w:t>8-</w:t>
            </w:r>
          </w:p>
        </w:tc>
        <w:tc>
          <w:tcPr>
            <w:tcW w:w="1381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150" w:type="dxa"/>
            <w:gridSpan w:val="2"/>
          </w:tcPr>
          <w:p w:rsidR="00AD6F55" w:rsidRDefault="00AD6F55"/>
        </w:tc>
      </w:tr>
      <w:tr w:rsidR="00AD6F55" w:rsidTr="00F563B2">
        <w:tc>
          <w:tcPr>
            <w:tcW w:w="3227" w:type="dxa"/>
          </w:tcPr>
          <w:p w:rsidR="00AD6F55" w:rsidRDefault="00AD6F55" w:rsidP="0000083E">
            <w:r>
              <w:t>9-</w:t>
            </w:r>
          </w:p>
        </w:tc>
        <w:tc>
          <w:tcPr>
            <w:tcW w:w="1381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150" w:type="dxa"/>
            <w:gridSpan w:val="2"/>
          </w:tcPr>
          <w:p w:rsidR="00AD6F55" w:rsidRDefault="00AD6F55"/>
        </w:tc>
      </w:tr>
      <w:tr w:rsidR="00AD6F55" w:rsidTr="00F563B2">
        <w:tc>
          <w:tcPr>
            <w:tcW w:w="3227" w:type="dxa"/>
          </w:tcPr>
          <w:p w:rsidR="00AD6F55" w:rsidRDefault="00AD6F55" w:rsidP="0000083E">
            <w:r>
              <w:t>10-</w:t>
            </w:r>
          </w:p>
        </w:tc>
        <w:tc>
          <w:tcPr>
            <w:tcW w:w="1381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150" w:type="dxa"/>
            <w:gridSpan w:val="2"/>
          </w:tcPr>
          <w:p w:rsidR="00AD6F55" w:rsidRDefault="00AD6F55"/>
        </w:tc>
      </w:tr>
      <w:tr w:rsidR="00AD6F55" w:rsidTr="00F563B2">
        <w:tc>
          <w:tcPr>
            <w:tcW w:w="3227" w:type="dxa"/>
          </w:tcPr>
          <w:p w:rsidR="00AD6F55" w:rsidRDefault="00AD6F55" w:rsidP="0000083E">
            <w:r>
              <w:t>11-</w:t>
            </w:r>
          </w:p>
        </w:tc>
        <w:tc>
          <w:tcPr>
            <w:tcW w:w="1381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150" w:type="dxa"/>
            <w:gridSpan w:val="2"/>
          </w:tcPr>
          <w:p w:rsidR="00AD6F55" w:rsidRDefault="00AD6F55"/>
        </w:tc>
      </w:tr>
      <w:tr w:rsidR="00AD6F55" w:rsidTr="00F563B2">
        <w:tc>
          <w:tcPr>
            <w:tcW w:w="3227" w:type="dxa"/>
          </w:tcPr>
          <w:p w:rsidR="00AD6F55" w:rsidRDefault="00AD6F55" w:rsidP="0000083E">
            <w:r>
              <w:t>12-</w:t>
            </w:r>
          </w:p>
        </w:tc>
        <w:tc>
          <w:tcPr>
            <w:tcW w:w="1381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150" w:type="dxa"/>
            <w:gridSpan w:val="2"/>
          </w:tcPr>
          <w:p w:rsidR="00AD6F55" w:rsidRDefault="00AD6F55"/>
        </w:tc>
      </w:tr>
      <w:tr w:rsidR="00AD6F55" w:rsidTr="00F563B2">
        <w:tc>
          <w:tcPr>
            <w:tcW w:w="3227" w:type="dxa"/>
          </w:tcPr>
          <w:p w:rsidR="00AD6F55" w:rsidRDefault="00AD6F55" w:rsidP="0000083E">
            <w:r>
              <w:t>13-</w:t>
            </w:r>
          </w:p>
        </w:tc>
        <w:tc>
          <w:tcPr>
            <w:tcW w:w="1381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150" w:type="dxa"/>
            <w:gridSpan w:val="2"/>
          </w:tcPr>
          <w:p w:rsidR="00AD6F55" w:rsidRDefault="00AD6F55"/>
        </w:tc>
      </w:tr>
      <w:tr w:rsidR="00AD6F55" w:rsidTr="00F563B2">
        <w:tc>
          <w:tcPr>
            <w:tcW w:w="3227" w:type="dxa"/>
          </w:tcPr>
          <w:p w:rsidR="00AD6F55" w:rsidRDefault="00AD6F55" w:rsidP="0000083E">
            <w:r>
              <w:t>14-</w:t>
            </w:r>
          </w:p>
        </w:tc>
        <w:tc>
          <w:tcPr>
            <w:tcW w:w="1381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150" w:type="dxa"/>
            <w:gridSpan w:val="2"/>
          </w:tcPr>
          <w:p w:rsidR="00AD6F55" w:rsidRDefault="00AD6F55"/>
        </w:tc>
      </w:tr>
      <w:tr w:rsidR="00AD6F55" w:rsidTr="00F563B2">
        <w:tc>
          <w:tcPr>
            <w:tcW w:w="3227" w:type="dxa"/>
          </w:tcPr>
          <w:p w:rsidR="00AD6F55" w:rsidRDefault="00AD6F55" w:rsidP="0000083E">
            <w:r>
              <w:t>15-</w:t>
            </w:r>
          </w:p>
        </w:tc>
        <w:tc>
          <w:tcPr>
            <w:tcW w:w="1381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150" w:type="dxa"/>
            <w:gridSpan w:val="2"/>
          </w:tcPr>
          <w:p w:rsidR="00AD6F55" w:rsidRDefault="00AD6F55"/>
        </w:tc>
      </w:tr>
      <w:tr w:rsidR="00AD6F55" w:rsidTr="00F563B2">
        <w:tc>
          <w:tcPr>
            <w:tcW w:w="3227" w:type="dxa"/>
          </w:tcPr>
          <w:p w:rsidR="00AD6F55" w:rsidRDefault="00AD6F55" w:rsidP="0000083E">
            <w:r>
              <w:t>16-</w:t>
            </w:r>
          </w:p>
        </w:tc>
        <w:tc>
          <w:tcPr>
            <w:tcW w:w="1381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150" w:type="dxa"/>
            <w:gridSpan w:val="2"/>
          </w:tcPr>
          <w:p w:rsidR="00AD6F55" w:rsidRDefault="00AD6F55"/>
        </w:tc>
      </w:tr>
      <w:tr w:rsidR="00AD6F55" w:rsidTr="00F563B2">
        <w:tc>
          <w:tcPr>
            <w:tcW w:w="3227" w:type="dxa"/>
          </w:tcPr>
          <w:p w:rsidR="00AD6F55" w:rsidRDefault="00AD6F55" w:rsidP="0000083E">
            <w:r>
              <w:t>17-</w:t>
            </w:r>
          </w:p>
        </w:tc>
        <w:tc>
          <w:tcPr>
            <w:tcW w:w="1381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150" w:type="dxa"/>
            <w:gridSpan w:val="2"/>
          </w:tcPr>
          <w:p w:rsidR="00AD6F55" w:rsidRDefault="00AD6F55"/>
        </w:tc>
      </w:tr>
      <w:tr w:rsidR="00AD6F55" w:rsidTr="00F563B2">
        <w:tc>
          <w:tcPr>
            <w:tcW w:w="3227" w:type="dxa"/>
          </w:tcPr>
          <w:p w:rsidR="00AD6F55" w:rsidRDefault="00AD6F55" w:rsidP="0000083E">
            <w:r>
              <w:t>18-</w:t>
            </w:r>
          </w:p>
        </w:tc>
        <w:tc>
          <w:tcPr>
            <w:tcW w:w="1381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150" w:type="dxa"/>
            <w:gridSpan w:val="2"/>
          </w:tcPr>
          <w:p w:rsidR="00AD6F55" w:rsidRDefault="00AD6F55"/>
        </w:tc>
      </w:tr>
      <w:tr w:rsidR="00AD6F55" w:rsidTr="00F563B2">
        <w:tc>
          <w:tcPr>
            <w:tcW w:w="3227" w:type="dxa"/>
          </w:tcPr>
          <w:p w:rsidR="00AD6F55" w:rsidRDefault="00AD6F55" w:rsidP="0000083E">
            <w:r>
              <w:t>19-</w:t>
            </w:r>
          </w:p>
        </w:tc>
        <w:tc>
          <w:tcPr>
            <w:tcW w:w="1381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150" w:type="dxa"/>
            <w:gridSpan w:val="2"/>
          </w:tcPr>
          <w:p w:rsidR="00AD6F55" w:rsidRDefault="00AD6F55"/>
        </w:tc>
      </w:tr>
      <w:tr w:rsidR="00AD6F55" w:rsidTr="00F563B2">
        <w:tc>
          <w:tcPr>
            <w:tcW w:w="3227" w:type="dxa"/>
          </w:tcPr>
          <w:p w:rsidR="00AD6F55" w:rsidRDefault="00AD6F55" w:rsidP="0000083E">
            <w:r>
              <w:t>20-</w:t>
            </w:r>
          </w:p>
        </w:tc>
        <w:tc>
          <w:tcPr>
            <w:tcW w:w="1381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150" w:type="dxa"/>
            <w:gridSpan w:val="2"/>
          </w:tcPr>
          <w:p w:rsidR="00AD6F55" w:rsidRDefault="00AD6F55"/>
        </w:tc>
      </w:tr>
      <w:tr w:rsidR="00AD6F55" w:rsidTr="00F563B2">
        <w:tc>
          <w:tcPr>
            <w:tcW w:w="3227" w:type="dxa"/>
          </w:tcPr>
          <w:p w:rsidR="00AD6F55" w:rsidRDefault="00AD6F55" w:rsidP="0000083E">
            <w:r>
              <w:t>21-</w:t>
            </w:r>
          </w:p>
        </w:tc>
        <w:tc>
          <w:tcPr>
            <w:tcW w:w="1381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150" w:type="dxa"/>
            <w:gridSpan w:val="2"/>
          </w:tcPr>
          <w:p w:rsidR="00AD6F55" w:rsidRDefault="00AD6F55"/>
        </w:tc>
      </w:tr>
      <w:tr w:rsidR="00AD6F55" w:rsidTr="00F563B2">
        <w:tc>
          <w:tcPr>
            <w:tcW w:w="3227" w:type="dxa"/>
          </w:tcPr>
          <w:p w:rsidR="00AD6F55" w:rsidRDefault="00AD6F55" w:rsidP="0000083E">
            <w:r>
              <w:t>22-</w:t>
            </w:r>
          </w:p>
        </w:tc>
        <w:tc>
          <w:tcPr>
            <w:tcW w:w="1381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150" w:type="dxa"/>
            <w:gridSpan w:val="2"/>
          </w:tcPr>
          <w:p w:rsidR="00AD6F55" w:rsidRDefault="00AD6F55"/>
        </w:tc>
      </w:tr>
      <w:tr w:rsidR="00AD6F55" w:rsidTr="00F563B2">
        <w:tc>
          <w:tcPr>
            <w:tcW w:w="3227" w:type="dxa"/>
          </w:tcPr>
          <w:p w:rsidR="00AD6F55" w:rsidRDefault="00AD6F55" w:rsidP="0000083E">
            <w:r>
              <w:t>23-</w:t>
            </w:r>
          </w:p>
        </w:tc>
        <w:tc>
          <w:tcPr>
            <w:tcW w:w="1381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150" w:type="dxa"/>
            <w:gridSpan w:val="2"/>
          </w:tcPr>
          <w:p w:rsidR="00AD6F55" w:rsidRDefault="00AD6F55"/>
        </w:tc>
      </w:tr>
      <w:tr w:rsidR="00AD6F55" w:rsidTr="00F563B2">
        <w:tc>
          <w:tcPr>
            <w:tcW w:w="3227" w:type="dxa"/>
          </w:tcPr>
          <w:p w:rsidR="00AD6F55" w:rsidRDefault="00AD6F55" w:rsidP="0000083E">
            <w:r>
              <w:t>24-</w:t>
            </w:r>
          </w:p>
        </w:tc>
        <w:tc>
          <w:tcPr>
            <w:tcW w:w="1381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150" w:type="dxa"/>
            <w:gridSpan w:val="2"/>
          </w:tcPr>
          <w:p w:rsidR="00AD6F55" w:rsidRDefault="00AD6F55"/>
        </w:tc>
      </w:tr>
      <w:tr w:rsidR="00AD6F55" w:rsidTr="00F563B2">
        <w:tc>
          <w:tcPr>
            <w:tcW w:w="3227" w:type="dxa"/>
          </w:tcPr>
          <w:p w:rsidR="00AD6F55" w:rsidRDefault="00AD6F55" w:rsidP="0000083E">
            <w:r>
              <w:t>25-</w:t>
            </w:r>
          </w:p>
        </w:tc>
        <w:tc>
          <w:tcPr>
            <w:tcW w:w="1381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150" w:type="dxa"/>
            <w:gridSpan w:val="2"/>
          </w:tcPr>
          <w:p w:rsidR="00AD6F55" w:rsidRDefault="00AD6F55"/>
        </w:tc>
      </w:tr>
      <w:tr w:rsidR="00AD6F55" w:rsidTr="00F563B2">
        <w:tc>
          <w:tcPr>
            <w:tcW w:w="3227" w:type="dxa"/>
          </w:tcPr>
          <w:p w:rsidR="00AD6F55" w:rsidRDefault="00AD6F55" w:rsidP="0000083E">
            <w:r>
              <w:t>26-</w:t>
            </w:r>
          </w:p>
        </w:tc>
        <w:tc>
          <w:tcPr>
            <w:tcW w:w="1381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150" w:type="dxa"/>
            <w:gridSpan w:val="2"/>
          </w:tcPr>
          <w:p w:rsidR="00AD6F55" w:rsidRDefault="00AD6F55"/>
        </w:tc>
      </w:tr>
      <w:tr w:rsidR="00AD6F55" w:rsidTr="00F563B2">
        <w:tc>
          <w:tcPr>
            <w:tcW w:w="3227" w:type="dxa"/>
          </w:tcPr>
          <w:p w:rsidR="00AD6F55" w:rsidRDefault="00AD6F55" w:rsidP="0000083E">
            <w:r>
              <w:t>27-</w:t>
            </w:r>
          </w:p>
        </w:tc>
        <w:tc>
          <w:tcPr>
            <w:tcW w:w="1381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150" w:type="dxa"/>
            <w:gridSpan w:val="2"/>
          </w:tcPr>
          <w:p w:rsidR="00AD6F55" w:rsidRDefault="00AD6F55"/>
        </w:tc>
      </w:tr>
      <w:tr w:rsidR="00AD6F55" w:rsidTr="00F563B2">
        <w:tc>
          <w:tcPr>
            <w:tcW w:w="3227" w:type="dxa"/>
          </w:tcPr>
          <w:p w:rsidR="00AD6F55" w:rsidRDefault="00AD6F55" w:rsidP="0000083E">
            <w:r>
              <w:t>28-</w:t>
            </w:r>
          </w:p>
        </w:tc>
        <w:tc>
          <w:tcPr>
            <w:tcW w:w="1381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150" w:type="dxa"/>
            <w:gridSpan w:val="2"/>
          </w:tcPr>
          <w:p w:rsidR="00AD6F55" w:rsidRDefault="00AD6F55"/>
        </w:tc>
      </w:tr>
      <w:tr w:rsidR="00AD6F55" w:rsidTr="00F563B2">
        <w:tc>
          <w:tcPr>
            <w:tcW w:w="3227" w:type="dxa"/>
          </w:tcPr>
          <w:p w:rsidR="00AD6F55" w:rsidRDefault="00AD6F55" w:rsidP="0000083E">
            <w:r>
              <w:t>29-</w:t>
            </w:r>
          </w:p>
        </w:tc>
        <w:tc>
          <w:tcPr>
            <w:tcW w:w="1381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150" w:type="dxa"/>
            <w:gridSpan w:val="2"/>
          </w:tcPr>
          <w:p w:rsidR="00AD6F55" w:rsidRDefault="00AD6F55"/>
        </w:tc>
      </w:tr>
      <w:tr w:rsidR="00AD6F55" w:rsidTr="00F563B2">
        <w:tc>
          <w:tcPr>
            <w:tcW w:w="3227" w:type="dxa"/>
          </w:tcPr>
          <w:p w:rsidR="00AD6F55" w:rsidRDefault="00AD6F55" w:rsidP="0000083E">
            <w:r>
              <w:t>30-</w:t>
            </w:r>
          </w:p>
        </w:tc>
        <w:tc>
          <w:tcPr>
            <w:tcW w:w="1381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150" w:type="dxa"/>
            <w:gridSpan w:val="2"/>
          </w:tcPr>
          <w:p w:rsidR="00AD6F55" w:rsidRDefault="00AD6F55"/>
        </w:tc>
      </w:tr>
      <w:tr w:rsidR="00AD6F55" w:rsidTr="00F563B2">
        <w:tc>
          <w:tcPr>
            <w:tcW w:w="3227" w:type="dxa"/>
          </w:tcPr>
          <w:p w:rsidR="00AD6F55" w:rsidRDefault="00AD6F55" w:rsidP="0000083E">
            <w:r>
              <w:t>31-</w:t>
            </w:r>
          </w:p>
        </w:tc>
        <w:tc>
          <w:tcPr>
            <w:tcW w:w="1381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150" w:type="dxa"/>
            <w:gridSpan w:val="2"/>
          </w:tcPr>
          <w:p w:rsidR="00AD6F55" w:rsidRDefault="00AD6F55"/>
        </w:tc>
      </w:tr>
      <w:tr w:rsidR="00AD6F55" w:rsidTr="00F563B2">
        <w:tc>
          <w:tcPr>
            <w:tcW w:w="3227" w:type="dxa"/>
          </w:tcPr>
          <w:p w:rsidR="00AD6F55" w:rsidRDefault="00AD6F55" w:rsidP="0000083E">
            <w:r>
              <w:t>32-</w:t>
            </w:r>
          </w:p>
        </w:tc>
        <w:tc>
          <w:tcPr>
            <w:tcW w:w="1381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150" w:type="dxa"/>
            <w:gridSpan w:val="2"/>
          </w:tcPr>
          <w:p w:rsidR="00AD6F55" w:rsidRDefault="00AD6F55"/>
        </w:tc>
      </w:tr>
      <w:tr w:rsidR="00AD6F55" w:rsidTr="00F563B2">
        <w:tc>
          <w:tcPr>
            <w:tcW w:w="3227" w:type="dxa"/>
          </w:tcPr>
          <w:p w:rsidR="00AD6F55" w:rsidRDefault="00AD6F55" w:rsidP="0000083E">
            <w:r>
              <w:t>33-</w:t>
            </w:r>
          </w:p>
        </w:tc>
        <w:tc>
          <w:tcPr>
            <w:tcW w:w="1381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150" w:type="dxa"/>
            <w:gridSpan w:val="2"/>
          </w:tcPr>
          <w:p w:rsidR="00AD6F55" w:rsidRDefault="00AD6F55"/>
        </w:tc>
      </w:tr>
      <w:tr w:rsidR="00AD6F55" w:rsidTr="00F563B2">
        <w:tc>
          <w:tcPr>
            <w:tcW w:w="3227" w:type="dxa"/>
          </w:tcPr>
          <w:p w:rsidR="00AD6F55" w:rsidRDefault="00AD6F55" w:rsidP="0000083E">
            <w:r>
              <w:t>34-</w:t>
            </w:r>
          </w:p>
        </w:tc>
        <w:tc>
          <w:tcPr>
            <w:tcW w:w="1381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150" w:type="dxa"/>
            <w:gridSpan w:val="2"/>
          </w:tcPr>
          <w:p w:rsidR="00AD6F55" w:rsidRDefault="00AD6F55"/>
        </w:tc>
      </w:tr>
      <w:tr w:rsidR="00AD6F55" w:rsidTr="00F563B2">
        <w:tc>
          <w:tcPr>
            <w:tcW w:w="3227" w:type="dxa"/>
          </w:tcPr>
          <w:p w:rsidR="00AD6F55" w:rsidRDefault="00AD6F55" w:rsidP="0000083E">
            <w:r>
              <w:t>35-</w:t>
            </w:r>
          </w:p>
        </w:tc>
        <w:tc>
          <w:tcPr>
            <w:tcW w:w="1381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150" w:type="dxa"/>
            <w:gridSpan w:val="2"/>
          </w:tcPr>
          <w:p w:rsidR="00AD6F55" w:rsidRDefault="00AD6F55"/>
        </w:tc>
      </w:tr>
      <w:tr w:rsidR="00AD6F55" w:rsidTr="00F563B2">
        <w:tc>
          <w:tcPr>
            <w:tcW w:w="3227" w:type="dxa"/>
          </w:tcPr>
          <w:p w:rsidR="00AD6F55" w:rsidRDefault="00AD6F55" w:rsidP="0000083E">
            <w:r>
              <w:t>36-</w:t>
            </w:r>
          </w:p>
        </w:tc>
        <w:tc>
          <w:tcPr>
            <w:tcW w:w="1381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150" w:type="dxa"/>
            <w:gridSpan w:val="2"/>
          </w:tcPr>
          <w:p w:rsidR="00AD6F55" w:rsidRDefault="00AD6F55"/>
        </w:tc>
      </w:tr>
      <w:tr w:rsidR="00AD6F55" w:rsidTr="00F563B2">
        <w:tc>
          <w:tcPr>
            <w:tcW w:w="3227" w:type="dxa"/>
          </w:tcPr>
          <w:p w:rsidR="00AD6F55" w:rsidRDefault="00AD6F55" w:rsidP="0000083E">
            <w:r>
              <w:t>37-</w:t>
            </w:r>
          </w:p>
        </w:tc>
        <w:tc>
          <w:tcPr>
            <w:tcW w:w="1381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150" w:type="dxa"/>
            <w:gridSpan w:val="2"/>
          </w:tcPr>
          <w:p w:rsidR="00AD6F55" w:rsidRDefault="00AD6F55"/>
        </w:tc>
      </w:tr>
      <w:tr w:rsidR="00AD6F55" w:rsidTr="00F563B2">
        <w:tc>
          <w:tcPr>
            <w:tcW w:w="3227" w:type="dxa"/>
          </w:tcPr>
          <w:p w:rsidR="00AD6F55" w:rsidRDefault="00AD6F55" w:rsidP="0000083E">
            <w:r>
              <w:t>38-</w:t>
            </w:r>
          </w:p>
        </w:tc>
        <w:tc>
          <w:tcPr>
            <w:tcW w:w="1381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150" w:type="dxa"/>
            <w:gridSpan w:val="2"/>
          </w:tcPr>
          <w:p w:rsidR="00AD6F55" w:rsidRDefault="00AD6F55"/>
        </w:tc>
      </w:tr>
      <w:tr w:rsidR="00AD6F55" w:rsidTr="00F563B2">
        <w:tc>
          <w:tcPr>
            <w:tcW w:w="3227" w:type="dxa"/>
          </w:tcPr>
          <w:p w:rsidR="00AD6F55" w:rsidRDefault="00AD6F55" w:rsidP="0000083E">
            <w:r>
              <w:t>39-</w:t>
            </w:r>
          </w:p>
        </w:tc>
        <w:tc>
          <w:tcPr>
            <w:tcW w:w="1381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150" w:type="dxa"/>
            <w:gridSpan w:val="2"/>
          </w:tcPr>
          <w:p w:rsidR="00AD6F55" w:rsidRDefault="00AD6F55"/>
        </w:tc>
      </w:tr>
      <w:tr w:rsidR="00AD6F55" w:rsidTr="00F563B2">
        <w:tc>
          <w:tcPr>
            <w:tcW w:w="3227" w:type="dxa"/>
          </w:tcPr>
          <w:p w:rsidR="00AD6F55" w:rsidRDefault="00AD6F55" w:rsidP="0000083E">
            <w:r>
              <w:t>40-</w:t>
            </w:r>
          </w:p>
        </w:tc>
        <w:tc>
          <w:tcPr>
            <w:tcW w:w="1381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150" w:type="dxa"/>
            <w:gridSpan w:val="2"/>
          </w:tcPr>
          <w:p w:rsidR="00AD6F55" w:rsidRDefault="00AD6F55"/>
        </w:tc>
      </w:tr>
      <w:tr w:rsidR="00AD6F55" w:rsidTr="00F563B2">
        <w:tc>
          <w:tcPr>
            <w:tcW w:w="3227" w:type="dxa"/>
          </w:tcPr>
          <w:p w:rsidR="00AD6F55" w:rsidRDefault="00AD6F55" w:rsidP="0000083E">
            <w:r>
              <w:t>41-</w:t>
            </w:r>
          </w:p>
        </w:tc>
        <w:tc>
          <w:tcPr>
            <w:tcW w:w="1381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150" w:type="dxa"/>
            <w:gridSpan w:val="2"/>
          </w:tcPr>
          <w:p w:rsidR="00AD6F55" w:rsidRDefault="00AD6F55"/>
        </w:tc>
      </w:tr>
      <w:tr w:rsidR="00AD6F55" w:rsidTr="00F563B2">
        <w:tc>
          <w:tcPr>
            <w:tcW w:w="3227" w:type="dxa"/>
          </w:tcPr>
          <w:p w:rsidR="00AD6F55" w:rsidRDefault="00AD6F55" w:rsidP="0000083E">
            <w:r>
              <w:t>42-</w:t>
            </w:r>
          </w:p>
        </w:tc>
        <w:tc>
          <w:tcPr>
            <w:tcW w:w="1381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150" w:type="dxa"/>
            <w:gridSpan w:val="2"/>
          </w:tcPr>
          <w:p w:rsidR="00AD6F55" w:rsidRDefault="00AD6F55"/>
        </w:tc>
      </w:tr>
      <w:tr w:rsidR="00AD6F55" w:rsidTr="00F563B2">
        <w:tc>
          <w:tcPr>
            <w:tcW w:w="3227" w:type="dxa"/>
          </w:tcPr>
          <w:p w:rsidR="00AD6F55" w:rsidRDefault="00AD6F55" w:rsidP="0000083E">
            <w:r>
              <w:t>43-</w:t>
            </w:r>
          </w:p>
        </w:tc>
        <w:tc>
          <w:tcPr>
            <w:tcW w:w="1381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150" w:type="dxa"/>
            <w:gridSpan w:val="2"/>
          </w:tcPr>
          <w:p w:rsidR="00AD6F55" w:rsidRDefault="00AD6F55"/>
        </w:tc>
      </w:tr>
      <w:tr w:rsidR="00AD6F55" w:rsidTr="00F563B2">
        <w:tc>
          <w:tcPr>
            <w:tcW w:w="3227" w:type="dxa"/>
          </w:tcPr>
          <w:p w:rsidR="00AD6F55" w:rsidRDefault="00AD6F55" w:rsidP="0000083E">
            <w:r>
              <w:t>44-</w:t>
            </w:r>
          </w:p>
        </w:tc>
        <w:tc>
          <w:tcPr>
            <w:tcW w:w="1381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150" w:type="dxa"/>
            <w:gridSpan w:val="2"/>
          </w:tcPr>
          <w:p w:rsidR="00AD6F55" w:rsidRDefault="00AD6F55"/>
        </w:tc>
      </w:tr>
      <w:tr w:rsidR="00AD6F55" w:rsidTr="00F563B2">
        <w:tc>
          <w:tcPr>
            <w:tcW w:w="3227" w:type="dxa"/>
          </w:tcPr>
          <w:p w:rsidR="00AD6F55" w:rsidRDefault="00AD6F55" w:rsidP="0000083E">
            <w:r>
              <w:t>45-</w:t>
            </w:r>
          </w:p>
        </w:tc>
        <w:tc>
          <w:tcPr>
            <w:tcW w:w="1381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150" w:type="dxa"/>
            <w:gridSpan w:val="2"/>
          </w:tcPr>
          <w:p w:rsidR="00AD6F55" w:rsidRDefault="00AD6F55"/>
        </w:tc>
      </w:tr>
      <w:tr w:rsidR="00AD6F55" w:rsidTr="00F563B2">
        <w:tc>
          <w:tcPr>
            <w:tcW w:w="3227" w:type="dxa"/>
          </w:tcPr>
          <w:p w:rsidR="00AD6F55" w:rsidRDefault="00AD6F55" w:rsidP="0000083E">
            <w:r>
              <w:t>46-</w:t>
            </w:r>
          </w:p>
        </w:tc>
        <w:tc>
          <w:tcPr>
            <w:tcW w:w="1381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150" w:type="dxa"/>
            <w:gridSpan w:val="2"/>
          </w:tcPr>
          <w:p w:rsidR="00AD6F55" w:rsidRDefault="00AD6F55"/>
        </w:tc>
      </w:tr>
      <w:tr w:rsidR="00AD6F55" w:rsidTr="00F563B2">
        <w:tc>
          <w:tcPr>
            <w:tcW w:w="3227" w:type="dxa"/>
          </w:tcPr>
          <w:p w:rsidR="00AD6F55" w:rsidRDefault="00AD6F55" w:rsidP="0000083E">
            <w:r>
              <w:t>47-</w:t>
            </w:r>
          </w:p>
        </w:tc>
        <w:tc>
          <w:tcPr>
            <w:tcW w:w="1381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260" w:type="dxa"/>
          </w:tcPr>
          <w:p w:rsidR="00AD6F55" w:rsidRDefault="00AD6F55"/>
        </w:tc>
        <w:tc>
          <w:tcPr>
            <w:tcW w:w="1150" w:type="dxa"/>
            <w:gridSpan w:val="2"/>
          </w:tcPr>
          <w:p w:rsidR="00AD6F55" w:rsidRDefault="00AD6F55"/>
        </w:tc>
      </w:tr>
    </w:tbl>
    <w:p w:rsidR="00AD6F55" w:rsidRPr="00363ACB" w:rsidRDefault="00AD6F55" w:rsidP="0000083E"/>
    <w:sectPr w:rsidR="00AD6F55" w:rsidRPr="00363ACB" w:rsidSect="00363ACB">
      <w:pgSz w:w="11906" w:h="16838"/>
      <w:pgMar w:top="360" w:right="746" w:bottom="360" w:left="5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ACB"/>
    <w:rsid w:val="0000083E"/>
    <w:rsid w:val="00081EC9"/>
    <w:rsid w:val="00363ACB"/>
    <w:rsid w:val="00507C14"/>
    <w:rsid w:val="00572E74"/>
    <w:rsid w:val="00625A6D"/>
    <w:rsid w:val="00650B32"/>
    <w:rsid w:val="00727A18"/>
    <w:rsid w:val="00773311"/>
    <w:rsid w:val="007C387B"/>
    <w:rsid w:val="00AB110D"/>
    <w:rsid w:val="00AD6F55"/>
    <w:rsid w:val="00B8325C"/>
    <w:rsid w:val="00C2321F"/>
    <w:rsid w:val="00F563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110D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63AC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7C387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2</Pages>
  <Words>123</Words>
  <Characters>707</Characters>
  <Application>Microsoft Office Outlook</Application>
  <DocSecurity>0</DocSecurity>
  <Lines>0</Lines>
  <Paragraphs>0</Paragraphs>
  <ScaleCrop>false</ScaleCrop>
  <Company>Milli Eğitim Bakanlığı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zeynep</dc:creator>
  <cp:keywords>www.sorubak.com</cp:keywords>
  <dc:description>www.sorubak.com</dc:description>
  <cp:lastModifiedBy>Dogan</cp:lastModifiedBy>
  <cp:revision>www.sorubak.com</cp:revision>
  <dcterms:created xsi:type="dcterms:W3CDTF">2011-01-02T15:14:00Z</dcterms:created>
  <dcterms:modified xsi:type="dcterms:W3CDTF">2013-10-01T08:15:00Z</dcterms:modified>
  <cp:category>www.sorubak.com</cp:category>
</cp:coreProperties>
</file>