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94" w:type="dxa"/>
        <w:jc w:val="right"/>
        <w:tblInd w:w="1249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826"/>
        <w:gridCol w:w="4137"/>
        <w:gridCol w:w="1163"/>
        <w:gridCol w:w="1004"/>
        <w:gridCol w:w="164"/>
      </w:tblGrid>
      <w:tr w:rsidR="00B35BA3" w:rsidTr="005D52AB">
        <w:trPr>
          <w:trHeight w:val="522"/>
          <w:jc w:val="right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noProof/>
              </w:rPr>
              <w:pict>
                <v:shape id="9 Resim" o:spid="_x0000_s1026" type="#_x0000_t75" alt="yazılı karikatürü.gif" style="position:absolute;left:0;text-align:left;margin-left:-159.25pt;margin-top:-13.1pt;width:176.25pt;height:125.25pt;z-index:251672064;visibility:visible">
                  <v:imagedata r:id="rId7" o:title=""/>
                </v:shape>
              </w:pict>
            </w: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>Adı-Soyadı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…………………………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noProof/>
              </w:rPr>
              <w:pict>
                <v:shape id="Resim 40" o:spid="_x0000_s1027" type="#_x0000_t75" alt="MEB" style="position:absolute;margin-left:63.5pt;margin-top:-9.3pt;width:78pt;height:48pt;z-index:251671040;visibility:visible;mso-position-horizontal-relative:text;mso-position-vertical-relative:text">
                  <v:imagedata r:id="rId8" o:title="" grayscale="t" bilevel="t"/>
                </v:shape>
              </w:pic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B35BA3" w:rsidRDefault="00B35BA3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2013-201</w:t>
            </w:r>
            <w:bookmarkStart w:id="0" w:name="_GoBack"/>
            <w:bookmarkEnd w:id="0"/>
            <w:r>
              <w:rPr>
                <w:rFonts w:ascii="Arial Narrow" w:hAnsi="Arial Narrow" w:cs="Arial"/>
                <w:sz w:val="18"/>
                <w:szCs w:val="18"/>
              </w:rPr>
              <w:t xml:space="preserve">4 EĞİTİM-ÖĞRETİM YILI 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İNÖNÜ TEKNİK VE ENDÜSTRİ MESLEK LİSESİ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TARİH DERSİ 9.SINIF 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I.DÖNEM I.YAZILI DEĞERLENDİRME SORULARIDIR.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TOPLAM PUAN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35BA3" w:rsidTr="005D52AB">
        <w:trPr>
          <w:trHeight w:val="568"/>
          <w:jc w:val="right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  <w:u w:val="single"/>
              </w:rPr>
              <w:t>Numarası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................</w:t>
            </w:r>
          </w:p>
          <w:p w:rsidR="00B35BA3" w:rsidRDefault="00B35BA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B35BA3" w:rsidTr="005D52AB">
        <w:trPr>
          <w:trHeight w:val="132"/>
          <w:jc w:val="right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 w:rsidP="00C608E3">
            <w:pPr>
              <w:jc w:val="center"/>
              <w:rPr>
                <w:rFonts w:ascii="Mistral" w:hAnsi="Mistral" w:cs="Arial"/>
                <w:sz w:val="28"/>
                <w:szCs w:val="28"/>
              </w:rPr>
            </w:pPr>
            <w:r>
              <w:rPr>
                <w:rFonts w:ascii="Mistral" w:hAnsi="Mistral" w:cs="Arial"/>
                <w:sz w:val="28"/>
                <w:szCs w:val="28"/>
              </w:rPr>
              <w:t>ÇATALHÖYÜK GRUBU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A3" w:rsidRDefault="00B35BA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BA3" w:rsidRDefault="00B35BA3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B35BA3" w:rsidRDefault="00B35BA3" w:rsidP="002D3A10">
      <w:pPr>
        <w:rPr>
          <w:rFonts w:ascii="Times New Roman" w:hAnsi="Times New Roman"/>
          <w:b/>
          <w:i/>
          <w:sz w:val="20"/>
          <w:szCs w:val="20"/>
        </w:rPr>
        <w:sectPr w:rsidR="00B35BA3" w:rsidSect="00C973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7813A0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6E3C53" w:rsidRDefault="00B35BA3" w:rsidP="00A50E6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t>BÖLÜM-A) Aşağıda verilen bulmacanın sorularını dikkatle okuyarak cevaplarını bulmacadaki yerlerine uygun şekilde yazınız(5X2=10 puan)</w:t>
      </w:r>
    </w:p>
    <w:p w:rsidR="00B35BA3" w:rsidRDefault="00B35BA3" w:rsidP="002D3A10">
      <w:pPr>
        <w:rPr>
          <w:rFonts w:ascii="Arial Narrow" w:hAnsi="Arial Narrow"/>
          <w:b/>
          <w:i/>
          <w:sz w:val="20"/>
          <w:szCs w:val="20"/>
        </w:rPr>
      </w:pPr>
      <w:r>
        <w:rPr>
          <w:noProof/>
        </w:rPr>
        <w:pict>
          <v:shape id="4 Resim" o:spid="_x0000_s1028" type="#_x0000_t75" alt="resim001.jpg" style="position:absolute;margin-left:3pt;margin-top:4.45pt;width:172.5pt;height:156.75pt;z-index:-251654656;visibility:visible" wrapcoords="-94 0 -94 21497 21600 21497 21600 0 -94 0">
            <v:imagedata r:id="rId15" o:title=""/>
            <w10:wrap type="through"/>
          </v:shape>
        </w:pict>
      </w:r>
    </w:p>
    <w:p w:rsidR="00B35BA3" w:rsidRDefault="00B35BA3" w:rsidP="002D3A10">
      <w:pPr>
        <w:rPr>
          <w:rFonts w:ascii="Arial Narrow" w:hAnsi="Arial Narrow"/>
          <w:b/>
          <w:i/>
          <w:sz w:val="20"/>
          <w:szCs w:val="20"/>
        </w:rPr>
      </w:pPr>
    </w:p>
    <w:p w:rsidR="00B35BA3" w:rsidRDefault="00B35BA3" w:rsidP="002D3A10">
      <w:pPr>
        <w:rPr>
          <w:rFonts w:ascii="Arial Narrow" w:hAnsi="Arial Narrow"/>
          <w:b/>
          <w:i/>
          <w:sz w:val="20"/>
          <w:szCs w:val="20"/>
        </w:rPr>
      </w:pPr>
    </w:p>
    <w:p w:rsidR="00B35BA3" w:rsidRPr="00206998" w:rsidRDefault="00B35BA3" w:rsidP="002D3A10">
      <w:pPr>
        <w:rPr>
          <w:rFonts w:ascii="Times New Roman" w:hAnsi="Times New Roman"/>
          <w:b/>
          <w:sz w:val="20"/>
          <w:szCs w:val="20"/>
          <w:u w:val="single"/>
        </w:rPr>
      </w:pPr>
      <w:r w:rsidRPr="00206998">
        <w:rPr>
          <w:rFonts w:ascii="Arial Narrow" w:hAnsi="Arial Narrow"/>
          <w:b/>
          <w:sz w:val="20"/>
          <w:szCs w:val="20"/>
          <w:u w:val="single"/>
        </w:rPr>
        <w:t>Bulmacanın Soruları</w:t>
      </w:r>
    </w:p>
    <w:p w:rsidR="00B35BA3" w:rsidRDefault="00B35BA3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İnsanları ilgilendiren sosyal, ekonomik, kültürel, dini ve benzeri alanlarda meydana gelen oluşumlara ne denir?</w:t>
      </w:r>
      <w:r>
        <w:rPr>
          <w:rFonts w:ascii="Arial Narrow" w:hAnsi="Arial Narrow" w:cs="Arial TUR"/>
          <w:color w:val="000000"/>
          <w:sz w:val="20"/>
          <w:szCs w:val="20"/>
        </w:rPr>
        <w:t xml:space="preserve"> </w:t>
      </w:r>
      <w:hyperlink r:id="rId16" w:history="1">
        <w:r w:rsidRPr="00411292">
          <w:rPr>
            <w:rStyle w:val="Hyperlink"/>
            <w:color w:val="000000"/>
          </w:rPr>
          <w:t>www.sorubak.com</w:t>
        </w:r>
      </w:hyperlink>
    </w:p>
    <w:p w:rsidR="00B35BA3" w:rsidRDefault="00B35BA3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Dünyada var olmuş ve var olan dilleri inceleyerek tarihe yardımcı olan bilim hangisidir?</w:t>
      </w:r>
    </w:p>
    <w:p w:rsidR="00B35BA3" w:rsidRDefault="00B35BA3" w:rsidP="00206998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konusu nedir?</w:t>
      </w:r>
    </w:p>
    <w:p w:rsidR="00B35BA3" w:rsidRDefault="00B35BA3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Güneş yılı esaslı takvimi icat eden uygarlık hangisidir?</w:t>
      </w:r>
    </w:p>
    <w:p w:rsidR="00B35BA3" w:rsidRPr="00206998" w:rsidRDefault="00B35BA3" w:rsidP="002D3A10">
      <w:pPr>
        <w:pStyle w:val="ListParagraph"/>
        <w:numPr>
          <w:ilvl w:val="0"/>
          <w:numId w:val="45"/>
        </w:numPr>
        <w:rPr>
          <w:rFonts w:ascii="Arial Narrow" w:hAnsi="Arial Narrow" w:cs="Arial TUR"/>
          <w:color w:val="000000"/>
          <w:sz w:val="20"/>
          <w:szCs w:val="20"/>
        </w:rPr>
      </w:pPr>
      <w:r w:rsidRPr="00206998">
        <w:rPr>
          <w:rFonts w:ascii="Arial Narrow" w:hAnsi="Arial Narrow" w:cs="Arial TUR"/>
          <w:color w:val="000000"/>
          <w:sz w:val="20"/>
          <w:szCs w:val="20"/>
        </w:rPr>
        <w:t>Tarih Bilimi'nin yönteminde,toplanan bilgilerin gerçekliği ve bilgi açısından güvenirliliğinin tespit edildiği aşama hangisidir?</w:t>
      </w:r>
    </w:p>
    <w:p w:rsidR="00B35BA3" w:rsidRDefault="00B35BA3" w:rsidP="002D3A10">
      <w:pPr>
        <w:rPr>
          <w:rFonts w:ascii="Times New Roman" w:hAnsi="Times New Roman"/>
          <w:b/>
          <w:i/>
          <w:sz w:val="20"/>
          <w:szCs w:val="20"/>
        </w:rPr>
      </w:pPr>
    </w:p>
    <w:p w:rsidR="00B35BA3" w:rsidRDefault="00B35BA3" w:rsidP="002D3A10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D678D4" w:rsidRDefault="00B35BA3" w:rsidP="002D3A10">
      <w:pPr>
        <w:rPr>
          <w:rFonts w:ascii="Times New Roman" w:hAnsi="Times New Roman"/>
          <w:b/>
          <w:i/>
          <w:sz w:val="10"/>
          <w:szCs w:val="10"/>
        </w:rPr>
        <w:sectPr w:rsidR="00B35BA3" w:rsidRPr="00D678D4" w:rsidSect="00862A8C">
          <w:type w:val="continuous"/>
          <w:pgSz w:w="11906" w:h="16838"/>
          <w:pgMar w:top="567" w:right="566" w:bottom="360" w:left="540" w:header="708" w:footer="708" w:gutter="0"/>
          <w:cols w:sep="1" w:space="709"/>
          <w:docGrid w:linePitch="360"/>
        </w:sectPr>
      </w:pPr>
    </w:p>
    <w:p w:rsidR="00B35BA3" w:rsidRPr="006E3C53" w:rsidRDefault="00B35BA3" w:rsidP="006E3C5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noProof/>
          <w:sz w:val="20"/>
          <w:szCs w:val="20"/>
        </w:rPr>
      </w:pPr>
      <w:r>
        <w:rPr>
          <w:rFonts w:ascii="Arial Narrow" w:hAnsi="Arial Narrow"/>
          <w:b/>
          <w:i/>
          <w:noProof/>
          <w:sz w:val="20"/>
          <w:szCs w:val="20"/>
        </w:rPr>
        <w:t xml:space="preserve">BÖLÜM-B) </w:t>
      </w:r>
      <w:r w:rsidRPr="006E3C53">
        <w:rPr>
          <w:rFonts w:ascii="Arial Narrow" w:hAnsi="Arial Narrow"/>
          <w:b/>
          <w:i/>
          <w:noProof/>
          <w:sz w:val="20"/>
          <w:szCs w:val="20"/>
        </w:rPr>
        <w:t>Bu bö</w:t>
      </w:r>
      <w:r>
        <w:rPr>
          <w:rFonts w:ascii="Arial Narrow" w:hAnsi="Arial Narrow"/>
          <w:b/>
          <w:i/>
          <w:noProof/>
          <w:sz w:val="20"/>
          <w:szCs w:val="20"/>
        </w:rPr>
        <w:t>lümdeki soruları dikkatle okuyarak cevaplandırınız.</w:t>
      </w:r>
    </w:p>
    <w:p w:rsidR="00B35BA3" w:rsidRPr="006E3C53" w:rsidRDefault="00B35BA3" w:rsidP="00E31443">
      <w:pPr>
        <w:rPr>
          <w:rFonts w:ascii="Arial Narrow" w:hAnsi="Arial Narrow"/>
          <w:b/>
          <w:sz w:val="22"/>
          <w:szCs w:val="22"/>
        </w:rPr>
        <w:sectPr w:rsidR="00B35BA3" w:rsidRPr="006E3C53" w:rsidSect="00C973CA">
          <w:type w:val="continuous"/>
          <w:pgSz w:w="11906" w:h="16838"/>
          <w:pgMar w:top="360" w:right="566" w:bottom="360" w:left="540" w:header="708" w:footer="708" w:gutter="0"/>
          <w:cols w:sep="1" w:space="360"/>
          <w:rtlGutter/>
          <w:docGrid w:linePitch="360"/>
        </w:sectPr>
      </w:pPr>
    </w:p>
    <w:p w:rsidR="00B35BA3" w:rsidRPr="00411A5E" w:rsidRDefault="00B35BA3" w:rsidP="00A0434A">
      <w:pPr>
        <w:rPr>
          <w:rFonts w:ascii="Arial Narrow" w:hAnsi="Arial Narrow"/>
          <w:b/>
          <w:sz w:val="10"/>
          <w:szCs w:val="10"/>
        </w:rPr>
      </w:pPr>
    </w:p>
    <w:p w:rsidR="00B35BA3" w:rsidRPr="00B15B64" w:rsidRDefault="00B35BA3" w:rsidP="00A0434A">
      <w:pPr>
        <w:rPr>
          <w:rFonts w:ascii="Arial Narrow" w:hAnsi="Arial Narrow"/>
          <w:b/>
          <w:sz w:val="20"/>
          <w:szCs w:val="20"/>
        </w:rPr>
      </w:pPr>
      <w:r w:rsidRPr="00763E53">
        <w:rPr>
          <w:rFonts w:ascii="Arial Narrow" w:hAnsi="Arial Narrow"/>
          <w:b/>
          <w:sz w:val="20"/>
          <w:szCs w:val="20"/>
        </w:rPr>
        <w:t>Soru-1)</w:t>
      </w:r>
      <w:r w:rsidRPr="00763E53">
        <w:rPr>
          <w:rFonts w:ascii="Arial Narrow" w:hAnsi="Arial Narrow"/>
          <w:sz w:val="20"/>
          <w:szCs w:val="20"/>
        </w:rPr>
        <w:t xml:space="preserve"> Sınav kâğıdınızdaki </w:t>
      </w:r>
      <w:r w:rsidRPr="00151490">
        <w:rPr>
          <w:rFonts w:ascii="Arial Narrow" w:hAnsi="Arial Narrow"/>
          <w:sz w:val="20"/>
          <w:szCs w:val="20"/>
          <w:u w:val="single"/>
        </w:rPr>
        <w:t>grup isminiz</w:t>
      </w:r>
      <w:r w:rsidRPr="00763E53">
        <w:rPr>
          <w:rFonts w:ascii="Arial Narrow" w:hAnsi="Arial Narrow"/>
          <w:sz w:val="20"/>
          <w:szCs w:val="20"/>
        </w:rPr>
        <w:t xml:space="preserve"> size neyi çağrıştırıyor?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B35BA3" w:rsidRPr="00763E53" w:rsidRDefault="00B35BA3" w:rsidP="00A0434A">
      <w:pPr>
        <w:rPr>
          <w:rFonts w:ascii="Arial Narrow" w:hAnsi="Arial Narrow"/>
          <w:sz w:val="20"/>
          <w:szCs w:val="20"/>
        </w:rPr>
      </w:pPr>
      <w:r w:rsidRPr="00763E53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5BA3" w:rsidRPr="00BB1363" w:rsidRDefault="00B35BA3" w:rsidP="00A0434A">
      <w:pPr>
        <w:rPr>
          <w:rFonts w:ascii="Arial Narrow" w:hAnsi="Arial Narrow"/>
          <w:b/>
          <w:sz w:val="14"/>
          <w:szCs w:val="14"/>
        </w:rPr>
      </w:pPr>
    </w:p>
    <w:p w:rsidR="00B35BA3" w:rsidRPr="006E3C53" w:rsidRDefault="00B35BA3" w:rsidP="00A0434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Soru-2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‘‘Tarih,geçmişte yaşayan insan topluluklarının birbirileriyle olan ilişkilerini,neden-sonuç ilişkisi içinde belgelere dayanarak objektif bir biçimde inceleyen sosyal bir bilimdir.’’</w:t>
      </w:r>
    </w:p>
    <w:p w:rsidR="00B35BA3" w:rsidRPr="00B34D2E" w:rsidRDefault="00B35BA3" w:rsidP="00A0434A">
      <w:pPr>
        <w:rPr>
          <w:rFonts w:ascii="Arial Narrow" w:hAnsi="Arial Narrow"/>
          <w:b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tab/>
        <w:t xml:space="preserve">Yukarıda verilmiş olan </w:t>
      </w:r>
      <w:r w:rsidRPr="006E3C53">
        <w:rPr>
          <w:rFonts w:ascii="Arial Narrow" w:hAnsi="Arial Narrow"/>
          <w:sz w:val="20"/>
          <w:szCs w:val="20"/>
          <w:u w:val="single"/>
        </w:rPr>
        <w:t>Tarih tanımındaki eksiklik</w:t>
      </w:r>
      <w:r w:rsidRPr="006E3C53">
        <w:rPr>
          <w:rFonts w:ascii="Arial Narrow" w:hAnsi="Arial Narrow"/>
          <w:sz w:val="20"/>
          <w:szCs w:val="20"/>
        </w:rPr>
        <w:t xml:space="preserve"> sizce nedir?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 puan)</w:t>
      </w:r>
    </w:p>
    <w:p w:rsidR="00B35BA3" w:rsidRPr="006E3C53" w:rsidRDefault="00B35BA3" w:rsidP="00A0434A">
      <w:pPr>
        <w:rPr>
          <w:rFonts w:ascii="Arial Narrow" w:hAnsi="Arial Narrow"/>
          <w:b/>
          <w:noProof/>
          <w:sz w:val="20"/>
          <w:szCs w:val="20"/>
        </w:rPr>
      </w:pPr>
      <w:r w:rsidRPr="006E3C53">
        <w:rPr>
          <w:rFonts w:ascii="Arial Narrow" w:hAnsi="Arial Narrow"/>
          <w:sz w:val="20"/>
          <w:szCs w:val="20"/>
        </w:rPr>
        <w:sym w:font="Wingdings" w:char="F0E0"/>
      </w:r>
      <w:r w:rsidRPr="006E3C53">
        <w:rPr>
          <w:rFonts w:ascii="Arial Narrow" w:hAnsi="Arial Narrow"/>
          <w:sz w:val="20"/>
          <w:szCs w:val="20"/>
        </w:rPr>
        <w:t>………………………………………………………………..</w:t>
      </w:r>
    </w:p>
    <w:p w:rsidR="00B35BA3" w:rsidRPr="00BB1363" w:rsidRDefault="00B35BA3" w:rsidP="00E53BBC">
      <w:pPr>
        <w:rPr>
          <w:rFonts w:ascii="Arial Narrow" w:hAnsi="Arial Narrow"/>
          <w:b/>
          <w:noProof/>
          <w:sz w:val="14"/>
          <w:szCs w:val="14"/>
        </w:rPr>
      </w:pPr>
    </w:p>
    <w:p w:rsidR="00B35BA3" w:rsidRDefault="00B35BA3" w:rsidP="00506066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Soru-3</w:t>
      </w:r>
      <w:r w:rsidRPr="006E3C53">
        <w:rPr>
          <w:rFonts w:ascii="Arial Narrow" w:hAnsi="Arial Narrow"/>
          <w:b/>
          <w:sz w:val="20"/>
          <w:szCs w:val="20"/>
        </w:rPr>
        <w:t>)</w:t>
      </w:r>
      <w:r w:rsidRPr="006E3C53"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sz w:val="20"/>
          <w:szCs w:val="20"/>
        </w:rPr>
        <w:t xml:space="preserve">Türklerin kullandığı takvimlerle ilgili aşağıdaki soruları cevaplandırınız. </w:t>
      </w:r>
      <w:r>
        <w:rPr>
          <w:rFonts w:ascii="Arial Narrow" w:hAnsi="Arial Narrow"/>
          <w:b/>
          <w:sz w:val="20"/>
          <w:szCs w:val="20"/>
        </w:rPr>
        <w:t>(5+5+5=15 puan)</w:t>
      </w:r>
    </w:p>
    <w:p w:rsidR="00B35BA3" w:rsidRPr="00210325" w:rsidRDefault="00B35BA3" w:rsidP="00C7346E">
      <w:pPr>
        <w:pStyle w:val="NoSpacing"/>
        <w:rPr>
          <w:rFonts w:ascii="Arial Narrow" w:hAnsi="Arial Narrow"/>
          <w:b/>
          <w:sz w:val="20"/>
          <w:szCs w:val="20"/>
        </w:rPr>
      </w:pPr>
      <w:r>
        <w:rPr>
          <w:noProof/>
          <w:lang w:eastAsia="tr-TR"/>
        </w:rPr>
        <w:pict>
          <v:shape id="7 Resim" o:spid="_x0000_s1029" type="#_x0000_t75" alt="resim001.jpg" style="position:absolute;margin-left:-2.25pt;margin-top:1.7pt;width:186.75pt;height:161.25pt;z-index:-251653632;visibility:visible" wrapcoords="-87 0 -87 21500 21600 21500 21600 0 -87 0">
            <v:imagedata r:id="rId17" o:title=""/>
            <w10:wrap type="through"/>
          </v:shape>
        </w:pict>
      </w:r>
    </w:p>
    <w:p w:rsidR="00B35BA3" w:rsidRPr="00D37AB4" w:rsidRDefault="00B35BA3" w:rsidP="007D374E">
      <w:pPr>
        <w:pStyle w:val="NoSpacing"/>
        <w:ind w:left="720"/>
        <w:rPr>
          <w:rFonts w:ascii="Arial Narrow" w:hAnsi="Arial Narrow"/>
          <w:sz w:val="20"/>
          <w:szCs w:val="20"/>
        </w:rPr>
        <w:sectPr w:rsidR="00B35BA3" w:rsidRPr="00D37AB4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  <w:r>
        <w:rPr>
          <w:rFonts w:ascii="Arial Narrow" w:hAnsi="Arial Narrow"/>
          <w:b/>
          <w:sz w:val="20"/>
          <w:szCs w:val="20"/>
        </w:rPr>
        <w:t>a)</w:t>
      </w:r>
      <w:r w:rsidRPr="00210325">
        <w:rPr>
          <w:rFonts w:ascii="Arial Narrow" w:hAnsi="Arial Narrow"/>
          <w:sz w:val="20"/>
          <w:szCs w:val="20"/>
        </w:rPr>
        <w:t>Türklerin tarih boyunca kullandıkları takvimleri yandaki grafiğe yazınız.</w:t>
      </w:r>
    </w:p>
    <w:p w:rsidR="00B35BA3" w:rsidRDefault="00B35BA3" w:rsidP="00210325">
      <w:pPr>
        <w:rPr>
          <w:rFonts w:ascii="Arial Narrow" w:hAnsi="Arial Narrow"/>
          <w:b/>
          <w:sz w:val="20"/>
          <w:szCs w:val="20"/>
        </w:rPr>
      </w:pPr>
    </w:p>
    <w:p w:rsidR="00B35BA3" w:rsidRPr="00D37AB4" w:rsidRDefault="00B35BA3" w:rsidP="00210325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b) </w:t>
      </w:r>
      <w:r w:rsidRPr="00210325">
        <w:rPr>
          <w:rFonts w:ascii="Arial Narrow" w:hAnsi="Arial Narrow"/>
          <w:sz w:val="20"/>
          <w:szCs w:val="20"/>
          <w:u w:val="single"/>
        </w:rPr>
        <w:t>Bu takvimlerden;</w:t>
      </w:r>
    </w:p>
    <w:p w:rsidR="00B35BA3" w:rsidRDefault="00B35BA3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>Hangilerini Osmanlılar kullanmıştır?      …………………………</w:t>
      </w:r>
      <w:r>
        <w:rPr>
          <w:rFonts w:ascii="Arial Narrow" w:hAnsi="Arial Narrow"/>
          <w:sz w:val="20"/>
          <w:szCs w:val="20"/>
        </w:rPr>
        <w:t>.....</w:t>
      </w:r>
      <w:r w:rsidRPr="00D37AB4">
        <w:rPr>
          <w:rFonts w:ascii="Arial Narrow" w:hAnsi="Arial Narrow"/>
          <w:sz w:val="20"/>
          <w:szCs w:val="20"/>
        </w:rPr>
        <w:t>….</w:t>
      </w:r>
      <w:r>
        <w:rPr>
          <w:rFonts w:ascii="Arial Narrow" w:hAnsi="Arial Narrow"/>
          <w:sz w:val="20"/>
          <w:szCs w:val="20"/>
        </w:rPr>
        <w:t>............</w:t>
      </w:r>
    </w:p>
    <w:p w:rsidR="00B35BA3" w:rsidRDefault="00B35BA3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 w:rsidRPr="00D37AB4">
        <w:rPr>
          <w:rFonts w:ascii="Arial Narrow" w:hAnsi="Arial Narrow"/>
          <w:sz w:val="20"/>
          <w:szCs w:val="20"/>
        </w:rPr>
        <w:t xml:space="preserve">Hangisi Türklere özgüdür?              </w:t>
      </w:r>
      <w:r>
        <w:rPr>
          <w:rFonts w:ascii="Arial Narrow" w:hAnsi="Arial Narrow"/>
          <w:sz w:val="20"/>
          <w:szCs w:val="20"/>
        </w:rPr>
        <w:tab/>
      </w:r>
      <w:r w:rsidRPr="00D37AB4">
        <w:rPr>
          <w:rFonts w:ascii="Arial Narrow" w:hAnsi="Arial Narrow"/>
          <w:sz w:val="20"/>
          <w:szCs w:val="20"/>
        </w:rPr>
        <w:t>……………………….................…….</w:t>
      </w:r>
    </w:p>
    <w:p w:rsidR="00B35BA3" w:rsidRPr="00D37AB4" w:rsidRDefault="00B35BA3" w:rsidP="009B3140">
      <w:pPr>
        <w:pStyle w:val="ListParagraph"/>
        <w:numPr>
          <w:ilvl w:val="0"/>
          <w:numId w:val="47"/>
        </w:numPr>
        <w:spacing w:line="240" w:lineRule="auto"/>
        <w:ind w:left="1276" w:hanging="992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Hangisi ay</w:t>
      </w:r>
      <w:r w:rsidRPr="00D37AB4">
        <w:rPr>
          <w:rFonts w:ascii="Arial Narrow" w:hAnsi="Arial Narrow"/>
          <w:sz w:val="20"/>
          <w:szCs w:val="20"/>
        </w:rPr>
        <w:t xml:space="preserve"> yılını esas alır?                     …………………….................……….</w:t>
      </w:r>
    </w:p>
    <w:p w:rsidR="00B35BA3" w:rsidRDefault="00B35BA3" w:rsidP="00D37AB4">
      <w:pPr>
        <w:pStyle w:val="ListParagraph"/>
        <w:ind w:left="1276"/>
        <w:rPr>
          <w:rFonts w:ascii="Arial Narrow" w:hAnsi="Arial Narrow"/>
          <w:b/>
          <w:sz w:val="20"/>
          <w:szCs w:val="20"/>
        </w:rPr>
      </w:pPr>
    </w:p>
    <w:p w:rsidR="00B35BA3" w:rsidRDefault="00B35BA3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 xml:space="preserve">c) </w:t>
      </w:r>
      <w:r w:rsidRPr="00AA71CA">
        <w:rPr>
          <w:rFonts w:ascii="Arial Narrow" w:hAnsi="Arial Narrow"/>
          <w:sz w:val="20"/>
          <w:szCs w:val="20"/>
        </w:rPr>
        <w:t>Hicri Takvim ile Milad</w:t>
      </w:r>
      <w:r>
        <w:rPr>
          <w:rFonts w:ascii="Arial Narrow" w:hAnsi="Arial Narrow"/>
          <w:sz w:val="20"/>
          <w:szCs w:val="20"/>
        </w:rPr>
        <w:t xml:space="preserve">i takvim arasındaki </w:t>
      </w:r>
      <w:r w:rsidRPr="00711D8E">
        <w:rPr>
          <w:rFonts w:ascii="Arial Narrow" w:hAnsi="Arial Narrow"/>
          <w:sz w:val="20"/>
          <w:szCs w:val="20"/>
          <w:u w:val="single"/>
        </w:rPr>
        <w:t>2 önemli farkı</w:t>
      </w:r>
      <w:r>
        <w:rPr>
          <w:rFonts w:ascii="Arial Narrow" w:hAnsi="Arial Narrow"/>
          <w:sz w:val="20"/>
          <w:szCs w:val="20"/>
        </w:rPr>
        <w:t xml:space="preserve"> yazınız.</w:t>
      </w:r>
    </w:p>
    <w:p w:rsidR="00B35BA3" w:rsidRDefault="00B35BA3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 w:rsidRPr="006336B2">
        <w:rPr>
          <w:rFonts w:ascii="Arial Narrow" w:hAnsi="Arial Narrow"/>
          <w:sz w:val="20"/>
          <w:szCs w:val="20"/>
        </w:rPr>
        <w:sym w:font="Wingdings" w:char="F0E0"/>
      </w: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Default="00B35BA3" w:rsidP="006336B2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Pr="00C638FD" w:rsidRDefault="00B35BA3" w:rsidP="00C638FD">
      <w:pPr>
        <w:pStyle w:val="ListParagraph"/>
        <w:spacing w:line="240" w:lineRule="auto"/>
        <w:ind w:left="1276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:rsidR="00B35BA3" w:rsidRPr="009134CE" w:rsidRDefault="00B35BA3" w:rsidP="00496EB9">
      <w:pPr>
        <w:jc w:val="both"/>
        <w:rPr>
          <w:rFonts w:ascii="Arial Narrow" w:hAnsi="Arial Narrow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25.65pt;margin-top:.45pt;width:219.6pt;height:43.4pt;z-index:251652608">
            <v:textbox>
              <w:txbxContent>
                <w:p w:rsidR="00B35BA3" w:rsidRPr="00EC0537" w:rsidRDefault="00B35BA3" w:rsidP="004F594B">
                  <w:pPr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704C76">
                    <w:rPr>
                      <w:rFonts w:ascii="Arial Narrow" w:hAnsi="Arial Narrow"/>
                      <w:sz w:val="20"/>
                      <w:szCs w:val="20"/>
                    </w:rPr>
                    <w:t>Yan kutucukta özellikleri verilen T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arih Yazıcılığı türünün adı nedir? 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(5 puan)</w:t>
                  </w:r>
                </w:p>
                <w:p w:rsidR="00B35BA3" w:rsidRPr="00704C76" w:rsidRDefault="00B35BA3" w:rsidP="004F594B">
                  <w:pPr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CEVAP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sym w:font="Wingdings" w:char="F0E0"/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</w:t>
                  </w:r>
                  <w:r w:rsidRPr="00704C76">
                    <w:rPr>
                      <w:rFonts w:ascii="Arial Narrow" w:hAnsi="Arial Narrow"/>
                      <w:sz w:val="18"/>
                      <w:szCs w:val="18"/>
                    </w:rPr>
                    <w:t>..................................................</w:t>
                  </w:r>
                  <w:r>
                    <w:rPr>
                      <w:rFonts w:ascii="Arial Narrow" w:hAnsi="Arial Narrow"/>
                      <w:sz w:val="18"/>
                      <w:szCs w:val="18"/>
                    </w:rPr>
                    <w:t>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3.25pt;margin-top:.45pt;width:277.3pt;height:43.4pt;z-index:251650560">
            <v:textbox>
              <w:txbxContent>
                <w:p w:rsidR="00B35BA3" w:rsidRPr="003C44DB" w:rsidRDefault="00B35BA3" w:rsidP="004F594B">
                  <w:pPr>
                    <w:jc w:val="both"/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</w:pPr>
                  <w:r w:rsidRPr="003C44DB">
                    <w:rPr>
                      <w:rFonts w:ascii="Arial Narrow" w:hAnsi="Arial Narrow"/>
                      <w:b/>
                      <w:sz w:val="20"/>
                      <w:szCs w:val="20"/>
                      <w:u w:val="single"/>
                    </w:rPr>
                    <w:t>Özellikler;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a)</w:t>
                  </w:r>
                  <w:r w:rsidRPr="009134CE">
                    <w:rPr>
                      <w:rFonts w:ascii="Arial Narrow" w:hAnsi="Arial Narrow"/>
                      <w:sz w:val="20"/>
                      <w:szCs w:val="20"/>
                    </w:rPr>
                    <w:t xml:space="preserve"> Toplumu harekete geçirerek millî birlik ve ahlâki değerleri geliştirmek,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9134CE">
                    <w:rPr>
                      <w:rFonts w:ascii="Arial Narrow" w:hAnsi="Arial Narrow"/>
                      <w:b/>
                      <w:sz w:val="20"/>
                      <w:szCs w:val="20"/>
                    </w:rPr>
                    <w:t>b)</w:t>
                  </w:r>
                  <w:r>
                    <w:rPr>
                      <w:rFonts w:ascii="Arial Narrow" w:hAnsi="Arial Narrow"/>
                      <w:sz w:val="20"/>
                      <w:szCs w:val="20"/>
                    </w:rPr>
                    <w:t xml:space="preserve"> Topluma fayda sağlamak,</w:t>
                  </w:r>
                </w:p>
                <w:p w:rsidR="00B35BA3" w:rsidRPr="009134CE" w:rsidRDefault="00B35BA3" w:rsidP="004F594B">
                  <w:pPr>
                    <w:jc w:val="both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294.55pt;margin-top:4.6pt;width:31.1pt;height:12.35pt;flip:y;z-index:251651584" fillcolor="black"/>
        </w:pict>
      </w:r>
      <w:r>
        <w:rPr>
          <w:rFonts w:ascii="Arial Narrow" w:hAnsi="Arial Narrow"/>
          <w:b/>
          <w:sz w:val="20"/>
          <w:szCs w:val="20"/>
        </w:rPr>
        <w:t>Soru-4</w:t>
      </w:r>
      <w:r w:rsidRPr="009134CE">
        <w:rPr>
          <w:rFonts w:ascii="Arial Narrow" w:hAnsi="Arial Narrow"/>
          <w:b/>
          <w:sz w:val="20"/>
          <w:szCs w:val="20"/>
        </w:rPr>
        <w:t>)</w:t>
      </w:r>
      <w:r w:rsidRPr="009134CE">
        <w:rPr>
          <w:rFonts w:ascii="Arial Narrow" w:hAnsi="Arial Narrow"/>
          <w:sz w:val="20"/>
          <w:szCs w:val="20"/>
        </w:rPr>
        <w:t xml:space="preserve">  </w:t>
      </w:r>
    </w:p>
    <w:p w:rsidR="00B35BA3" w:rsidRPr="009134CE" w:rsidRDefault="00B35BA3" w:rsidP="00496EB9">
      <w:pPr>
        <w:jc w:val="both"/>
        <w:rPr>
          <w:rFonts w:ascii="Arial Narrow" w:hAnsi="Arial Narrow"/>
          <w:sz w:val="20"/>
          <w:szCs w:val="20"/>
        </w:rPr>
      </w:pPr>
    </w:p>
    <w:p w:rsidR="00B35BA3" w:rsidRPr="009134CE" w:rsidRDefault="00B35BA3" w:rsidP="00496EB9">
      <w:pPr>
        <w:jc w:val="both"/>
        <w:rPr>
          <w:rFonts w:ascii="Arial Narrow" w:hAnsi="Arial Narrow"/>
          <w:sz w:val="20"/>
          <w:szCs w:val="20"/>
        </w:rPr>
      </w:pPr>
    </w:p>
    <w:p w:rsidR="00B35BA3" w:rsidRDefault="00B35BA3" w:rsidP="00496EB9">
      <w:pPr>
        <w:jc w:val="both"/>
        <w:rPr>
          <w:rFonts w:ascii="Arial Narrow" w:hAnsi="Arial Narrow"/>
          <w:sz w:val="10"/>
          <w:szCs w:val="10"/>
        </w:rPr>
      </w:pPr>
    </w:p>
    <w:p w:rsidR="00B35BA3" w:rsidRDefault="00B35BA3" w:rsidP="00496EB9">
      <w:pPr>
        <w:jc w:val="both"/>
        <w:rPr>
          <w:rFonts w:ascii="Arial Narrow" w:hAnsi="Arial Narrow"/>
          <w:sz w:val="10"/>
          <w:szCs w:val="10"/>
        </w:rPr>
      </w:pPr>
    </w:p>
    <w:p w:rsidR="00B35BA3" w:rsidRPr="00F24671" w:rsidRDefault="00B35BA3" w:rsidP="00496EB9">
      <w:pPr>
        <w:jc w:val="both"/>
        <w:rPr>
          <w:rFonts w:ascii="Times New Roman" w:hAnsi="Times New Roman"/>
          <w:sz w:val="10"/>
          <w:szCs w:val="10"/>
        </w:rPr>
      </w:pPr>
    </w:p>
    <w:p w:rsidR="00B35BA3" w:rsidRPr="008A049F" w:rsidRDefault="00B35BA3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Soru-5</w:t>
      </w:r>
      <w:r w:rsidRPr="005135A6">
        <w:rPr>
          <w:rFonts w:ascii="Arial Narrow" w:hAnsi="Arial Narrow"/>
          <w:b/>
          <w:sz w:val="20"/>
          <w:szCs w:val="20"/>
        </w:rPr>
        <w:t>)</w:t>
      </w:r>
      <w:r w:rsidRPr="005135A6">
        <w:rPr>
          <w:rFonts w:ascii="Arial Narrow" w:hAnsi="Arial Narrow"/>
          <w:sz w:val="20"/>
          <w:szCs w:val="20"/>
        </w:rPr>
        <w:t xml:space="preserve">  Aşağıdaki görsellere göre tarih bilimine yardımcı bilim dallarını altlarındaki kutucuklara</w:t>
      </w:r>
      <w:r>
        <w:rPr>
          <w:rFonts w:ascii="Arial Narrow" w:hAnsi="Arial Narrow"/>
          <w:sz w:val="20"/>
          <w:szCs w:val="20"/>
        </w:rPr>
        <w:t xml:space="preserve"> yazınız </w:t>
      </w:r>
      <w:r w:rsidRPr="008A049F">
        <w:rPr>
          <w:rFonts w:ascii="Arial Narrow" w:hAnsi="Arial Narrow"/>
          <w:b/>
          <w:sz w:val="20"/>
          <w:szCs w:val="20"/>
        </w:rPr>
        <w:t>(10 puan)</w:t>
      </w:r>
    </w:p>
    <w:p w:rsidR="00B35BA3" w:rsidRPr="00132260" w:rsidRDefault="00B35BA3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481.5pt;margin-top:74.3pt;width:0;height:11pt;z-index:25164851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69.5pt;margin-top:74.3pt;width:0;height:11pt;z-index:251645440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58.5pt;margin-top:74.3pt;width:0;height:11pt;z-index:251644416" o:connectortype="straight">
            <v:stroke endarrow="block"/>
          </v:shape>
        </w:pict>
      </w:r>
      <w:r w:rsidRPr="00132260">
        <w:rPr>
          <w:sz w:val="18"/>
          <w:szCs w:val="18"/>
        </w:rPr>
        <w:t xml:space="preserve">     </w:t>
      </w:r>
      <w:hyperlink r:id="rId18" w:history="1">
        <w:r w:rsidRPr="00160953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2" o:spid="_x0000_i1026" type="#_x0000_t75" alt="OSMANLI-ESKI-TURKCE-YAZI__8660306_0" href="http://images.google.com.tr/imgres?imgurl=http://images.gittigidiyor.com/866/OSMANLI-ESKI-TURKCE-YAZI__8660306_0.jpg&amp;imgrefurl=http://urun.gittigidiyor.com/OSMANLI-ESKI-TURKCE-YAZI_W0QQidZZ8660306&amp;usg=__GiGCsWaxGd9inmaw0ybgMDpM1hQ=&amp;h=508&amp;w=700&amp;sz=39&amp;hl=tr&amp;start=58&amp;um=1&amp;tbnid=3aIji2vp24pPSM:&amp;tbnh=102&amp;tbnw=140&amp;prev=/images?q=eski+yaz%C4%B1&amp;ndsp=20&amp;hl=tr&amp;sa=N&amp;start=40&amp;um" style="width:89.25pt;height:75pt;visibility:visible" o:button="t">
              <v:fill o:detectmouseclick="t"/>
              <v:imagedata r:id="rId19" o:title="" croptop="3470f" cropbottom="20860f" cropleft="5493f" cropright="5992f"/>
            </v:shape>
          </w:pict>
        </w:r>
      </w:hyperlink>
      <w:r w:rsidRPr="00132260">
        <w:rPr>
          <w:sz w:val="18"/>
          <w:szCs w:val="18"/>
        </w:rPr>
        <w:t xml:space="preserve">    </w:t>
      </w:r>
      <w:hyperlink r:id="rId20" w:history="1">
        <w:r w:rsidRPr="00160953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3" o:spid="_x0000_i1027" type="#_x0000_t75" alt="5686935_l04" href="http://images.google.com.tr/imgres?imgurl=http://image5.sahibinden.com/photos/68/69/35/5686935_l04.jpg&amp;imgrefurl=http://www.sahibinden.com/tarihi_paralarWQQaXQQ5686935WQQpXQQdisplayitem&amp;usg=__lhxfSMNZj3BON85y_hWe090YyI8=&amp;h=480&amp;w=480&amp;sz=52&amp;hl=tr&amp;start=16&amp;um=1&amp;tbnid=vDp7X7doLNpd1M:&amp;tbnh=129&amp;tbnw=129&amp;prev=/images?q=tarihi+paralar&amp;hl=tr&amp;um" style="width:96.75pt;height:66.75pt;visibility:visible" o:button="t">
              <v:fill o:detectmouseclick="t"/>
              <v:imagedata r:id="rId21" o:title="" croptop="8128f" cropbottom="8637f"/>
            </v:shape>
          </w:pict>
        </w:r>
      </w:hyperlink>
      <w:r w:rsidRPr="00132260">
        <w:rPr>
          <w:sz w:val="18"/>
          <w:szCs w:val="18"/>
        </w:rPr>
        <w:t xml:space="preserve">     </w:t>
      </w:r>
      <w:hyperlink r:id="rId22" w:tgtFrame="_top" w:history="1">
        <w:r w:rsidRPr="00160953">
          <w:rPr>
            <w:rFonts w:ascii="Arial" w:hAnsi="Arial" w:cs="Arial"/>
            <w:noProof/>
            <w:color w:val="0000CC"/>
            <w:sz w:val="18"/>
            <w:szCs w:val="18"/>
          </w:rPr>
          <w:pict>
            <v:shape id="Resim 4" o:spid="_x0000_i1028" type="#_x0000_t75" alt="t_iskelet_122" href="http://www.turkiyeforum.com/files/thumbs/t_iskelet_122.j" style="width:84.75pt;height:67.5pt;visibility:visible" o:button="t">
              <v:fill o:detectmouseclick="t"/>
              <v:imagedata r:id="rId23" o:title=""/>
            </v:shape>
          </w:pict>
        </w:r>
      </w:hyperlink>
      <w:r w:rsidRPr="00132260">
        <w:rPr>
          <w:rFonts w:ascii="Arial" w:hAnsi="Arial" w:cs="Arial"/>
          <w:sz w:val="18"/>
          <w:szCs w:val="18"/>
        </w:rPr>
        <w:t xml:space="preserve">       </w:t>
      </w:r>
      <w:hyperlink r:id="rId24" w:history="1">
        <w:r w:rsidRPr="00160953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5" o:spid="_x0000_i1029" type="#_x0000_t75" alt="793_arma" href="http://images.google.com.tr/imgres?imgurl=http://www.osmangazi.org/define/my_pictures/793_arma.JPG&amp;imgrefurl=http://www.osmangazi.org/default.asp?prc=011&amp;h=651&amp;w=600&amp;sz=305&amp;hl=tr&amp;start=1&amp;usg=__du68Ugg31gMavvlp0PcNjzmfeqw=&amp;tbnid=3DFPeFkEmFhTFM:&amp;tbnh=138&amp;tbnw=127&amp;prev=/images?q=osmanl%C4%B1+arma&amp;gbv=2&amp;hl=" style="width:74.25pt;height:73.5pt;visibility:visible" o:button="t">
              <v:fill o:detectmouseclick="t"/>
              <v:imagedata r:id="rId25" o:title=""/>
            </v:shape>
          </w:pict>
        </w:r>
      </w:hyperlink>
      <w:r w:rsidRPr="00132260"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z w:val="18"/>
          <w:szCs w:val="18"/>
        </w:rPr>
        <w:t xml:space="preserve">  </w:t>
      </w:r>
      <w:r w:rsidRPr="00132260">
        <w:rPr>
          <w:rFonts w:ascii="Arial" w:hAnsi="Arial" w:cs="Arial"/>
          <w:sz w:val="18"/>
          <w:szCs w:val="18"/>
        </w:rPr>
        <w:t xml:space="preserve"> </w:t>
      </w:r>
      <w:hyperlink r:id="rId26" w:history="1">
        <w:r w:rsidRPr="00160953">
          <w:rPr>
            <w:rFonts w:ascii="Arial" w:hAnsi="Arial" w:cs="Arial"/>
            <w:noProof/>
            <w:color w:val="0000FF"/>
            <w:sz w:val="18"/>
            <w:szCs w:val="18"/>
          </w:rPr>
          <w:pict>
            <v:shape id="Resim 6" o:spid="_x0000_i1030" type="#_x0000_t75" alt="wg5f7qft2sdg5fdpzd" href="http://images.google.com.tr/imgres?imgurl=http://www.imagenic.net/images/wg5f7qft2sdg5fdpzd.jpg&amp;imgrefurl=http://www.parion.biz/content/view/63/88/&amp;usg=__ggur4b7qGfL3R3WLuSE_29cI9O0=&amp;h=610&amp;w=1024&amp;sz=58&amp;hl=tr&amp;start=92&amp;um=1&amp;tbnid=1XqDFg3FtjDsmM:&amp;tbnh=89&amp;tbnw=150&amp;prev=/images?q=buluntu&amp;ndsp=20&amp;hl=tr&amp;sa=N&amp;start=80&amp;um" style="width:90pt;height:68.25pt;visibility:visible" o:button="t">
              <v:fill o:detectmouseclick="t"/>
              <v:imagedata r:id="rId27" o:title=""/>
            </v:shape>
          </w:pict>
        </w:r>
      </w:hyperlink>
    </w:p>
    <w:p w:rsidR="00B35BA3" w:rsidRDefault="00B35BA3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_x0000_s1036" type="#_x0000_t32" style="position:absolute;margin-left:375.75pt;margin-top:.55pt;width:0;height:11pt;z-index:251647488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274.5pt;margin-top:.55pt;width:0;height:11pt;z-index:251646464" o:connectortype="straight">
            <v:stroke endarrow="block"/>
          </v:shape>
        </w:pict>
      </w:r>
    </w:p>
    <w:p w:rsidR="00B35BA3" w:rsidRPr="00132260" w:rsidRDefault="00B35BA3" w:rsidP="00C93E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18"/>
          <w:szCs w:val="18"/>
        </w:rPr>
      </w:pPr>
      <w:r>
        <w:rPr>
          <w:noProof/>
        </w:rPr>
        <w:pict>
          <v:oval id="_x0000_s1038" style="position:absolute;margin-left:122.95pt;margin-top:1.2pt;width:90.75pt;height:24.35pt;z-index:251653632" strokeweight="1pt">
            <v:stroke dashstyle="dash"/>
            <v:shadow color="#868686"/>
            <v:textbox style="mso-next-textbox:#_x0000_s1038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440.25pt;margin-top:1.2pt;width:90.75pt;height:24.35pt;z-index:251656704" strokeweight="1pt">
            <v:stroke dashstyle="dash"/>
            <v:shadow color="#868686"/>
            <v:textbox style="mso-next-textbox:#_x0000_s1039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0" style="position:absolute;margin-left:336.3pt;margin-top:1.2pt;width:90.75pt;height:24.35pt;z-index:251655680" strokeweight="1pt">
            <v:stroke dashstyle="dash"/>
            <v:shadow color="#868686"/>
            <v:textbox style="mso-next-textbox:#_x0000_s1040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1" style="position:absolute;margin-left:234.9pt;margin-top:1.2pt;width:90.75pt;height:24.35pt;z-index:251654656" strokeweight="1pt">
            <v:stroke dashstyle="dash"/>
            <v:shadow color="#868686"/>
            <v:textbox style="mso-next-textbox:#_x0000_s1041">
              <w:txbxContent>
                <w:p w:rsidR="00B35BA3" w:rsidRPr="00A8367F" w:rsidRDefault="00B35BA3" w:rsidP="00560478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</w:rPr>
        <w:pict>
          <v:oval id="_x0000_s1042" style="position:absolute;margin-left:14.25pt;margin-top:1.2pt;width:90.75pt;height:24.35pt;z-index:251643392" strokeweight="1pt">
            <v:stroke dashstyle="dash"/>
            <v:shadow color="#868686"/>
            <v:textbox style="mso-next-textbox:#_x0000_s1042">
              <w:txbxContent>
                <w:p w:rsidR="00B35BA3" w:rsidRPr="00A8367F" w:rsidRDefault="00B35BA3" w:rsidP="00B16F9C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oval>
        </w:pict>
      </w:r>
    </w:p>
    <w:p w:rsidR="00B35BA3" w:rsidRPr="00AA7AE4" w:rsidRDefault="00B35BA3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  <w:u w:val="single"/>
        </w:rPr>
      </w:pPr>
    </w:p>
    <w:p w:rsidR="00B35BA3" w:rsidRDefault="00B35BA3" w:rsidP="00393259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B35BA3" w:rsidRDefault="00B35BA3" w:rsidP="008F48BC">
      <w:pPr>
        <w:rPr>
          <w:rFonts w:ascii="Arial Narrow" w:hAnsi="Arial Narrow"/>
          <w:b/>
          <w:sz w:val="20"/>
          <w:szCs w:val="20"/>
          <w:lang w:eastAsia="en-US"/>
        </w:rPr>
      </w:pPr>
    </w:p>
    <w:p w:rsidR="00B35BA3" w:rsidRDefault="00B35BA3" w:rsidP="008F48BC">
      <w:pPr>
        <w:rPr>
          <w:rFonts w:ascii="Arial Narrow" w:hAnsi="Arial Narrow"/>
          <w:b/>
          <w:sz w:val="20"/>
          <w:szCs w:val="20"/>
        </w:rPr>
      </w:pPr>
    </w:p>
    <w:p w:rsidR="00B35BA3" w:rsidRPr="008F48BC" w:rsidRDefault="00B35BA3" w:rsidP="008F48B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Soru-6</w:t>
      </w:r>
      <w:r w:rsidRPr="005135A6">
        <w:rPr>
          <w:rFonts w:ascii="Arial Narrow" w:hAnsi="Arial Narrow"/>
          <w:b/>
          <w:sz w:val="20"/>
          <w:szCs w:val="20"/>
        </w:rPr>
        <w:t xml:space="preserve">) </w:t>
      </w:r>
      <w:r w:rsidRPr="005135A6">
        <w:rPr>
          <w:rFonts w:ascii="Arial Narrow" w:hAnsi="Arial Narrow"/>
          <w:sz w:val="20"/>
          <w:szCs w:val="20"/>
        </w:rPr>
        <w:t xml:space="preserve">Aşağıda verilmiş olan tabloya Tarih bilimin araştırma yöntemlerini </w:t>
      </w:r>
      <w:r w:rsidRPr="005135A6">
        <w:rPr>
          <w:rFonts w:ascii="Arial Narrow" w:hAnsi="Arial Narrow"/>
          <w:sz w:val="20"/>
          <w:szCs w:val="20"/>
          <w:u w:val="single"/>
        </w:rPr>
        <w:t>sırasıyla</w:t>
      </w:r>
      <w:r w:rsidRPr="005135A6">
        <w:rPr>
          <w:rFonts w:ascii="Arial Narrow" w:hAnsi="Arial Narrow"/>
          <w:sz w:val="20"/>
          <w:szCs w:val="20"/>
        </w:rPr>
        <w:t>, karşısındaki metin kutusuna da bu yöntemlerden 2.si hakkında bildiklerinizi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B35BA3" w:rsidRPr="005078F8" w:rsidRDefault="00B35BA3" w:rsidP="00CC3F6E">
      <w:pPr>
        <w:pStyle w:val="NoSpacing"/>
        <w:rPr>
          <w:rFonts w:ascii="Arial Narrow" w:hAnsi="Arial Narrow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16"/>
        <w:gridCol w:w="2896"/>
      </w:tblGrid>
      <w:tr w:rsidR="00B35BA3" w:rsidRPr="005135A6" w:rsidTr="00160953">
        <w:tc>
          <w:tcPr>
            <w:tcW w:w="1183" w:type="dxa"/>
            <w:vMerge w:val="restart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Tarih Biliminin Araştırma Yöntemleri</w:t>
            </w: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oundrect id="_x0000_s1043" style="position:absolute;margin-left:164.85pt;margin-top:1.15pt;width:257.6pt;height:45.3pt;z-index:251657728;mso-position-horizontal-relative:text;mso-position-vertical-relative:text" arcsize="10923f"/>
              </w:pict>
            </w:r>
            <w:r>
              <w:rPr>
                <w:noProof/>
                <w:lang w:eastAsia="tr-TR"/>
              </w:rPr>
              <w:pict>
                <v:shape id="_x0000_s1044" type="#_x0000_t13" style="position:absolute;margin-left:133.35pt;margin-top:7.35pt;width:31.1pt;height:21.75pt;z-index:251649536;mso-position-horizontal-relative:text;mso-position-vertical-relative:text" fillcolor="black"/>
              </w:pict>
            </w: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35BA3" w:rsidRPr="005135A6" w:rsidTr="00160953">
        <w:tc>
          <w:tcPr>
            <w:tcW w:w="1183" w:type="dxa"/>
            <w:vMerge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16" w:type="dxa"/>
            <w:vAlign w:val="center"/>
          </w:tcPr>
          <w:p w:rsidR="00B35BA3" w:rsidRPr="00160953" w:rsidRDefault="00B35BA3" w:rsidP="00160953">
            <w:pPr>
              <w:pStyle w:val="NoSpacing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60953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2896" w:type="dxa"/>
            <w:vAlign w:val="center"/>
          </w:tcPr>
          <w:p w:rsidR="00B35BA3" w:rsidRPr="00160953" w:rsidRDefault="00B35BA3" w:rsidP="00F92FE0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Pr="00F149AB" w:rsidRDefault="00B35BA3" w:rsidP="00F149AB">
      <w:pPr>
        <w:rPr>
          <w:rFonts w:ascii="Arial Narrow" w:hAnsi="Arial Narrow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Soru-7) </w:t>
      </w:r>
      <w:r w:rsidRPr="00BA3CA0">
        <w:rPr>
          <w:rFonts w:ascii="Arial Narrow" w:hAnsi="Arial Narrow"/>
          <w:sz w:val="20"/>
          <w:szCs w:val="20"/>
        </w:rPr>
        <w:t xml:space="preserve">Aşağıdaki tabloya </w:t>
      </w:r>
      <w:r w:rsidRPr="00BA3CA0">
        <w:rPr>
          <w:rFonts w:ascii="Arial Narrow" w:hAnsi="Arial Narrow"/>
          <w:b/>
          <w:sz w:val="20"/>
          <w:szCs w:val="20"/>
          <w:u w:val="single"/>
        </w:rPr>
        <w:t xml:space="preserve">Olay </w:t>
      </w:r>
      <w:r w:rsidRPr="00BA3CA0">
        <w:rPr>
          <w:rFonts w:ascii="Arial Narrow" w:hAnsi="Arial Narrow"/>
          <w:sz w:val="20"/>
          <w:szCs w:val="20"/>
        </w:rPr>
        <w:t xml:space="preserve">ve </w:t>
      </w:r>
      <w:r w:rsidRPr="00BA3CA0">
        <w:rPr>
          <w:rFonts w:ascii="Arial Narrow" w:hAnsi="Arial Narrow"/>
          <w:b/>
          <w:sz w:val="20"/>
          <w:szCs w:val="20"/>
          <w:u w:val="single"/>
        </w:rPr>
        <w:t>Olgu</w:t>
      </w:r>
      <w:r w:rsidRPr="00BA3CA0">
        <w:rPr>
          <w:rFonts w:ascii="Arial Narrow" w:hAnsi="Arial Narrow"/>
          <w:sz w:val="20"/>
          <w:szCs w:val="20"/>
        </w:rPr>
        <w:t xml:space="preserve"> kavramlarına ait </w:t>
      </w:r>
      <w:r w:rsidRPr="00BA3CA0">
        <w:rPr>
          <w:rFonts w:ascii="Arial Narrow" w:hAnsi="Arial Narrow"/>
          <w:sz w:val="20"/>
          <w:szCs w:val="20"/>
          <w:u w:val="single"/>
        </w:rPr>
        <w:t>2’şer örnek</w:t>
      </w:r>
      <w:r w:rsidRPr="00BA3CA0">
        <w:rPr>
          <w:rFonts w:ascii="Arial Narrow" w:hAnsi="Arial Narrow"/>
          <w:sz w:val="20"/>
          <w:szCs w:val="20"/>
        </w:rPr>
        <w:t xml:space="preserve"> yazınız.</w:t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(5+5=10 puan)</w:t>
      </w: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45" style="position:absolute;margin-left:150.75pt;margin-top:9.45pt;width:106.75pt;height:20.25pt;z-index:251658752" arcsize="10923f">
            <v:textbox>
              <w:txbxContent>
                <w:p w:rsidR="00B35BA3" w:rsidRPr="00AE66BD" w:rsidRDefault="00B35BA3" w:rsidP="00AE66B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 w:rsidRPr="00AE66BD"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Olay</w:t>
                  </w: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281pt;margin-top:9.45pt;width:106.75pt;height:20.25pt;z-index:251663872" arcsize="10923f">
            <v:textbox>
              <w:txbxContent>
                <w:p w:rsidR="00B35BA3" w:rsidRPr="00AE66BD" w:rsidRDefault="00B35BA3" w:rsidP="0097259D">
                  <w:pPr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</w:rPr>
                    <w:t>Tarihi Olgu</w:t>
                  </w:r>
                </w:p>
              </w:txbxContent>
            </v:textbox>
          </v:roundrect>
        </w:pict>
      </w: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shape id="_x0000_s1047" type="#_x0000_t32" style="position:absolute;margin-left:340.5pt;margin-top:6.7pt;width:0;height:5.3pt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192.75pt;margin-top:6.7pt;width:0;height:5.3pt;z-index:251660800" o:connectortype="straight">
            <v:stroke endarrow="block"/>
          </v:shape>
        </w:pict>
      </w: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49" style="position:absolute;margin-left:123pt;margin-top:.5pt;width:134.5pt;height:45.3pt;z-index:251659776" arcsize="10923f"/>
        </w:pict>
      </w:r>
      <w:r>
        <w:rPr>
          <w:noProof/>
          <w:lang w:eastAsia="tr-TR"/>
        </w:rPr>
        <w:pict>
          <v:roundrect id="_x0000_s1050" style="position:absolute;margin-left:281pt;margin-top:.5pt;width:134.5pt;height:45.3pt;z-index:251664896" arcsize="10923f"/>
        </w:pict>
      </w: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noProof/>
          <w:lang w:eastAsia="tr-TR"/>
        </w:rPr>
        <w:pict>
          <v:roundrect id="_x0000_s1051" style="position:absolute;margin-left:84pt;margin-top:4.25pt;width:173.5pt;height:45.3pt;z-index:251665920" arcsize="10923f"/>
        </w:pict>
      </w:r>
      <w:r>
        <w:rPr>
          <w:noProof/>
          <w:lang w:eastAsia="tr-TR"/>
        </w:rPr>
        <w:pict>
          <v:roundrect id="_x0000_s1052" style="position:absolute;margin-left:281pt;margin-top:4.25pt;width:173.5pt;height:45.3pt;z-index:251666944" arcsize="10923f"/>
        </w:pict>
      </w: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CC3F6E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B35BA3" w:rsidRDefault="00B35BA3" w:rsidP="00D84808">
      <w:pPr>
        <w:rPr>
          <w:rFonts w:ascii="Times New Roman" w:hAnsi="Times New Roman"/>
          <w:b/>
          <w:i/>
          <w:color w:val="000000"/>
          <w:sz w:val="20"/>
          <w:szCs w:val="20"/>
          <w:u w:val="single"/>
        </w:rPr>
        <w:sectPr w:rsidR="00B35BA3" w:rsidSect="00C973CA">
          <w:type w:val="continuous"/>
          <w:pgSz w:w="11906" w:h="16838"/>
          <w:pgMar w:top="360" w:right="566" w:bottom="360" w:left="540" w:header="708" w:footer="708" w:gutter="0"/>
          <w:cols w:sep="1" w:space="709"/>
          <w:docGrid w:linePitch="360"/>
        </w:sectPr>
      </w:pPr>
    </w:p>
    <w:p w:rsidR="00B35BA3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  <w:sectPr w:rsidR="00B35BA3" w:rsidSect="00C973CA">
          <w:type w:val="continuous"/>
          <w:pgSz w:w="11906" w:h="16838"/>
          <w:pgMar w:top="360" w:right="566" w:bottom="360" w:left="540" w:header="708" w:footer="708" w:gutter="0"/>
          <w:cols w:sep="1" w:space="256"/>
          <w:docGrid w:linePitch="360"/>
        </w:sectPr>
      </w:pPr>
    </w:p>
    <w:p w:rsidR="00B35BA3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20"/>
          <w:szCs w:val="20"/>
        </w:rPr>
      </w:pPr>
    </w:p>
    <w:p w:rsidR="00B35BA3" w:rsidRPr="006A7459" w:rsidRDefault="00B35BA3" w:rsidP="006B1BD5">
      <w:pPr>
        <w:shd w:val="clear" w:color="auto" w:fill="FFFFFF"/>
        <w:tabs>
          <w:tab w:val="left" w:pos="187"/>
        </w:tabs>
        <w:autoSpaceDE w:val="0"/>
        <w:autoSpaceDN w:val="0"/>
        <w:adjustRightInd w:val="0"/>
        <w:rPr>
          <w:rFonts w:ascii="Times New Roman" w:hAnsi="Times New Roman"/>
          <w:bCs/>
          <w:color w:val="000000"/>
          <w:sz w:val="10"/>
          <w:szCs w:val="10"/>
        </w:rPr>
      </w:pPr>
    </w:p>
    <w:p w:rsidR="00B35BA3" w:rsidRDefault="00B35BA3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BÖLÜM-C</w:t>
      </w:r>
      <w:r w:rsidRPr="00602AC2">
        <w:rPr>
          <w:rFonts w:ascii="Arial Narrow" w:hAnsi="Arial Narrow"/>
          <w:b/>
          <w:i/>
          <w:sz w:val="20"/>
          <w:szCs w:val="20"/>
        </w:rPr>
        <w:t>) Aşağıdaki cümlelerde verilen boşlukları uygun şekilde tamamlayıp,testleri de üzerlerine işaretleyerek cevaplandırını</w:t>
      </w:r>
      <w:r>
        <w:rPr>
          <w:rFonts w:ascii="Arial Narrow" w:hAnsi="Arial Narrow"/>
          <w:b/>
          <w:i/>
          <w:sz w:val="20"/>
          <w:szCs w:val="20"/>
        </w:rPr>
        <w:t>z.</w:t>
      </w:r>
    </w:p>
    <w:p w:rsidR="00B35BA3" w:rsidRPr="00602AC2" w:rsidRDefault="00B35BA3" w:rsidP="005D0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(10x3=30 puan)</w:t>
      </w:r>
    </w:p>
    <w:p w:rsidR="00B35BA3" w:rsidRPr="00AA7AE4" w:rsidRDefault="00B35BA3" w:rsidP="005D05BB">
      <w:pPr>
        <w:rPr>
          <w:rFonts w:ascii="Times New Roman" w:hAnsi="Times New Roman"/>
          <w:b/>
          <w:i/>
          <w:sz w:val="20"/>
          <w:szCs w:val="20"/>
        </w:rPr>
      </w:pPr>
    </w:p>
    <w:p w:rsidR="00B35BA3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Güneydoğu Avrupa ve Anadolu’da tarımsal üretime ilk geçilen yer ..................................................................................</w:t>
      </w:r>
    </w:p>
    <w:p w:rsidR="00B35BA3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bilinen ilk Ay yılı esaslı takvimi ……………………......... kullanmışlardır.</w:t>
      </w:r>
    </w:p>
    <w:p w:rsidR="00B35BA3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Osmanlı Devleti’nde merkez teşkilâtında görevli resmi tarih yazıcılarına …………………………………. denir.</w:t>
      </w:r>
    </w:p>
    <w:p w:rsidR="00B35BA3" w:rsidRPr="002C5875" w:rsidRDefault="00B35BA3" w:rsidP="002C5875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2C5875">
        <w:rPr>
          <w:rFonts w:ascii="Arial Narrow" w:hAnsi="Arial Narrow"/>
          <w:sz w:val="20"/>
          <w:szCs w:val="20"/>
        </w:rPr>
        <w:t>Tarih Öncesi devirleri aydınlatmada kullanılan tarihe yardımcı en önemli bilim dalları</w:t>
      </w:r>
      <w:r>
        <w:rPr>
          <w:rFonts w:ascii="Arial Narrow" w:hAnsi="Arial Narrow"/>
          <w:sz w:val="20"/>
          <w:szCs w:val="20"/>
        </w:rPr>
        <w:t xml:space="preserve"> ........................................ ve ..................................... ‘dir.</w:t>
      </w:r>
    </w:p>
    <w:p w:rsidR="00B35BA3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>Tarihte ilk tarih yazıcılığını başlatan devlet ............................................................</w:t>
      </w:r>
    </w:p>
    <w:p w:rsidR="00B35BA3" w:rsidRPr="00F83B29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M.Ö.1280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önce ........ yüzyılın ............yarısının ............çeyreğidir.</w:t>
      </w:r>
    </w:p>
    <w:p w:rsidR="00B35BA3" w:rsidRDefault="00B35BA3" w:rsidP="001D1D3E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F83B29">
        <w:rPr>
          <w:rFonts w:ascii="Arial Narrow" w:hAnsi="Arial Narrow"/>
          <w:sz w:val="20"/>
          <w:szCs w:val="20"/>
        </w:rPr>
        <w:t>M.S.1299</w:t>
      </w:r>
      <w:r w:rsidRPr="00F83B29">
        <w:rPr>
          <w:rFonts w:ascii="Arial Narrow" w:hAnsi="Arial Narrow"/>
          <w:sz w:val="20"/>
          <w:szCs w:val="20"/>
        </w:rPr>
        <w:tab/>
      </w:r>
      <w:r w:rsidRPr="00F83B29">
        <w:rPr>
          <w:rFonts w:ascii="Arial Narrow" w:hAnsi="Arial Narrow"/>
          <w:sz w:val="20"/>
          <w:szCs w:val="20"/>
        </w:rPr>
        <w:sym w:font="Wingdings" w:char="F0E0"/>
      </w:r>
      <w:r w:rsidRPr="00F83B29">
        <w:rPr>
          <w:rFonts w:ascii="Arial Narrow" w:hAnsi="Arial Narrow"/>
          <w:sz w:val="20"/>
          <w:szCs w:val="20"/>
        </w:rPr>
        <w:t>Milattan sonra ....... yüzyılın ............yarısının ............çeyreğidir.</w:t>
      </w:r>
    </w:p>
    <w:p w:rsidR="00B35BA3" w:rsidRPr="005D7E65" w:rsidRDefault="00B35BA3" w:rsidP="00427277">
      <w:pPr>
        <w:pStyle w:val="ListParagraph"/>
        <w:ind w:left="284"/>
        <w:rPr>
          <w:rFonts w:ascii="Arial Narrow" w:hAnsi="Arial Narrow"/>
          <w:sz w:val="10"/>
          <w:szCs w:val="10"/>
        </w:rPr>
      </w:pPr>
    </w:p>
    <w:p w:rsidR="00B35BA3" w:rsidRDefault="00B35BA3" w:rsidP="00BF4FF3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1D1D3E">
        <w:rPr>
          <w:rFonts w:ascii="Arial Narrow" w:hAnsi="Arial Narrow"/>
          <w:sz w:val="20"/>
          <w:szCs w:val="20"/>
        </w:rPr>
        <w:t xml:space="preserve">Aşağıdaki bulgulardan hangisi,ait olduğu toplum hakkında diğerlerine göre </w:t>
      </w:r>
      <w:r w:rsidRPr="001D1D3E">
        <w:rPr>
          <w:rFonts w:ascii="Arial Narrow" w:hAnsi="Arial Narrow"/>
          <w:sz w:val="20"/>
          <w:szCs w:val="20"/>
          <w:u w:val="single"/>
        </w:rPr>
        <w:t>daha kesin bilgiler</w:t>
      </w:r>
      <w:r w:rsidRPr="001D1D3E">
        <w:rPr>
          <w:rFonts w:ascii="Arial Narrow" w:hAnsi="Arial Narrow"/>
          <w:sz w:val="20"/>
          <w:szCs w:val="20"/>
        </w:rPr>
        <w:t xml:space="preserve"> verir?</w:t>
      </w:r>
    </w:p>
    <w:p w:rsidR="00B35BA3" w:rsidRPr="00BF4FF3" w:rsidRDefault="00B35BA3" w:rsidP="00BF4FF3">
      <w:pPr>
        <w:pStyle w:val="ListParagraph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>Madeni eşyalar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>B)</w:t>
      </w:r>
      <w:r w:rsidRPr="00BF4FF3">
        <w:rPr>
          <w:rFonts w:ascii="Arial Narrow" w:hAnsi="Arial Narrow"/>
          <w:sz w:val="20"/>
          <w:szCs w:val="20"/>
        </w:rPr>
        <w:t>Heykeller</w:t>
      </w:r>
      <w:r w:rsidRPr="00BF4FF3">
        <w:rPr>
          <w:rFonts w:ascii="Arial Narrow" w:hAnsi="Arial Narrow"/>
          <w:sz w:val="20"/>
          <w:szCs w:val="20"/>
        </w:rPr>
        <w:tab/>
        <w:t xml:space="preserve">                     </w:t>
      </w:r>
      <w:r>
        <w:rPr>
          <w:rFonts w:ascii="Arial Narrow" w:hAnsi="Arial Narrow"/>
          <w:sz w:val="20"/>
          <w:szCs w:val="20"/>
        </w:rPr>
        <w:t>C)Yazılı belgeler</w:t>
      </w:r>
      <w:r>
        <w:rPr>
          <w:rFonts w:ascii="Arial Narrow" w:hAnsi="Arial Narrow"/>
          <w:sz w:val="20"/>
          <w:szCs w:val="20"/>
        </w:rPr>
        <w:tab/>
        <w:t xml:space="preserve">   D)Mağara resimleri</w:t>
      </w:r>
      <w:r>
        <w:rPr>
          <w:rFonts w:ascii="Arial Narrow" w:hAnsi="Arial Narrow"/>
          <w:sz w:val="20"/>
          <w:szCs w:val="20"/>
        </w:rPr>
        <w:tab/>
        <w:t xml:space="preserve">   E)</w:t>
      </w:r>
      <w:r w:rsidRPr="00BF4FF3">
        <w:rPr>
          <w:rFonts w:ascii="Arial Narrow" w:hAnsi="Arial Narrow"/>
          <w:sz w:val="20"/>
          <w:szCs w:val="20"/>
        </w:rPr>
        <w:t>Silahlar</w:t>
      </w:r>
    </w:p>
    <w:p w:rsidR="00B35BA3" w:rsidRPr="00602AC2" w:rsidRDefault="00B35BA3" w:rsidP="003B3F82">
      <w:pPr>
        <w:pStyle w:val="NoSpacing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602AC2">
        <w:rPr>
          <w:rFonts w:ascii="Arial Narrow" w:hAnsi="Arial Narrow"/>
          <w:sz w:val="20"/>
          <w:szCs w:val="20"/>
        </w:rPr>
        <w:t xml:space="preserve">Aşağıda verilenlerden hangisi tarihin </w:t>
      </w:r>
      <w:r w:rsidRPr="00602AC2">
        <w:rPr>
          <w:rFonts w:ascii="Arial Narrow" w:hAnsi="Arial Narrow"/>
          <w:i/>
          <w:sz w:val="20"/>
          <w:szCs w:val="20"/>
          <w:u w:val="single"/>
        </w:rPr>
        <w:t>konuya göre</w:t>
      </w:r>
      <w:r w:rsidRPr="00602AC2">
        <w:rPr>
          <w:rFonts w:ascii="Arial Narrow" w:hAnsi="Arial Narrow"/>
          <w:sz w:val="20"/>
          <w:szCs w:val="20"/>
        </w:rPr>
        <w:t xml:space="preserve"> sınıflandırılmasına bir örnek </w:t>
      </w:r>
      <w:r w:rsidRPr="00602AC2">
        <w:rPr>
          <w:rFonts w:ascii="Arial Narrow" w:hAnsi="Arial Narrow"/>
          <w:sz w:val="20"/>
          <w:szCs w:val="20"/>
          <w:u w:val="single"/>
        </w:rPr>
        <w:t>değildir?</w:t>
      </w:r>
    </w:p>
    <w:p w:rsidR="00B35BA3" w:rsidRDefault="00B35BA3" w:rsidP="00BF4FF3">
      <w:pPr>
        <w:ind w:left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>A)Hukuk Tarihi</w:t>
      </w:r>
      <w:r w:rsidRPr="00BF4FF3">
        <w:rPr>
          <w:rFonts w:ascii="Arial Narrow" w:hAnsi="Arial Narrow"/>
          <w:sz w:val="20"/>
          <w:szCs w:val="20"/>
        </w:rPr>
        <w:tab/>
        <w:t xml:space="preserve">           </w:t>
      </w:r>
      <w:r>
        <w:rPr>
          <w:rFonts w:ascii="Arial Narrow" w:hAnsi="Arial Narrow"/>
          <w:sz w:val="20"/>
          <w:szCs w:val="20"/>
        </w:rPr>
        <w:t xml:space="preserve">               </w:t>
      </w:r>
      <w:r w:rsidRPr="00BF4FF3">
        <w:rPr>
          <w:rFonts w:ascii="Arial Narrow" w:hAnsi="Arial Narrow"/>
          <w:sz w:val="20"/>
          <w:szCs w:val="20"/>
        </w:rPr>
        <w:t>B) Kültür Tarihi</w:t>
      </w:r>
      <w:r w:rsidRPr="00BF4FF3">
        <w:rPr>
          <w:rFonts w:ascii="Arial Narrow" w:hAnsi="Arial Narrow"/>
          <w:sz w:val="20"/>
          <w:szCs w:val="20"/>
        </w:rPr>
        <w:tab/>
        <w:t xml:space="preserve">      C) Dinler Tarihi                   D)Balkan Tarihi                      E)Tıp Tarihi</w:t>
      </w:r>
    </w:p>
    <w:p w:rsidR="00B35BA3" w:rsidRPr="00BF4FF3" w:rsidRDefault="00B35BA3" w:rsidP="00BF4FF3">
      <w:pPr>
        <w:ind w:left="284"/>
        <w:rPr>
          <w:rFonts w:ascii="Arial Narrow" w:hAnsi="Arial Narrow"/>
          <w:sz w:val="20"/>
          <w:szCs w:val="20"/>
        </w:rPr>
      </w:pPr>
    </w:p>
    <w:p w:rsidR="00B35BA3" w:rsidRPr="00BF4FF3" w:rsidRDefault="00B35BA3" w:rsidP="003B3F82">
      <w:pPr>
        <w:pStyle w:val="ListParagraph"/>
        <w:numPr>
          <w:ilvl w:val="0"/>
          <w:numId w:val="31"/>
        </w:numPr>
        <w:ind w:left="284" w:hanging="284"/>
        <w:rPr>
          <w:rFonts w:ascii="Arial Narrow" w:hAnsi="Arial Narrow"/>
          <w:sz w:val="20"/>
          <w:szCs w:val="20"/>
        </w:rPr>
      </w:pPr>
      <w:r w:rsidRPr="00BF4FF3">
        <w:rPr>
          <w:rFonts w:ascii="Arial Narrow" w:hAnsi="Arial Narrow"/>
          <w:sz w:val="20"/>
          <w:szCs w:val="20"/>
        </w:rPr>
        <w:t xml:space="preserve">Aşağıdakilerden hangisi bir tarihçinin yararlanacağı yazılı kaynaklardan </w:t>
      </w:r>
      <w:r w:rsidRPr="00BF4FF3">
        <w:rPr>
          <w:rFonts w:ascii="Arial Narrow" w:hAnsi="Arial Narrow"/>
          <w:sz w:val="20"/>
          <w:szCs w:val="20"/>
          <w:u w:val="single"/>
        </w:rPr>
        <w:t>değildir?</w:t>
      </w:r>
    </w:p>
    <w:p w:rsidR="00B35BA3" w:rsidRPr="004276F9" w:rsidRDefault="00B35BA3" w:rsidP="0075265B">
      <w:pPr>
        <w:pStyle w:val="ListParagraph"/>
        <w:ind w:left="284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A)</w:t>
      </w:r>
      <w:r w:rsidRPr="00BF4FF3">
        <w:rPr>
          <w:rFonts w:ascii="Arial Narrow" w:hAnsi="Arial Narrow"/>
          <w:sz w:val="20"/>
          <w:szCs w:val="20"/>
        </w:rPr>
        <w:t xml:space="preserve">Ferman                     </w:t>
      </w:r>
      <w:r>
        <w:rPr>
          <w:rFonts w:ascii="Arial Narrow" w:hAnsi="Arial Narrow"/>
          <w:sz w:val="20"/>
          <w:szCs w:val="20"/>
        </w:rPr>
        <w:t xml:space="preserve">              </w:t>
      </w:r>
      <w:r w:rsidRPr="00BF4FF3">
        <w:rPr>
          <w:rFonts w:ascii="Arial Narrow" w:hAnsi="Arial Narrow"/>
          <w:sz w:val="20"/>
          <w:szCs w:val="20"/>
        </w:rPr>
        <w:t xml:space="preserve">B) Mühür                      </w:t>
      </w:r>
      <w:r>
        <w:rPr>
          <w:rFonts w:ascii="Arial Narrow" w:hAnsi="Arial Narrow"/>
          <w:sz w:val="20"/>
          <w:szCs w:val="20"/>
        </w:rPr>
        <w:t xml:space="preserve">     </w:t>
      </w:r>
      <w:r w:rsidRPr="00BF4FF3">
        <w:rPr>
          <w:rFonts w:ascii="Arial Narrow" w:hAnsi="Arial Narrow"/>
          <w:sz w:val="20"/>
          <w:szCs w:val="20"/>
        </w:rPr>
        <w:t xml:space="preserve">C) Destan                          </w:t>
      </w:r>
      <w:r>
        <w:rPr>
          <w:rFonts w:ascii="Arial Narrow" w:hAnsi="Arial Narrow"/>
          <w:sz w:val="20"/>
          <w:szCs w:val="20"/>
        </w:rPr>
        <w:t xml:space="preserve"> </w:t>
      </w:r>
      <w:r w:rsidRPr="00BF4FF3">
        <w:rPr>
          <w:rFonts w:ascii="Arial Narrow" w:hAnsi="Arial Narrow"/>
          <w:sz w:val="20"/>
          <w:szCs w:val="20"/>
        </w:rPr>
        <w:t>D) Para                                  E) Gazete</w:t>
      </w:r>
    </w:p>
    <w:p w:rsidR="00B35BA3" w:rsidRPr="00DA5F96" w:rsidRDefault="00B35BA3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SORULAR BİTTİ.</w:t>
      </w:r>
    </w:p>
    <w:p w:rsidR="00B35BA3" w:rsidRPr="00DA5F96" w:rsidRDefault="00B35BA3" w:rsidP="0093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istral" w:hAnsi="Mistral"/>
          <w:sz w:val="22"/>
          <w:szCs w:val="22"/>
        </w:rPr>
      </w:pPr>
      <w:r w:rsidRPr="00DA5F96">
        <w:rPr>
          <w:rFonts w:ascii="Mistral" w:hAnsi="Mistral"/>
          <w:sz w:val="22"/>
          <w:szCs w:val="22"/>
        </w:rPr>
        <w:t>LÜTFEN CEVAPLARINIZI KONTROL EDİNİZ.</w:t>
      </w:r>
    </w:p>
    <w:p w:rsidR="00B35BA3" w:rsidRDefault="00B35BA3" w:rsidP="009342DF">
      <w:pPr>
        <w:rPr>
          <w:rFonts w:ascii="Times New Roman" w:hAnsi="Times New Roman"/>
          <w:sz w:val="20"/>
          <w:szCs w:val="20"/>
        </w:rPr>
      </w:pPr>
    </w:p>
    <w:p w:rsidR="00B35BA3" w:rsidRDefault="00B35BA3" w:rsidP="009342DF">
      <w:pPr>
        <w:rPr>
          <w:rFonts w:ascii="Arial Narrow" w:hAnsi="Arial Narrow"/>
          <w:b/>
          <w:sz w:val="20"/>
          <w:szCs w:val="20"/>
          <w:u w:val="single"/>
        </w:rPr>
      </w:pPr>
      <w:r>
        <w:rPr>
          <w:noProof/>
        </w:rPr>
        <w:pict>
          <v:shape id="_x0000_s1053" type="#_x0000_t202" style="position:absolute;margin-left:199.9pt;margin-top:10.85pt;width:49.85pt;height:39pt;z-index:251670016">
            <v:textbox>
              <w:txbxContent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TOPLAM</w:t>
                  </w:r>
                </w:p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100</w:t>
                  </w:r>
                </w:p>
                <w:p w:rsidR="00B35BA3" w:rsidRPr="0067338A" w:rsidRDefault="00B35BA3" w:rsidP="0025599E">
                  <w:pPr>
                    <w:jc w:val="center"/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7338A">
                    <w:rPr>
                      <w:rFonts w:ascii="Arial Narrow" w:hAnsi="Arial Narrow"/>
                      <w:sz w:val="18"/>
                      <w:szCs w:val="18"/>
                    </w:rPr>
                    <w:t>PUAN</w:t>
                  </w:r>
                </w:p>
              </w:txbxContent>
            </v:textbox>
          </v:shape>
        </w:pict>
      </w:r>
      <w:r w:rsidRPr="006A2F37">
        <w:rPr>
          <w:rFonts w:ascii="Arial Narrow" w:hAnsi="Arial Narrow"/>
          <w:sz w:val="20"/>
          <w:szCs w:val="20"/>
        </w:rPr>
        <w:tab/>
      </w:r>
      <w:r w:rsidRPr="006A2F37">
        <w:rPr>
          <w:rFonts w:ascii="Arial Narrow" w:hAnsi="Arial Narrow"/>
          <w:b/>
          <w:sz w:val="20"/>
          <w:szCs w:val="20"/>
          <w:u w:val="single"/>
        </w:rPr>
        <w:t>YÖNERGE:</w:t>
      </w:r>
    </w:p>
    <w:p w:rsidR="00B35BA3" w:rsidRPr="00593750" w:rsidRDefault="00B35BA3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4" type="#_x0000_t88" style="position:absolute;left:0;text-align:left;margin-left:192.75pt;margin-top:6.15pt;width:7.15pt;height:32.25pt;z-index:251668992"/>
        </w:pict>
      </w:r>
      <w:r w:rsidRPr="00593750">
        <w:rPr>
          <w:rFonts w:ascii="Arial Narrow" w:hAnsi="Arial Narrow"/>
          <w:sz w:val="20"/>
          <w:szCs w:val="20"/>
        </w:rPr>
        <w:t>BÖLÜM-A) 10 puan,</w:t>
      </w:r>
    </w:p>
    <w:p w:rsidR="00B35BA3" w:rsidRPr="00593750" w:rsidRDefault="00B35BA3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BÖLÜM-B) 5+5+15+5+10+10+10=60 puan,</w:t>
      </w:r>
    </w:p>
    <w:p w:rsidR="00B35BA3" w:rsidRDefault="00B35BA3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 w:rsidRPr="00593750">
        <w:rPr>
          <w:rFonts w:ascii="Arial Narrow" w:hAnsi="Arial Narrow"/>
          <w:sz w:val="20"/>
          <w:szCs w:val="20"/>
        </w:rPr>
        <w:t>BÖLÜM-C) 10X3=30 puan</w:t>
      </w:r>
    </w:p>
    <w:p w:rsidR="00B35BA3" w:rsidRPr="00593750" w:rsidRDefault="00B35BA3" w:rsidP="00593750">
      <w:pPr>
        <w:pStyle w:val="ListParagraph"/>
        <w:numPr>
          <w:ilvl w:val="0"/>
          <w:numId w:val="50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Sınav süreniz 1 ders saatidir.</w:t>
      </w:r>
    </w:p>
    <w:p w:rsidR="00B35BA3" w:rsidRDefault="00B35BA3" w:rsidP="007B4114">
      <w:pPr>
        <w:pStyle w:val="ListParagraph"/>
        <w:rPr>
          <w:rFonts w:ascii="Arial Narrow" w:hAnsi="Arial Narrow"/>
          <w:sz w:val="20"/>
          <w:szCs w:val="20"/>
        </w:rPr>
      </w:pPr>
    </w:p>
    <w:p w:rsidR="00B35BA3" w:rsidRPr="00DA5F96" w:rsidRDefault="00B35BA3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ÇALIŞMIŞSANIZ BAŞARMIŞSINIZDIR.</w:t>
      </w:r>
    </w:p>
    <w:p w:rsidR="00B35BA3" w:rsidRPr="00DA5F96" w:rsidRDefault="00B35BA3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Ayhan SÖNMEZ</w:t>
      </w:r>
    </w:p>
    <w:p w:rsidR="00B35BA3" w:rsidRPr="00DA5F96" w:rsidRDefault="00B35BA3" w:rsidP="0097090C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Mistral" w:hAnsi="Mistral"/>
          <w:sz w:val="28"/>
          <w:szCs w:val="28"/>
        </w:rPr>
      </w:pPr>
      <w:r w:rsidRPr="00DA5F96">
        <w:rPr>
          <w:rFonts w:ascii="Mistral" w:hAnsi="Mistral"/>
          <w:sz w:val="28"/>
          <w:szCs w:val="28"/>
        </w:rPr>
        <w:t>Tarih Öğretmeni</w:t>
      </w:r>
    </w:p>
    <w:p w:rsidR="00B35BA3" w:rsidRPr="0097090C" w:rsidRDefault="00B35BA3" w:rsidP="0097090C">
      <w:pPr>
        <w:rPr>
          <w:rFonts w:ascii="Times New Roman" w:hAnsi="Times New Roman"/>
          <w:b/>
          <w:i/>
          <w:sz w:val="10"/>
          <w:szCs w:val="10"/>
        </w:rPr>
      </w:pPr>
    </w:p>
    <w:p w:rsidR="00B35BA3" w:rsidRPr="00965E2D" w:rsidRDefault="00B35BA3" w:rsidP="00970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Witched"/>
          <w:sz w:val="20"/>
          <w:szCs w:val="20"/>
        </w:rPr>
      </w:pPr>
      <w:r w:rsidRPr="00965E2D">
        <w:rPr>
          <w:rFonts w:ascii="Monotype Corsiva" w:hAnsi="Monotype Corsiva" w:cs="Witched"/>
          <w:b/>
          <w:sz w:val="28"/>
          <w:szCs w:val="28"/>
        </w:rPr>
        <w:t>‘‘TARİHİNİ BİLMEYENLERİN COĞRAFYALARINI BAŞKALARI ÇİZER.’’</w:t>
      </w:r>
    </w:p>
    <w:p w:rsidR="00B35BA3" w:rsidRPr="007B4114" w:rsidRDefault="00B35BA3" w:rsidP="007B4114">
      <w:pPr>
        <w:pStyle w:val="ListParagraph"/>
        <w:rPr>
          <w:rFonts w:ascii="Arial Narrow" w:hAnsi="Arial Narrow"/>
          <w:sz w:val="20"/>
          <w:szCs w:val="20"/>
        </w:rPr>
      </w:pPr>
      <w:hyperlink r:id="rId28" w:history="1">
        <w:r w:rsidRPr="00411292">
          <w:rPr>
            <w:rStyle w:val="Hyperlink"/>
            <w:color w:val="000000"/>
          </w:rPr>
          <w:t>www.sorubak.com</w:t>
        </w:r>
      </w:hyperlink>
    </w:p>
    <w:sectPr w:rsidR="00B35BA3" w:rsidRPr="007B4114" w:rsidSect="00C973CA">
      <w:type w:val="continuous"/>
      <w:pgSz w:w="11906" w:h="16838"/>
      <w:pgMar w:top="360" w:right="566" w:bottom="360" w:left="54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BA3" w:rsidRDefault="00B35BA3" w:rsidP="00247A2B">
      <w:r>
        <w:separator/>
      </w:r>
    </w:p>
  </w:endnote>
  <w:endnote w:type="continuationSeparator" w:id="0">
    <w:p w:rsidR="00B35BA3" w:rsidRDefault="00B35BA3" w:rsidP="00247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tched">
    <w:panose1 w:val="02000600020000020000"/>
    <w:charset w:val="BA"/>
    <w:family w:val="auto"/>
    <w:pitch w:val="variable"/>
    <w:sig w:usb0="A0002A07" w:usb1="100041AB" w:usb2="00000020" w:usb3="00000000" w:csb0="8000008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BA3" w:rsidRDefault="00B35BA3" w:rsidP="00247A2B">
      <w:r>
        <w:separator/>
      </w:r>
    </w:p>
  </w:footnote>
  <w:footnote w:type="continuationSeparator" w:id="0">
    <w:p w:rsidR="00B35BA3" w:rsidRDefault="00B35BA3" w:rsidP="00247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BA3" w:rsidRDefault="00B35BA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FFFFFFFE"/>
    <w:multiLevelType w:val="singleLevel"/>
    <w:tmpl w:val="B4EAECC2"/>
    <w:lvl w:ilvl="0">
      <w:numFmt w:val="bullet"/>
      <w:lvlText w:val="*"/>
      <w:lvlJc w:val="left"/>
    </w:lvl>
  </w:abstractNum>
  <w:abstractNum w:abstractNumId="1">
    <w:nsid w:val="09DD25FE"/>
    <w:multiLevelType w:val="hybridMultilevel"/>
    <w:tmpl w:val="36D4C16E"/>
    <w:lvl w:ilvl="0" w:tplc="F0464A30">
      <w:start w:val="1"/>
      <w:numFmt w:val="upperLetter"/>
      <w:lvlText w:val="%1."/>
      <w:lvlJc w:val="left"/>
      <w:pPr>
        <w:tabs>
          <w:tab w:val="num" w:pos="567"/>
        </w:tabs>
        <w:ind w:left="284"/>
      </w:pPr>
      <w:rPr>
        <w:rFonts w:cs="Times New Roman" w:hint="default"/>
      </w:rPr>
    </w:lvl>
    <w:lvl w:ilvl="1" w:tplc="3FB217B8">
      <w:start w:val="1"/>
      <w:numFmt w:val="upperLetter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C1366E6"/>
    <w:multiLevelType w:val="hybridMultilevel"/>
    <w:tmpl w:val="A410879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4C64F1"/>
    <w:multiLevelType w:val="hybridMultilevel"/>
    <w:tmpl w:val="D994919C"/>
    <w:lvl w:ilvl="0" w:tplc="82962D48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A66A0A"/>
    <w:multiLevelType w:val="hybridMultilevel"/>
    <w:tmpl w:val="249AA74C"/>
    <w:lvl w:ilvl="0" w:tplc="8B6A02C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E3F43E1"/>
    <w:multiLevelType w:val="hybridMultilevel"/>
    <w:tmpl w:val="1F4AB828"/>
    <w:lvl w:ilvl="0" w:tplc="5B04241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2673033"/>
    <w:multiLevelType w:val="hybridMultilevel"/>
    <w:tmpl w:val="9B2C63D0"/>
    <w:lvl w:ilvl="0" w:tplc="041F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76754"/>
    <w:multiLevelType w:val="hybridMultilevel"/>
    <w:tmpl w:val="3A3C9F24"/>
    <w:lvl w:ilvl="0" w:tplc="D52A604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16F97600"/>
    <w:multiLevelType w:val="hybridMultilevel"/>
    <w:tmpl w:val="6FF0C72C"/>
    <w:lvl w:ilvl="0" w:tplc="5498A20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93F36D1"/>
    <w:multiLevelType w:val="hybridMultilevel"/>
    <w:tmpl w:val="6B60BC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B36125D"/>
    <w:multiLevelType w:val="hybridMultilevel"/>
    <w:tmpl w:val="E4AC4518"/>
    <w:lvl w:ilvl="0" w:tplc="4FEEE43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D0E5334"/>
    <w:multiLevelType w:val="singleLevel"/>
    <w:tmpl w:val="D8527A5E"/>
    <w:lvl w:ilvl="0">
      <w:start w:val="1"/>
      <w:numFmt w:val="upperRoman"/>
      <w:lvlText w:val="%1."/>
      <w:legacy w:legacy="1" w:legacySpace="0" w:legacyIndent="202"/>
      <w:lvlJc w:val="left"/>
      <w:rPr>
        <w:rFonts w:ascii="Arial" w:hAnsi="Arial" w:cs="Arial" w:hint="default"/>
      </w:rPr>
    </w:lvl>
  </w:abstractNum>
  <w:abstractNum w:abstractNumId="12">
    <w:nsid w:val="21283474"/>
    <w:multiLevelType w:val="hybridMultilevel"/>
    <w:tmpl w:val="2C868F56"/>
    <w:lvl w:ilvl="0" w:tplc="31747EC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1641CA"/>
    <w:multiLevelType w:val="hybridMultilevel"/>
    <w:tmpl w:val="322C212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A770F9"/>
    <w:multiLevelType w:val="hybridMultilevel"/>
    <w:tmpl w:val="81AE7BFA"/>
    <w:lvl w:ilvl="0" w:tplc="CB74B2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5A44FED"/>
    <w:multiLevelType w:val="hybridMultilevel"/>
    <w:tmpl w:val="3C749B08"/>
    <w:lvl w:ilvl="0" w:tplc="EA788F90">
      <w:start w:val="1"/>
      <w:numFmt w:val="bullet"/>
      <w:lvlText w:val=""/>
      <w:lvlJc w:val="left"/>
      <w:pPr>
        <w:ind w:left="1500" w:hanging="360"/>
      </w:pPr>
      <w:rPr>
        <w:rFonts w:ascii="Wingdings" w:hAnsi="Wingdings" w:hint="default"/>
        <w:b/>
        <w:i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6E14130"/>
    <w:multiLevelType w:val="hybridMultilevel"/>
    <w:tmpl w:val="FC0056CE"/>
    <w:lvl w:ilvl="0" w:tplc="AB567DB8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8241C13"/>
    <w:multiLevelType w:val="hybridMultilevel"/>
    <w:tmpl w:val="5EBE13DA"/>
    <w:lvl w:ilvl="0" w:tplc="9548864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&amp;quot" w:eastAsia="Times New Roman" w:hAnsi="&amp;quot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DF73EB"/>
    <w:multiLevelType w:val="hybridMultilevel"/>
    <w:tmpl w:val="230619AC"/>
    <w:lvl w:ilvl="0" w:tplc="C6FAFF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840EA1"/>
    <w:multiLevelType w:val="hybridMultilevel"/>
    <w:tmpl w:val="1806F732"/>
    <w:lvl w:ilvl="0" w:tplc="C958E6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C7045AC"/>
    <w:multiLevelType w:val="hybridMultilevel"/>
    <w:tmpl w:val="D0D61AC2"/>
    <w:lvl w:ilvl="0" w:tplc="0E32008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CA2087"/>
    <w:multiLevelType w:val="hybridMultilevel"/>
    <w:tmpl w:val="8DD83DAC"/>
    <w:lvl w:ilvl="0" w:tplc="3B1AB66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8333CC"/>
    <w:multiLevelType w:val="hybridMultilevel"/>
    <w:tmpl w:val="BD3A0E44"/>
    <w:lvl w:ilvl="0" w:tplc="0412A1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3071826"/>
    <w:multiLevelType w:val="hybridMultilevel"/>
    <w:tmpl w:val="4B5C97BA"/>
    <w:lvl w:ilvl="0" w:tplc="E17E3C90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A54A42"/>
    <w:multiLevelType w:val="hybridMultilevel"/>
    <w:tmpl w:val="A1F244F2"/>
    <w:lvl w:ilvl="0" w:tplc="8878E84E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E26D78"/>
    <w:multiLevelType w:val="hybridMultilevel"/>
    <w:tmpl w:val="B63CACF6"/>
    <w:lvl w:ilvl="0" w:tplc="041F0013">
      <w:start w:val="1"/>
      <w:numFmt w:val="upperRoman"/>
      <w:lvlText w:val="%1."/>
      <w:lvlJc w:val="right"/>
      <w:pPr>
        <w:ind w:left="75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6">
    <w:nsid w:val="443E5385"/>
    <w:multiLevelType w:val="hybridMultilevel"/>
    <w:tmpl w:val="03E81CCC"/>
    <w:lvl w:ilvl="0" w:tplc="2E90A67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819286D"/>
    <w:multiLevelType w:val="hybridMultilevel"/>
    <w:tmpl w:val="89388F24"/>
    <w:lvl w:ilvl="0" w:tplc="CDCED92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A8A5445"/>
    <w:multiLevelType w:val="hybridMultilevel"/>
    <w:tmpl w:val="629A35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5012B1"/>
    <w:multiLevelType w:val="hybridMultilevel"/>
    <w:tmpl w:val="627823F2"/>
    <w:lvl w:ilvl="0" w:tplc="60147BD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B513535"/>
    <w:multiLevelType w:val="hybridMultilevel"/>
    <w:tmpl w:val="E85CC4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284DAF"/>
    <w:multiLevelType w:val="hybridMultilevel"/>
    <w:tmpl w:val="0F741382"/>
    <w:lvl w:ilvl="0" w:tplc="041F000F">
      <w:start w:val="1"/>
      <w:numFmt w:val="decimal"/>
      <w:lvlText w:val="%1."/>
      <w:lvlJc w:val="left"/>
      <w:pPr>
        <w:ind w:left="57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32">
    <w:nsid w:val="4FDE3784"/>
    <w:multiLevelType w:val="hybridMultilevel"/>
    <w:tmpl w:val="EA22B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1840D93"/>
    <w:multiLevelType w:val="hybridMultilevel"/>
    <w:tmpl w:val="74C649CC"/>
    <w:lvl w:ilvl="0" w:tplc="927290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5001F63"/>
    <w:multiLevelType w:val="singleLevel"/>
    <w:tmpl w:val="45D2FFE2"/>
    <w:lvl w:ilvl="0">
      <w:start w:val="1"/>
      <w:numFmt w:val="upperLetter"/>
      <w:lvlText w:val="%1)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35">
    <w:nsid w:val="5738454F"/>
    <w:multiLevelType w:val="hybridMultilevel"/>
    <w:tmpl w:val="375C2136"/>
    <w:lvl w:ilvl="0" w:tplc="56FC98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326A5"/>
    <w:multiLevelType w:val="hybridMultilevel"/>
    <w:tmpl w:val="F514AB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90846CC"/>
    <w:multiLevelType w:val="hybridMultilevel"/>
    <w:tmpl w:val="8514E816"/>
    <w:lvl w:ilvl="0" w:tplc="11621D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B01030E"/>
    <w:multiLevelType w:val="hybridMultilevel"/>
    <w:tmpl w:val="ADDEC8A4"/>
    <w:lvl w:ilvl="0" w:tplc="BB00718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5F3674"/>
    <w:multiLevelType w:val="hybridMultilevel"/>
    <w:tmpl w:val="6A303A3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5474FE"/>
    <w:multiLevelType w:val="hybridMultilevel"/>
    <w:tmpl w:val="54780B14"/>
    <w:lvl w:ilvl="0" w:tplc="66E60468">
      <w:start w:val="1"/>
      <w:numFmt w:val="upp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35F07E9"/>
    <w:multiLevelType w:val="hybridMultilevel"/>
    <w:tmpl w:val="3FA87D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C901658"/>
    <w:multiLevelType w:val="hybridMultilevel"/>
    <w:tmpl w:val="C6707240"/>
    <w:lvl w:ilvl="0" w:tplc="1866471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6DB75AA6"/>
    <w:multiLevelType w:val="hybridMultilevel"/>
    <w:tmpl w:val="BA12CFC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EB854EA"/>
    <w:multiLevelType w:val="hybridMultilevel"/>
    <w:tmpl w:val="A77E007E"/>
    <w:lvl w:ilvl="0" w:tplc="A13632D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6F00340B"/>
    <w:multiLevelType w:val="hybridMultilevel"/>
    <w:tmpl w:val="CEBA63A4"/>
    <w:lvl w:ilvl="0" w:tplc="F75E7A3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24F0150"/>
    <w:multiLevelType w:val="hybridMultilevel"/>
    <w:tmpl w:val="ED882C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2D6596D"/>
    <w:multiLevelType w:val="hybridMultilevel"/>
    <w:tmpl w:val="52304CFA"/>
    <w:lvl w:ilvl="0" w:tplc="819495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3025C11"/>
    <w:multiLevelType w:val="hybridMultilevel"/>
    <w:tmpl w:val="68D067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F31419"/>
    <w:multiLevelType w:val="hybridMultilevel"/>
    <w:tmpl w:val="F95CE28C"/>
    <w:lvl w:ilvl="0" w:tplc="069A99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22"/>
  </w:num>
  <w:num w:numId="3">
    <w:abstractNumId w:val="6"/>
  </w:num>
  <w:num w:numId="4">
    <w:abstractNumId w:val="23"/>
  </w:num>
  <w:num w:numId="5">
    <w:abstractNumId w:val="20"/>
  </w:num>
  <w:num w:numId="6">
    <w:abstractNumId w:val="44"/>
  </w:num>
  <w:num w:numId="7">
    <w:abstractNumId w:val="5"/>
  </w:num>
  <w:num w:numId="8">
    <w:abstractNumId w:val="2"/>
  </w:num>
  <w:num w:numId="9">
    <w:abstractNumId w:val="25"/>
  </w:num>
  <w:num w:numId="10">
    <w:abstractNumId w:val="48"/>
  </w:num>
  <w:num w:numId="11">
    <w:abstractNumId w:val="28"/>
  </w:num>
  <w:num w:numId="12">
    <w:abstractNumId w:val="34"/>
  </w:num>
  <w:num w:numId="13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9"/>
  </w:num>
  <w:num w:numId="16">
    <w:abstractNumId w:val="19"/>
  </w:num>
  <w:num w:numId="17">
    <w:abstractNumId w:val="7"/>
  </w:num>
  <w:num w:numId="18">
    <w:abstractNumId w:val="13"/>
  </w:num>
  <w:num w:numId="19">
    <w:abstractNumId w:val="3"/>
  </w:num>
  <w:num w:numId="20">
    <w:abstractNumId w:val="12"/>
  </w:num>
  <w:num w:numId="21">
    <w:abstractNumId w:val="46"/>
  </w:num>
  <w:num w:numId="22">
    <w:abstractNumId w:val="30"/>
  </w:num>
  <w:num w:numId="23">
    <w:abstractNumId w:val="45"/>
  </w:num>
  <w:num w:numId="24">
    <w:abstractNumId w:val="38"/>
  </w:num>
  <w:num w:numId="25">
    <w:abstractNumId w:val="37"/>
  </w:num>
  <w:num w:numId="26">
    <w:abstractNumId w:val="14"/>
  </w:num>
  <w:num w:numId="27">
    <w:abstractNumId w:val="1"/>
  </w:num>
  <w:num w:numId="28">
    <w:abstractNumId w:val="47"/>
  </w:num>
  <w:num w:numId="29">
    <w:abstractNumId w:val="8"/>
  </w:num>
  <w:num w:numId="30">
    <w:abstractNumId w:val="32"/>
  </w:num>
  <w:num w:numId="31">
    <w:abstractNumId w:val="16"/>
  </w:num>
  <w:num w:numId="32">
    <w:abstractNumId w:val="24"/>
  </w:num>
  <w:num w:numId="33">
    <w:abstractNumId w:val="43"/>
  </w:num>
  <w:num w:numId="34">
    <w:abstractNumId w:val="39"/>
  </w:num>
  <w:num w:numId="35">
    <w:abstractNumId w:val="40"/>
  </w:num>
  <w:num w:numId="36">
    <w:abstractNumId w:val="35"/>
  </w:num>
  <w:num w:numId="37">
    <w:abstractNumId w:val="27"/>
  </w:num>
  <w:num w:numId="38">
    <w:abstractNumId w:val="21"/>
  </w:num>
  <w:num w:numId="39">
    <w:abstractNumId w:val="36"/>
  </w:num>
  <w:num w:numId="40">
    <w:abstractNumId w:val="4"/>
  </w:num>
  <w:num w:numId="41">
    <w:abstractNumId w:val="10"/>
  </w:num>
  <w:num w:numId="42">
    <w:abstractNumId w:val="42"/>
  </w:num>
  <w:num w:numId="43">
    <w:abstractNumId w:val="31"/>
  </w:num>
  <w:num w:numId="44">
    <w:abstractNumId w:val="41"/>
  </w:num>
  <w:num w:numId="45">
    <w:abstractNumId w:val="29"/>
  </w:num>
  <w:num w:numId="46">
    <w:abstractNumId w:val="17"/>
  </w:num>
  <w:num w:numId="47">
    <w:abstractNumId w:val="15"/>
  </w:num>
  <w:num w:numId="48">
    <w:abstractNumId w:val="18"/>
  </w:num>
  <w:num w:numId="49">
    <w:abstractNumId w:val="49"/>
  </w:num>
  <w:num w:numId="50">
    <w:abstractNumId w:val="2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BFF"/>
    <w:rsid w:val="00000DF4"/>
    <w:rsid w:val="00002005"/>
    <w:rsid w:val="00002114"/>
    <w:rsid w:val="000034BB"/>
    <w:rsid w:val="000037A6"/>
    <w:rsid w:val="0000393C"/>
    <w:rsid w:val="000059C2"/>
    <w:rsid w:val="000069D3"/>
    <w:rsid w:val="00007D72"/>
    <w:rsid w:val="0001049F"/>
    <w:rsid w:val="000124F7"/>
    <w:rsid w:val="00013CAB"/>
    <w:rsid w:val="00015A53"/>
    <w:rsid w:val="00022C81"/>
    <w:rsid w:val="0002506A"/>
    <w:rsid w:val="00026218"/>
    <w:rsid w:val="000270E8"/>
    <w:rsid w:val="00031060"/>
    <w:rsid w:val="00031B2D"/>
    <w:rsid w:val="00033A01"/>
    <w:rsid w:val="000342FA"/>
    <w:rsid w:val="00036ADD"/>
    <w:rsid w:val="00037DB5"/>
    <w:rsid w:val="00040F9A"/>
    <w:rsid w:val="0004187D"/>
    <w:rsid w:val="00041DF3"/>
    <w:rsid w:val="00043B84"/>
    <w:rsid w:val="000454E0"/>
    <w:rsid w:val="000462EE"/>
    <w:rsid w:val="000479E2"/>
    <w:rsid w:val="00050787"/>
    <w:rsid w:val="000528B4"/>
    <w:rsid w:val="0005338A"/>
    <w:rsid w:val="00054222"/>
    <w:rsid w:val="000574F2"/>
    <w:rsid w:val="000575CD"/>
    <w:rsid w:val="00057F04"/>
    <w:rsid w:val="000601EB"/>
    <w:rsid w:val="0006404A"/>
    <w:rsid w:val="00064763"/>
    <w:rsid w:val="00066B39"/>
    <w:rsid w:val="00067D78"/>
    <w:rsid w:val="00070956"/>
    <w:rsid w:val="000720EA"/>
    <w:rsid w:val="00072822"/>
    <w:rsid w:val="00073150"/>
    <w:rsid w:val="00073B23"/>
    <w:rsid w:val="00074312"/>
    <w:rsid w:val="00075489"/>
    <w:rsid w:val="00075890"/>
    <w:rsid w:val="000776BE"/>
    <w:rsid w:val="0008464B"/>
    <w:rsid w:val="000853BB"/>
    <w:rsid w:val="000856F9"/>
    <w:rsid w:val="0008573F"/>
    <w:rsid w:val="00091783"/>
    <w:rsid w:val="00091826"/>
    <w:rsid w:val="00091FB1"/>
    <w:rsid w:val="00093B2E"/>
    <w:rsid w:val="00094F68"/>
    <w:rsid w:val="0009502F"/>
    <w:rsid w:val="00096542"/>
    <w:rsid w:val="000A1AAD"/>
    <w:rsid w:val="000A368E"/>
    <w:rsid w:val="000A7DC6"/>
    <w:rsid w:val="000B24C2"/>
    <w:rsid w:val="000B2630"/>
    <w:rsid w:val="000B2A49"/>
    <w:rsid w:val="000B2CF6"/>
    <w:rsid w:val="000B2DE1"/>
    <w:rsid w:val="000B3108"/>
    <w:rsid w:val="000B3EA5"/>
    <w:rsid w:val="000B44A5"/>
    <w:rsid w:val="000B65AF"/>
    <w:rsid w:val="000B6886"/>
    <w:rsid w:val="000B6BAF"/>
    <w:rsid w:val="000C08F6"/>
    <w:rsid w:val="000C58D9"/>
    <w:rsid w:val="000D06EA"/>
    <w:rsid w:val="000D105C"/>
    <w:rsid w:val="000D20D8"/>
    <w:rsid w:val="000D2AD9"/>
    <w:rsid w:val="000D2EDF"/>
    <w:rsid w:val="000D531A"/>
    <w:rsid w:val="000D7267"/>
    <w:rsid w:val="000D732F"/>
    <w:rsid w:val="000E0877"/>
    <w:rsid w:val="000E10CC"/>
    <w:rsid w:val="000E1F75"/>
    <w:rsid w:val="000F24A3"/>
    <w:rsid w:val="000F362A"/>
    <w:rsid w:val="000F3BFB"/>
    <w:rsid w:val="000F54BE"/>
    <w:rsid w:val="00100974"/>
    <w:rsid w:val="00102AC4"/>
    <w:rsid w:val="00102D12"/>
    <w:rsid w:val="00104E85"/>
    <w:rsid w:val="0010504B"/>
    <w:rsid w:val="001050C0"/>
    <w:rsid w:val="00106DD0"/>
    <w:rsid w:val="00107579"/>
    <w:rsid w:val="00107B57"/>
    <w:rsid w:val="001108C2"/>
    <w:rsid w:val="00111016"/>
    <w:rsid w:val="00117B7E"/>
    <w:rsid w:val="001204CF"/>
    <w:rsid w:val="00122345"/>
    <w:rsid w:val="00126DB1"/>
    <w:rsid w:val="001304C0"/>
    <w:rsid w:val="00131813"/>
    <w:rsid w:val="00132260"/>
    <w:rsid w:val="001335C7"/>
    <w:rsid w:val="00133BD1"/>
    <w:rsid w:val="00133D7D"/>
    <w:rsid w:val="00134E18"/>
    <w:rsid w:val="001369FA"/>
    <w:rsid w:val="001405AA"/>
    <w:rsid w:val="00140FDF"/>
    <w:rsid w:val="00142DCB"/>
    <w:rsid w:val="001438E0"/>
    <w:rsid w:val="001440FC"/>
    <w:rsid w:val="00144218"/>
    <w:rsid w:val="0014618F"/>
    <w:rsid w:val="00147F9F"/>
    <w:rsid w:val="001508B6"/>
    <w:rsid w:val="00151490"/>
    <w:rsid w:val="0015684B"/>
    <w:rsid w:val="00160953"/>
    <w:rsid w:val="001640EE"/>
    <w:rsid w:val="00166694"/>
    <w:rsid w:val="00166FF2"/>
    <w:rsid w:val="00167385"/>
    <w:rsid w:val="001700AF"/>
    <w:rsid w:val="00171768"/>
    <w:rsid w:val="001747B9"/>
    <w:rsid w:val="00180F94"/>
    <w:rsid w:val="00186912"/>
    <w:rsid w:val="001916FE"/>
    <w:rsid w:val="00194A41"/>
    <w:rsid w:val="00195A72"/>
    <w:rsid w:val="0019651C"/>
    <w:rsid w:val="00197C06"/>
    <w:rsid w:val="001A5181"/>
    <w:rsid w:val="001A6E81"/>
    <w:rsid w:val="001A714E"/>
    <w:rsid w:val="001A79F9"/>
    <w:rsid w:val="001A7BAB"/>
    <w:rsid w:val="001B0651"/>
    <w:rsid w:val="001B1649"/>
    <w:rsid w:val="001B1FA4"/>
    <w:rsid w:val="001B2618"/>
    <w:rsid w:val="001B29A0"/>
    <w:rsid w:val="001B632B"/>
    <w:rsid w:val="001B653C"/>
    <w:rsid w:val="001B6CD3"/>
    <w:rsid w:val="001B73AA"/>
    <w:rsid w:val="001C305C"/>
    <w:rsid w:val="001C3BAD"/>
    <w:rsid w:val="001C4232"/>
    <w:rsid w:val="001C7205"/>
    <w:rsid w:val="001C728F"/>
    <w:rsid w:val="001D0146"/>
    <w:rsid w:val="001D0A25"/>
    <w:rsid w:val="001D1C3F"/>
    <w:rsid w:val="001D1D08"/>
    <w:rsid w:val="001D1D3E"/>
    <w:rsid w:val="001D2862"/>
    <w:rsid w:val="001D2D6A"/>
    <w:rsid w:val="001D3E25"/>
    <w:rsid w:val="001D5FB4"/>
    <w:rsid w:val="001E3528"/>
    <w:rsid w:val="001E3A2D"/>
    <w:rsid w:val="001E6512"/>
    <w:rsid w:val="001E6F60"/>
    <w:rsid w:val="001E77CD"/>
    <w:rsid w:val="001E7FD5"/>
    <w:rsid w:val="001F0171"/>
    <w:rsid w:val="001F0ADF"/>
    <w:rsid w:val="001F1892"/>
    <w:rsid w:val="001F2615"/>
    <w:rsid w:val="001F2BED"/>
    <w:rsid w:val="001F3CC2"/>
    <w:rsid w:val="001F5BC6"/>
    <w:rsid w:val="001F5BC8"/>
    <w:rsid w:val="0020030A"/>
    <w:rsid w:val="002036EC"/>
    <w:rsid w:val="00203758"/>
    <w:rsid w:val="00203C98"/>
    <w:rsid w:val="00206998"/>
    <w:rsid w:val="00207474"/>
    <w:rsid w:val="00210325"/>
    <w:rsid w:val="00210D45"/>
    <w:rsid w:val="0021506D"/>
    <w:rsid w:val="0021652A"/>
    <w:rsid w:val="0021656B"/>
    <w:rsid w:val="00216C73"/>
    <w:rsid w:val="00220B5D"/>
    <w:rsid w:val="002213B7"/>
    <w:rsid w:val="00222160"/>
    <w:rsid w:val="0022409A"/>
    <w:rsid w:val="00224222"/>
    <w:rsid w:val="00224F37"/>
    <w:rsid w:val="002301A3"/>
    <w:rsid w:val="002309F6"/>
    <w:rsid w:val="0023172E"/>
    <w:rsid w:val="00232CB6"/>
    <w:rsid w:val="00232CEC"/>
    <w:rsid w:val="00233038"/>
    <w:rsid w:val="00234533"/>
    <w:rsid w:val="00235762"/>
    <w:rsid w:val="00240C5B"/>
    <w:rsid w:val="002413BD"/>
    <w:rsid w:val="0024357D"/>
    <w:rsid w:val="0024616A"/>
    <w:rsid w:val="002468D1"/>
    <w:rsid w:val="002477AE"/>
    <w:rsid w:val="0024786C"/>
    <w:rsid w:val="00247A2B"/>
    <w:rsid w:val="002500EE"/>
    <w:rsid w:val="002507B5"/>
    <w:rsid w:val="00251BB7"/>
    <w:rsid w:val="00252168"/>
    <w:rsid w:val="002551EC"/>
    <w:rsid w:val="00255935"/>
    <w:rsid w:val="0025599E"/>
    <w:rsid w:val="00255F8A"/>
    <w:rsid w:val="00256F57"/>
    <w:rsid w:val="0026186B"/>
    <w:rsid w:val="002631B8"/>
    <w:rsid w:val="00264753"/>
    <w:rsid w:val="00266F6E"/>
    <w:rsid w:val="00271297"/>
    <w:rsid w:val="002724FA"/>
    <w:rsid w:val="00273089"/>
    <w:rsid w:val="00273B32"/>
    <w:rsid w:val="00274AED"/>
    <w:rsid w:val="00274BCE"/>
    <w:rsid w:val="00275C43"/>
    <w:rsid w:val="0027710D"/>
    <w:rsid w:val="00277A25"/>
    <w:rsid w:val="0028163B"/>
    <w:rsid w:val="00281FAD"/>
    <w:rsid w:val="00283A90"/>
    <w:rsid w:val="00284C3D"/>
    <w:rsid w:val="00286E90"/>
    <w:rsid w:val="0028716C"/>
    <w:rsid w:val="002874C4"/>
    <w:rsid w:val="0029073A"/>
    <w:rsid w:val="002935D1"/>
    <w:rsid w:val="002957C3"/>
    <w:rsid w:val="00295C7C"/>
    <w:rsid w:val="00296B46"/>
    <w:rsid w:val="002A03CB"/>
    <w:rsid w:val="002A03D7"/>
    <w:rsid w:val="002A1B51"/>
    <w:rsid w:val="002A3C45"/>
    <w:rsid w:val="002A536B"/>
    <w:rsid w:val="002A6853"/>
    <w:rsid w:val="002A69E0"/>
    <w:rsid w:val="002A794F"/>
    <w:rsid w:val="002A7AA7"/>
    <w:rsid w:val="002B16C1"/>
    <w:rsid w:val="002B2A08"/>
    <w:rsid w:val="002B3946"/>
    <w:rsid w:val="002B3EA1"/>
    <w:rsid w:val="002B5756"/>
    <w:rsid w:val="002B6501"/>
    <w:rsid w:val="002C1679"/>
    <w:rsid w:val="002C2392"/>
    <w:rsid w:val="002C2DA1"/>
    <w:rsid w:val="002C3060"/>
    <w:rsid w:val="002C5424"/>
    <w:rsid w:val="002C5875"/>
    <w:rsid w:val="002C71F4"/>
    <w:rsid w:val="002D3A10"/>
    <w:rsid w:val="002D496C"/>
    <w:rsid w:val="002D5164"/>
    <w:rsid w:val="002D527E"/>
    <w:rsid w:val="002D605B"/>
    <w:rsid w:val="002D753C"/>
    <w:rsid w:val="002E27F2"/>
    <w:rsid w:val="002E5A6B"/>
    <w:rsid w:val="002E6799"/>
    <w:rsid w:val="002E69DE"/>
    <w:rsid w:val="002F009A"/>
    <w:rsid w:val="002F1BDD"/>
    <w:rsid w:val="002F3614"/>
    <w:rsid w:val="002F47A1"/>
    <w:rsid w:val="003017F9"/>
    <w:rsid w:val="00301D83"/>
    <w:rsid w:val="00302584"/>
    <w:rsid w:val="00303481"/>
    <w:rsid w:val="00307C9C"/>
    <w:rsid w:val="003110D7"/>
    <w:rsid w:val="00312CEC"/>
    <w:rsid w:val="00315941"/>
    <w:rsid w:val="0031688D"/>
    <w:rsid w:val="00316D33"/>
    <w:rsid w:val="0032023A"/>
    <w:rsid w:val="00320B07"/>
    <w:rsid w:val="003253E6"/>
    <w:rsid w:val="00326AFC"/>
    <w:rsid w:val="003301E8"/>
    <w:rsid w:val="003334D7"/>
    <w:rsid w:val="003337A6"/>
    <w:rsid w:val="00335DFE"/>
    <w:rsid w:val="00336BE5"/>
    <w:rsid w:val="00336F9B"/>
    <w:rsid w:val="0033774B"/>
    <w:rsid w:val="00337F9F"/>
    <w:rsid w:val="00340461"/>
    <w:rsid w:val="003416D3"/>
    <w:rsid w:val="00343005"/>
    <w:rsid w:val="00346E8A"/>
    <w:rsid w:val="00347804"/>
    <w:rsid w:val="003533CB"/>
    <w:rsid w:val="0035417B"/>
    <w:rsid w:val="0035777E"/>
    <w:rsid w:val="00361276"/>
    <w:rsid w:val="003615DD"/>
    <w:rsid w:val="003635B4"/>
    <w:rsid w:val="0036374A"/>
    <w:rsid w:val="0037011E"/>
    <w:rsid w:val="00372549"/>
    <w:rsid w:val="00372E4B"/>
    <w:rsid w:val="00373CB4"/>
    <w:rsid w:val="00375C24"/>
    <w:rsid w:val="003769B5"/>
    <w:rsid w:val="00377399"/>
    <w:rsid w:val="00380C34"/>
    <w:rsid w:val="00380FBC"/>
    <w:rsid w:val="00383B59"/>
    <w:rsid w:val="00384B05"/>
    <w:rsid w:val="00385201"/>
    <w:rsid w:val="00385908"/>
    <w:rsid w:val="00386A39"/>
    <w:rsid w:val="00386E47"/>
    <w:rsid w:val="003874BD"/>
    <w:rsid w:val="0039149D"/>
    <w:rsid w:val="003914F3"/>
    <w:rsid w:val="0039228C"/>
    <w:rsid w:val="00393259"/>
    <w:rsid w:val="00394A85"/>
    <w:rsid w:val="003A0953"/>
    <w:rsid w:val="003A0C14"/>
    <w:rsid w:val="003A695E"/>
    <w:rsid w:val="003A7304"/>
    <w:rsid w:val="003B0A30"/>
    <w:rsid w:val="003B108D"/>
    <w:rsid w:val="003B3F82"/>
    <w:rsid w:val="003B40FB"/>
    <w:rsid w:val="003B7178"/>
    <w:rsid w:val="003B799D"/>
    <w:rsid w:val="003C110F"/>
    <w:rsid w:val="003C2981"/>
    <w:rsid w:val="003C44DB"/>
    <w:rsid w:val="003C6CD9"/>
    <w:rsid w:val="003D06F8"/>
    <w:rsid w:val="003D2985"/>
    <w:rsid w:val="003D35C3"/>
    <w:rsid w:val="003D4D32"/>
    <w:rsid w:val="003D51B3"/>
    <w:rsid w:val="003D5867"/>
    <w:rsid w:val="003D5F84"/>
    <w:rsid w:val="003D7525"/>
    <w:rsid w:val="003D7933"/>
    <w:rsid w:val="003D7B00"/>
    <w:rsid w:val="003E3317"/>
    <w:rsid w:val="003E458F"/>
    <w:rsid w:val="003E4FC4"/>
    <w:rsid w:val="003E780E"/>
    <w:rsid w:val="003F3A1C"/>
    <w:rsid w:val="003F3F1F"/>
    <w:rsid w:val="003F70A1"/>
    <w:rsid w:val="00400F87"/>
    <w:rsid w:val="00400FB3"/>
    <w:rsid w:val="00404298"/>
    <w:rsid w:val="0040748D"/>
    <w:rsid w:val="00411292"/>
    <w:rsid w:val="00411A5E"/>
    <w:rsid w:val="00411BAC"/>
    <w:rsid w:val="00412318"/>
    <w:rsid w:val="00413C2E"/>
    <w:rsid w:val="00420D3A"/>
    <w:rsid w:val="00421BA4"/>
    <w:rsid w:val="00422738"/>
    <w:rsid w:val="00423472"/>
    <w:rsid w:val="00423723"/>
    <w:rsid w:val="00423A95"/>
    <w:rsid w:val="004245A2"/>
    <w:rsid w:val="00425908"/>
    <w:rsid w:val="00427277"/>
    <w:rsid w:val="004276F9"/>
    <w:rsid w:val="0043080E"/>
    <w:rsid w:val="00430AE0"/>
    <w:rsid w:val="00434F92"/>
    <w:rsid w:val="00435EB8"/>
    <w:rsid w:val="004365C4"/>
    <w:rsid w:val="0044202D"/>
    <w:rsid w:val="004424F7"/>
    <w:rsid w:val="004437DD"/>
    <w:rsid w:val="00443932"/>
    <w:rsid w:val="004458EC"/>
    <w:rsid w:val="00445A57"/>
    <w:rsid w:val="00446153"/>
    <w:rsid w:val="00446BA1"/>
    <w:rsid w:val="00451480"/>
    <w:rsid w:val="0045446C"/>
    <w:rsid w:val="00455CF0"/>
    <w:rsid w:val="00460143"/>
    <w:rsid w:val="00460763"/>
    <w:rsid w:val="00460BC5"/>
    <w:rsid w:val="00461B92"/>
    <w:rsid w:val="00461F78"/>
    <w:rsid w:val="004625AF"/>
    <w:rsid w:val="004663AF"/>
    <w:rsid w:val="0047031D"/>
    <w:rsid w:val="0047385F"/>
    <w:rsid w:val="00473B59"/>
    <w:rsid w:val="00475AB7"/>
    <w:rsid w:val="00477FF6"/>
    <w:rsid w:val="004807EC"/>
    <w:rsid w:val="00480A80"/>
    <w:rsid w:val="00480E32"/>
    <w:rsid w:val="00481485"/>
    <w:rsid w:val="00483EA1"/>
    <w:rsid w:val="00486F6D"/>
    <w:rsid w:val="00487C30"/>
    <w:rsid w:val="00490B25"/>
    <w:rsid w:val="00490F06"/>
    <w:rsid w:val="0049334A"/>
    <w:rsid w:val="00493C3A"/>
    <w:rsid w:val="00494A7B"/>
    <w:rsid w:val="0049525A"/>
    <w:rsid w:val="0049582E"/>
    <w:rsid w:val="00495A53"/>
    <w:rsid w:val="00496EB9"/>
    <w:rsid w:val="00497385"/>
    <w:rsid w:val="004A02C8"/>
    <w:rsid w:val="004A19D7"/>
    <w:rsid w:val="004A3C07"/>
    <w:rsid w:val="004A452D"/>
    <w:rsid w:val="004B2CF2"/>
    <w:rsid w:val="004B5A4C"/>
    <w:rsid w:val="004B5CE0"/>
    <w:rsid w:val="004B69ED"/>
    <w:rsid w:val="004C089C"/>
    <w:rsid w:val="004C1520"/>
    <w:rsid w:val="004C2FAF"/>
    <w:rsid w:val="004C5C50"/>
    <w:rsid w:val="004D1F74"/>
    <w:rsid w:val="004D44B2"/>
    <w:rsid w:val="004D497C"/>
    <w:rsid w:val="004D5682"/>
    <w:rsid w:val="004D585A"/>
    <w:rsid w:val="004E182B"/>
    <w:rsid w:val="004E1902"/>
    <w:rsid w:val="004E4747"/>
    <w:rsid w:val="004E5CBA"/>
    <w:rsid w:val="004F12E9"/>
    <w:rsid w:val="004F1B0C"/>
    <w:rsid w:val="004F229D"/>
    <w:rsid w:val="004F3CF0"/>
    <w:rsid w:val="004F496E"/>
    <w:rsid w:val="004F594B"/>
    <w:rsid w:val="004F74FE"/>
    <w:rsid w:val="004F7837"/>
    <w:rsid w:val="0050051A"/>
    <w:rsid w:val="00501CC7"/>
    <w:rsid w:val="00506066"/>
    <w:rsid w:val="00506682"/>
    <w:rsid w:val="005078F8"/>
    <w:rsid w:val="005128F2"/>
    <w:rsid w:val="00512A9B"/>
    <w:rsid w:val="005135A6"/>
    <w:rsid w:val="00513A77"/>
    <w:rsid w:val="00514001"/>
    <w:rsid w:val="0051502B"/>
    <w:rsid w:val="00516D1D"/>
    <w:rsid w:val="00521108"/>
    <w:rsid w:val="00521D32"/>
    <w:rsid w:val="00521D59"/>
    <w:rsid w:val="00522D21"/>
    <w:rsid w:val="005264A3"/>
    <w:rsid w:val="005266D7"/>
    <w:rsid w:val="00531778"/>
    <w:rsid w:val="00531889"/>
    <w:rsid w:val="005349C0"/>
    <w:rsid w:val="00534C50"/>
    <w:rsid w:val="00536444"/>
    <w:rsid w:val="00537696"/>
    <w:rsid w:val="005377B6"/>
    <w:rsid w:val="00537841"/>
    <w:rsid w:val="00541945"/>
    <w:rsid w:val="00541EAC"/>
    <w:rsid w:val="00543445"/>
    <w:rsid w:val="00543BA7"/>
    <w:rsid w:val="005441C1"/>
    <w:rsid w:val="0054441F"/>
    <w:rsid w:val="005445FD"/>
    <w:rsid w:val="00545092"/>
    <w:rsid w:val="005451EB"/>
    <w:rsid w:val="005504E7"/>
    <w:rsid w:val="005507B1"/>
    <w:rsid w:val="00552CDD"/>
    <w:rsid w:val="0055342F"/>
    <w:rsid w:val="005539FF"/>
    <w:rsid w:val="005543A1"/>
    <w:rsid w:val="005560E4"/>
    <w:rsid w:val="0055694C"/>
    <w:rsid w:val="005570F9"/>
    <w:rsid w:val="0055752B"/>
    <w:rsid w:val="00560478"/>
    <w:rsid w:val="005637AC"/>
    <w:rsid w:val="00563F7D"/>
    <w:rsid w:val="00565AEF"/>
    <w:rsid w:val="00566438"/>
    <w:rsid w:val="005672A6"/>
    <w:rsid w:val="005675DC"/>
    <w:rsid w:val="00571F02"/>
    <w:rsid w:val="0057289D"/>
    <w:rsid w:val="00574CA9"/>
    <w:rsid w:val="00575280"/>
    <w:rsid w:val="0057664C"/>
    <w:rsid w:val="00576B32"/>
    <w:rsid w:val="00580317"/>
    <w:rsid w:val="005813E0"/>
    <w:rsid w:val="005815F0"/>
    <w:rsid w:val="005824E7"/>
    <w:rsid w:val="00582A1D"/>
    <w:rsid w:val="005850A3"/>
    <w:rsid w:val="00586D20"/>
    <w:rsid w:val="005874A5"/>
    <w:rsid w:val="00587D47"/>
    <w:rsid w:val="00593750"/>
    <w:rsid w:val="00594349"/>
    <w:rsid w:val="00595D60"/>
    <w:rsid w:val="00596BB3"/>
    <w:rsid w:val="005A47D4"/>
    <w:rsid w:val="005A6BF7"/>
    <w:rsid w:val="005B157E"/>
    <w:rsid w:val="005B1F61"/>
    <w:rsid w:val="005C01F9"/>
    <w:rsid w:val="005C0307"/>
    <w:rsid w:val="005C0F01"/>
    <w:rsid w:val="005C10C3"/>
    <w:rsid w:val="005C1994"/>
    <w:rsid w:val="005C1D1C"/>
    <w:rsid w:val="005C28B0"/>
    <w:rsid w:val="005C3145"/>
    <w:rsid w:val="005D05BB"/>
    <w:rsid w:val="005D0726"/>
    <w:rsid w:val="005D165C"/>
    <w:rsid w:val="005D1E44"/>
    <w:rsid w:val="005D4032"/>
    <w:rsid w:val="005D5216"/>
    <w:rsid w:val="005D52AB"/>
    <w:rsid w:val="005D5407"/>
    <w:rsid w:val="005D6C4A"/>
    <w:rsid w:val="005D6D17"/>
    <w:rsid w:val="005D7E65"/>
    <w:rsid w:val="005E1C9F"/>
    <w:rsid w:val="005E6E2E"/>
    <w:rsid w:val="005F0473"/>
    <w:rsid w:val="005F0678"/>
    <w:rsid w:val="005F16F1"/>
    <w:rsid w:val="005F1CC7"/>
    <w:rsid w:val="005F3635"/>
    <w:rsid w:val="005F4C63"/>
    <w:rsid w:val="005F5A52"/>
    <w:rsid w:val="005F6FA0"/>
    <w:rsid w:val="00601D44"/>
    <w:rsid w:val="00602AC2"/>
    <w:rsid w:val="006039A6"/>
    <w:rsid w:val="00604480"/>
    <w:rsid w:val="00604812"/>
    <w:rsid w:val="00605191"/>
    <w:rsid w:val="0060536B"/>
    <w:rsid w:val="00605998"/>
    <w:rsid w:val="00605F8B"/>
    <w:rsid w:val="00607291"/>
    <w:rsid w:val="00607C68"/>
    <w:rsid w:val="006104A6"/>
    <w:rsid w:val="00611B23"/>
    <w:rsid w:val="00611B38"/>
    <w:rsid w:val="00613316"/>
    <w:rsid w:val="00613916"/>
    <w:rsid w:val="006207D0"/>
    <w:rsid w:val="006219D7"/>
    <w:rsid w:val="00623706"/>
    <w:rsid w:val="00623F7A"/>
    <w:rsid w:val="0062672D"/>
    <w:rsid w:val="0063324F"/>
    <w:rsid w:val="006336B2"/>
    <w:rsid w:val="006337A2"/>
    <w:rsid w:val="006349C4"/>
    <w:rsid w:val="00634FF1"/>
    <w:rsid w:val="0063510F"/>
    <w:rsid w:val="00641306"/>
    <w:rsid w:val="00641AE3"/>
    <w:rsid w:val="00641E91"/>
    <w:rsid w:val="00642B63"/>
    <w:rsid w:val="006439E5"/>
    <w:rsid w:val="00646DDF"/>
    <w:rsid w:val="00650C5E"/>
    <w:rsid w:val="0065340E"/>
    <w:rsid w:val="00654DD6"/>
    <w:rsid w:val="00656115"/>
    <w:rsid w:val="006563CD"/>
    <w:rsid w:val="00657119"/>
    <w:rsid w:val="00657444"/>
    <w:rsid w:val="00657556"/>
    <w:rsid w:val="0066266E"/>
    <w:rsid w:val="006627DD"/>
    <w:rsid w:val="00665365"/>
    <w:rsid w:val="006704E5"/>
    <w:rsid w:val="0067338A"/>
    <w:rsid w:val="00673963"/>
    <w:rsid w:val="006766A1"/>
    <w:rsid w:val="00676988"/>
    <w:rsid w:val="00677F7B"/>
    <w:rsid w:val="00681690"/>
    <w:rsid w:val="0068366A"/>
    <w:rsid w:val="00686FBD"/>
    <w:rsid w:val="00687D53"/>
    <w:rsid w:val="0069150F"/>
    <w:rsid w:val="0069185A"/>
    <w:rsid w:val="0069323E"/>
    <w:rsid w:val="006A2193"/>
    <w:rsid w:val="006A2F37"/>
    <w:rsid w:val="006A68E7"/>
    <w:rsid w:val="006A7078"/>
    <w:rsid w:val="006A7459"/>
    <w:rsid w:val="006A7D21"/>
    <w:rsid w:val="006B0AD6"/>
    <w:rsid w:val="006B18EE"/>
    <w:rsid w:val="006B1BD5"/>
    <w:rsid w:val="006B5CB8"/>
    <w:rsid w:val="006B677D"/>
    <w:rsid w:val="006C0C7C"/>
    <w:rsid w:val="006C0DC0"/>
    <w:rsid w:val="006C153C"/>
    <w:rsid w:val="006C2280"/>
    <w:rsid w:val="006C4490"/>
    <w:rsid w:val="006C4DF9"/>
    <w:rsid w:val="006C72D5"/>
    <w:rsid w:val="006D07AC"/>
    <w:rsid w:val="006D2F24"/>
    <w:rsid w:val="006D3705"/>
    <w:rsid w:val="006D3DE5"/>
    <w:rsid w:val="006D53D8"/>
    <w:rsid w:val="006D5C76"/>
    <w:rsid w:val="006D7559"/>
    <w:rsid w:val="006D78BF"/>
    <w:rsid w:val="006E0ABE"/>
    <w:rsid w:val="006E1065"/>
    <w:rsid w:val="006E1C44"/>
    <w:rsid w:val="006E3467"/>
    <w:rsid w:val="006E3C53"/>
    <w:rsid w:val="006F0E88"/>
    <w:rsid w:val="006F7BEF"/>
    <w:rsid w:val="0070065B"/>
    <w:rsid w:val="0070090B"/>
    <w:rsid w:val="00702425"/>
    <w:rsid w:val="00703BCE"/>
    <w:rsid w:val="00704A0B"/>
    <w:rsid w:val="00704C76"/>
    <w:rsid w:val="00706E8D"/>
    <w:rsid w:val="00710AE8"/>
    <w:rsid w:val="00710B38"/>
    <w:rsid w:val="00711D8E"/>
    <w:rsid w:val="00711DC1"/>
    <w:rsid w:val="007126C5"/>
    <w:rsid w:val="00717FA0"/>
    <w:rsid w:val="0072215D"/>
    <w:rsid w:val="00723FA4"/>
    <w:rsid w:val="00725718"/>
    <w:rsid w:val="00726213"/>
    <w:rsid w:val="007266FE"/>
    <w:rsid w:val="00732D8D"/>
    <w:rsid w:val="00732DE0"/>
    <w:rsid w:val="00734425"/>
    <w:rsid w:val="00735264"/>
    <w:rsid w:val="007359C5"/>
    <w:rsid w:val="00735B97"/>
    <w:rsid w:val="0074110B"/>
    <w:rsid w:val="007429DD"/>
    <w:rsid w:val="007437C1"/>
    <w:rsid w:val="00743B74"/>
    <w:rsid w:val="00746130"/>
    <w:rsid w:val="00750D63"/>
    <w:rsid w:val="0075265B"/>
    <w:rsid w:val="00757532"/>
    <w:rsid w:val="007578D0"/>
    <w:rsid w:val="00760B13"/>
    <w:rsid w:val="00761783"/>
    <w:rsid w:val="00763E53"/>
    <w:rsid w:val="007656C0"/>
    <w:rsid w:val="007677C1"/>
    <w:rsid w:val="00770CA0"/>
    <w:rsid w:val="00772A94"/>
    <w:rsid w:val="00772EF8"/>
    <w:rsid w:val="00780A6A"/>
    <w:rsid w:val="007813A0"/>
    <w:rsid w:val="0078207B"/>
    <w:rsid w:val="0078404D"/>
    <w:rsid w:val="00785B91"/>
    <w:rsid w:val="00790288"/>
    <w:rsid w:val="00792234"/>
    <w:rsid w:val="00794466"/>
    <w:rsid w:val="00795846"/>
    <w:rsid w:val="0079630A"/>
    <w:rsid w:val="007A16BC"/>
    <w:rsid w:val="007A4259"/>
    <w:rsid w:val="007A450F"/>
    <w:rsid w:val="007A52BF"/>
    <w:rsid w:val="007A5D6A"/>
    <w:rsid w:val="007A603D"/>
    <w:rsid w:val="007B18EF"/>
    <w:rsid w:val="007B328B"/>
    <w:rsid w:val="007B4114"/>
    <w:rsid w:val="007B44D7"/>
    <w:rsid w:val="007B4AD0"/>
    <w:rsid w:val="007B4DA6"/>
    <w:rsid w:val="007B5283"/>
    <w:rsid w:val="007B68FF"/>
    <w:rsid w:val="007B77CB"/>
    <w:rsid w:val="007C07F6"/>
    <w:rsid w:val="007C1040"/>
    <w:rsid w:val="007C37F9"/>
    <w:rsid w:val="007C40DA"/>
    <w:rsid w:val="007C4372"/>
    <w:rsid w:val="007C4595"/>
    <w:rsid w:val="007C46CA"/>
    <w:rsid w:val="007D0F26"/>
    <w:rsid w:val="007D374E"/>
    <w:rsid w:val="007D3AD4"/>
    <w:rsid w:val="007D3C23"/>
    <w:rsid w:val="007D413E"/>
    <w:rsid w:val="007D55D2"/>
    <w:rsid w:val="007D5B77"/>
    <w:rsid w:val="007D5E8B"/>
    <w:rsid w:val="007D65B1"/>
    <w:rsid w:val="007D6D30"/>
    <w:rsid w:val="007E085D"/>
    <w:rsid w:val="007E09E5"/>
    <w:rsid w:val="007E0E00"/>
    <w:rsid w:val="007E1117"/>
    <w:rsid w:val="007E267A"/>
    <w:rsid w:val="007E6F37"/>
    <w:rsid w:val="007E715A"/>
    <w:rsid w:val="007F057F"/>
    <w:rsid w:val="007F2AC7"/>
    <w:rsid w:val="007F300A"/>
    <w:rsid w:val="007F6707"/>
    <w:rsid w:val="007F67B7"/>
    <w:rsid w:val="007F79DD"/>
    <w:rsid w:val="00800415"/>
    <w:rsid w:val="008022B2"/>
    <w:rsid w:val="00802A06"/>
    <w:rsid w:val="00802F12"/>
    <w:rsid w:val="00803B5F"/>
    <w:rsid w:val="00804490"/>
    <w:rsid w:val="008050C6"/>
    <w:rsid w:val="008052F3"/>
    <w:rsid w:val="008111C6"/>
    <w:rsid w:val="00814520"/>
    <w:rsid w:val="00814FD1"/>
    <w:rsid w:val="0081787F"/>
    <w:rsid w:val="0082158C"/>
    <w:rsid w:val="00821C73"/>
    <w:rsid w:val="00824935"/>
    <w:rsid w:val="0082772A"/>
    <w:rsid w:val="00830876"/>
    <w:rsid w:val="00832FA2"/>
    <w:rsid w:val="00833099"/>
    <w:rsid w:val="00833434"/>
    <w:rsid w:val="008363CF"/>
    <w:rsid w:val="008372E7"/>
    <w:rsid w:val="00837E20"/>
    <w:rsid w:val="008417FC"/>
    <w:rsid w:val="008429B5"/>
    <w:rsid w:val="00844F34"/>
    <w:rsid w:val="00846F50"/>
    <w:rsid w:val="00850BFF"/>
    <w:rsid w:val="0085252E"/>
    <w:rsid w:val="00853EF5"/>
    <w:rsid w:val="00854F1C"/>
    <w:rsid w:val="0085719E"/>
    <w:rsid w:val="008576E9"/>
    <w:rsid w:val="008616F0"/>
    <w:rsid w:val="00862A8C"/>
    <w:rsid w:val="00865135"/>
    <w:rsid w:val="008677BA"/>
    <w:rsid w:val="00867FCB"/>
    <w:rsid w:val="008705EE"/>
    <w:rsid w:val="00872271"/>
    <w:rsid w:val="0087235C"/>
    <w:rsid w:val="00873390"/>
    <w:rsid w:val="00874B05"/>
    <w:rsid w:val="008773B1"/>
    <w:rsid w:val="00880092"/>
    <w:rsid w:val="008805D4"/>
    <w:rsid w:val="00880A5A"/>
    <w:rsid w:val="00881904"/>
    <w:rsid w:val="0088516E"/>
    <w:rsid w:val="00885556"/>
    <w:rsid w:val="00885702"/>
    <w:rsid w:val="00886019"/>
    <w:rsid w:val="008870AB"/>
    <w:rsid w:val="00887408"/>
    <w:rsid w:val="00890112"/>
    <w:rsid w:val="0089042A"/>
    <w:rsid w:val="008913F6"/>
    <w:rsid w:val="00895242"/>
    <w:rsid w:val="008A049F"/>
    <w:rsid w:val="008A29D0"/>
    <w:rsid w:val="008A32AD"/>
    <w:rsid w:val="008A56E3"/>
    <w:rsid w:val="008A57F6"/>
    <w:rsid w:val="008A5966"/>
    <w:rsid w:val="008A7F28"/>
    <w:rsid w:val="008B000A"/>
    <w:rsid w:val="008B2E73"/>
    <w:rsid w:val="008B6DB1"/>
    <w:rsid w:val="008B7FA5"/>
    <w:rsid w:val="008C00B1"/>
    <w:rsid w:val="008C0210"/>
    <w:rsid w:val="008C0237"/>
    <w:rsid w:val="008C096D"/>
    <w:rsid w:val="008C353B"/>
    <w:rsid w:val="008C445C"/>
    <w:rsid w:val="008C64BE"/>
    <w:rsid w:val="008D677E"/>
    <w:rsid w:val="008D67C5"/>
    <w:rsid w:val="008D74A7"/>
    <w:rsid w:val="008E3138"/>
    <w:rsid w:val="008E42C0"/>
    <w:rsid w:val="008E5723"/>
    <w:rsid w:val="008E5AE8"/>
    <w:rsid w:val="008E61ED"/>
    <w:rsid w:val="008E7CD0"/>
    <w:rsid w:val="008F07A3"/>
    <w:rsid w:val="008F07D2"/>
    <w:rsid w:val="008F1A41"/>
    <w:rsid w:val="008F28E3"/>
    <w:rsid w:val="008F3432"/>
    <w:rsid w:val="008F4422"/>
    <w:rsid w:val="008F46A6"/>
    <w:rsid w:val="008F48BC"/>
    <w:rsid w:val="008F6271"/>
    <w:rsid w:val="008F6E39"/>
    <w:rsid w:val="008F7CAB"/>
    <w:rsid w:val="009027D4"/>
    <w:rsid w:val="00903A55"/>
    <w:rsid w:val="00906F41"/>
    <w:rsid w:val="00910BD3"/>
    <w:rsid w:val="009134CE"/>
    <w:rsid w:val="00915DCE"/>
    <w:rsid w:val="00917D96"/>
    <w:rsid w:val="0092050E"/>
    <w:rsid w:val="00921865"/>
    <w:rsid w:val="009218D5"/>
    <w:rsid w:val="00921BC1"/>
    <w:rsid w:val="00922603"/>
    <w:rsid w:val="00924296"/>
    <w:rsid w:val="009302C8"/>
    <w:rsid w:val="009316E3"/>
    <w:rsid w:val="009342DF"/>
    <w:rsid w:val="009351D7"/>
    <w:rsid w:val="009355F3"/>
    <w:rsid w:val="00937A1A"/>
    <w:rsid w:val="00940225"/>
    <w:rsid w:val="009409B6"/>
    <w:rsid w:val="00941195"/>
    <w:rsid w:val="00941F05"/>
    <w:rsid w:val="009471E9"/>
    <w:rsid w:val="00947702"/>
    <w:rsid w:val="00947BD3"/>
    <w:rsid w:val="00951500"/>
    <w:rsid w:val="009521FA"/>
    <w:rsid w:val="00957BD1"/>
    <w:rsid w:val="00957D22"/>
    <w:rsid w:val="009617D9"/>
    <w:rsid w:val="00963A51"/>
    <w:rsid w:val="00964BED"/>
    <w:rsid w:val="00965C9A"/>
    <w:rsid w:val="00965E2D"/>
    <w:rsid w:val="00965F55"/>
    <w:rsid w:val="009661EB"/>
    <w:rsid w:val="0097090C"/>
    <w:rsid w:val="009721B3"/>
    <w:rsid w:val="0097259D"/>
    <w:rsid w:val="00974DCB"/>
    <w:rsid w:val="00975AE0"/>
    <w:rsid w:val="009805CB"/>
    <w:rsid w:val="009829CC"/>
    <w:rsid w:val="009847D2"/>
    <w:rsid w:val="009858A7"/>
    <w:rsid w:val="00990BB4"/>
    <w:rsid w:val="0099423F"/>
    <w:rsid w:val="00996588"/>
    <w:rsid w:val="009A0FEF"/>
    <w:rsid w:val="009A1AD6"/>
    <w:rsid w:val="009A1CBD"/>
    <w:rsid w:val="009A21CE"/>
    <w:rsid w:val="009A4810"/>
    <w:rsid w:val="009B0109"/>
    <w:rsid w:val="009B061A"/>
    <w:rsid w:val="009B1027"/>
    <w:rsid w:val="009B1843"/>
    <w:rsid w:val="009B1B03"/>
    <w:rsid w:val="009B3140"/>
    <w:rsid w:val="009B54C0"/>
    <w:rsid w:val="009B5C78"/>
    <w:rsid w:val="009B6062"/>
    <w:rsid w:val="009B7316"/>
    <w:rsid w:val="009C1EDB"/>
    <w:rsid w:val="009C40C2"/>
    <w:rsid w:val="009C7DB3"/>
    <w:rsid w:val="009D0320"/>
    <w:rsid w:val="009D3423"/>
    <w:rsid w:val="009D4CC4"/>
    <w:rsid w:val="009D5381"/>
    <w:rsid w:val="009D584B"/>
    <w:rsid w:val="009D66FA"/>
    <w:rsid w:val="009D6775"/>
    <w:rsid w:val="009D6B3F"/>
    <w:rsid w:val="009D6DBB"/>
    <w:rsid w:val="009D6E74"/>
    <w:rsid w:val="009D7300"/>
    <w:rsid w:val="009E0443"/>
    <w:rsid w:val="009E1A52"/>
    <w:rsid w:val="009E274D"/>
    <w:rsid w:val="009E633C"/>
    <w:rsid w:val="009E7AC2"/>
    <w:rsid w:val="009F13FD"/>
    <w:rsid w:val="009F3841"/>
    <w:rsid w:val="009F7502"/>
    <w:rsid w:val="00A0018B"/>
    <w:rsid w:val="00A019F1"/>
    <w:rsid w:val="00A04060"/>
    <w:rsid w:val="00A0426D"/>
    <w:rsid w:val="00A0434A"/>
    <w:rsid w:val="00A05459"/>
    <w:rsid w:val="00A10C6A"/>
    <w:rsid w:val="00A13AF8"/>
    <w:rsid w:val="00A159E5"/>
    <w:rsid w:val="00A1601B"/>
    <w:rsid w:val="00A1631D"/>
    <w:rsid w:val="00A17AF2"/>
    <w:rsid w:val="00A20EEB"/>
    <w:rsid w:val="00A21B75"/>
    <w:rsid w:val="00A239C0"/>
    <w:rsid w:val="00A242E4"/>
    <w:rsid w:val="00A2692C"/>
    <w:rsid w:val="00A3154A"/>
    <w:rsid w:val="00A32547"/>
    <w:rsid w:val="00A333D8"/>
    <w:rsid w:val="00A33D56"/>
    <w:rsid w:val="00A34BF5"/>
    <w:rsid w:val="00A354F5"/>
    <w:rsid w:val="00A504D9"/>
    <w:rsid w:val="00A50859"/>
    <w:rsid w:val="00A50E69"/>
    <w:rsid w:val="00A510AB"/>
    <w:rsid w:val="00A57B2E"/>
    <w:rsid w:val="00A60BA7"/>
    <w:rsid w:val="00A6183C"/>
    <w:rsid w:val="00A6457E"/>
    <w:rsid w:val="00A71593"/>
    <w:rsid w:val="00A7275E"/>
    <w:rsid w:val="00A73D99"/>
    <w:rsid w:val="00A73EF3"/>
    <w:rsid w:val="00A75D92"/>
    <w:rsid w:val="00A76B61"/>
    <w:rsid w:val="00A770AC"/>
    <w:rsid w:val="00A77F8A"/>
    <w:rsid w:val="00A81E4E"/>
    <w:rsid w:val="00A8335E"/>
    <w:rsid w:val="00A8367F"/>
    <w:rsid w:val="00A83F91"/>
    <w:rsid w:val="00A84CCD"/>
    <w:rsid w:val="00A87415"/>
    <w:rsid w:val="00A8777E"/>
    <w:rsid w:val="00A87821"/>
    <w:rsid w:val="00A913DD"/>
    <w:rsid w:val="00A914CA"/>
    <w:rsid w:val="00A91AB3"/>
    <w:rsid w:val="00A92D8D"/>
    <w:rsid w:val="00A93D11"/>
    <w:rsid w:val="00A945A6"/>
    <w:rsid w:val="00A94655"/>
    <w:rsid w:val="00A94BD8"/>
    <w:rsid w:val="00A94E81"/>
    <w:rsid w:val="00A95E35"/>
    <w:rsid w:val="00AA1DBD"/>
    <w:rsid w:val="00AA1FBD"/>
    <w:rsid w:val="00AA59E7"/>
    <w:rsid w:val="00AA67ED"/>
    <w:rsid w:val="00AA71CA"/>
    <w:rsid w:val="00AA73E8"/>
    <w:rsid w:val="00AA7A56"/>
    <w:rsid w:val="00AA7AE4"/>
    <w:rsid w:val="00AB08B1"/>
    <w:rsid w:val="00AB11FC"/>
    <w:rsid w:val="00AB1A91"/>
    <w:rsid w:val="00AB2C06"/>
    <w:rsid w:val="00AB2E5F"/>
    <w:rsid w:val="00AB569C"/>
    <w:rsid w:val="00AB6131"/>
    <w:rsid w:val="00AB61AE"/>
    <w:rsid w:val="00AB6BAC"/>
    <w:rsid w:val="00AC0623"/>
    <w:rsid w:val="00AC105F"/>
    <w:rsid w:val="00AC18BD"/>
    <w:rsid w:val="00AC5808"/>
    <w:rsid w:val="00AC5CD3"/>
    <w:rsid w:val="00AC6A60"/>
    <w:rsid w:val="00AC6F52"/>
    <w:rsid w:val="00AD1506"/>
    <w:rsid w:val="00AD19FB"/>
    <w:rsid w:val="00AD2932"/>
    <w:rsid w:val="00AD314B"/>
    <w:rsid w:val="00AD4E1A"/>
    <w:rsid w:val="00AD5B04"/>
    <w:rsid w:val="00AD5F36"/>
    <w:rsid w:val="00AD7622"/>
    <w:rsid w:val="00AE0060"/>
    <w:rsid w:val="00AE0DDA"/>
    <w:rsid w:val="00AE20E0"/>
    <w:rsid w:val="00AE2F2D"/>
    <w:rsid w:val="00AE40F8"/>
    <w:rsid w:val="00AE632E"/>
    <w:rsid w:val="00AE66BD"/>
    <w:rsid w:val="00AE720D"/>
    <w:rsid w:val="00AE7656"/>
    <w:rsid w:val="00AF058E"/>
    <w:rsid w:val="00AF16F3"/>
    <w:rsid w:val="00AF327D"/>
    <w:rsid w:val="00AF3D61"/>
    <w:rsid w:val="00AF3E80"/>
    <w:rsid w:val="00AF4332"/>
    <w:rsid w:val="00B00D22"/>
    <w:rsid w:val="00B00E3B"/>
    <w:rsid w:val="00B0130E"/>
    <w:rsid w:val="00B02B4E"/>
    <w:rsid w:val="00B052E2"/>
    <w:rsid w:val="00B05A76"/>
    <w:rsid w:val="00B0604A"/>
    <w:rsid w:val="00B06A6F"/>
    <w:rsid w:val="00B10FDE"/>
    <w:rsid w:val="00B11554"/>
    <w:rsid w:val="00B14C27"/>
    <w:rsid w:val="00B151B3"/>
    <w:rsid w:val="00B15B64"/>
    <w:rsid w:val="00B16837"/>
    <w:rsid w:val="00B16F9C"/>
    <w:rsid w:val="00B21C54"/>
    <w:rsid w:val="00B23E68"/>
    <w:rsid w:val="00B27F29"/>
    <w:rsid w:val="00B30539"/>
    <w:rsid w:val="00B34D2E"/>
    <w:rsid w:val="00B34ED7"/>
    <w:rsid w:val="00B35BA3"/>
    <w:rsid w:val="00B37261"/>
    <w:rsid w:val="00B44B9C"/>
    <w:rsid w:val="00B45DE5"/>
    <w:rsid w:val="00B45EAA"/>
    <w:rsid w:val="00B46C5E"/>
    <w:rsid w:val="00B502FC"/>
    <w:rsid w:val="00B526F5"/>
    <w:rsid w:val="00B576B8"/>
    <w:rsid w:val="00B612A7"/>
    <w:rsid w:val="00B6274D"/>
    <w:rsid w:val="00B62BD8"/>
    <w:rsid w:val="00B6380A"/>
    <w:rsid w:val="00B6443A"/>
    <w:rsid w:val="00B6494D"/>
    <w:rsid w:val="00B662E8"/>
    <w:rsid w:val="00B67C70"/>
    <w:rsid w:val="00B70FC8"/>
    <w:rsid w:val="00B72096"/>
    <w:rsid w:val="00B72C18"/>
    <w:rsid w:val="00B74104"/>
    <w:rsid w:val="00B753B8"/>
    <w:rsid w:val="00B766B0"/>
    <w:rsid w:val="00B76D6D"/>
    <w:rsid w:val="00B800FB"/>
    <w:rsid w:val="00B8050B"/>
    <w:rsid w:val="00B819B4"/>
    <w:rsid w:val="00B8246A"/>
    <w:rsid w:val="00B82691"/>
    <w:rsid w:val="00B84B30"/>
    <w:rsid w:val="00B9167D"/>
    <w:rsid w:val="00B91AF3"/>
    <w:rsid w:val="00B935CB"/>
    <w:rsid w:val="00B93A72"/>
    <w:rsid w:val="00B94375"/>
    <w:rsid w:val="00B94D56"/>
    <w:rsid w:val="00B957D4"/>
    <w:rsid w:val="00B97520"/>
    <w:rsid w:val="00BA3CA0"/>
    <w:rsid w:val="00BA5681"/>
    <w:rsid w:val="00BA5E83"/>
    <w:rsid w:val="00BA6523"/>
    <w:rsid w:val="00BB1037"/>
    <w:rsid w:val="00BB1363"/>
    <w:rsid w:val="00BB3AE6"/>
    <w:rsid w:val="00BB5553"/>
    <w:rsid w:val="00BC2E49"/>
    <w:rsid w:val="00BC4ADA"/>
    <w:rsid w:val="00BC5EBB"/>
    <w:rsid w:val="00BC6C18"/>
    <w:rsid w:val="00BD0FB8"/>
    <w:rsid w:val="00BD151E"/>
    <w:rsid w:val="00BD3298"/>
    <w:rsid w:val="00BD3F30"/>
    <w:rsid w:val="00BD4064"/>
    <w:rsid w:val="00BD4B36"/>
    <w:rsid w:val="00BD4B74"/>
    <w:rsid w:val="00BD4E19"/>
    <w:rsid w:val="00BE15DB"/>
    <w:rsid w:val="00BE2722"/>
    <w:rsid w:val="00BE4574"/>
    <w:rsid w:val="00BE4C1C"/>
    <w:rsid w:val="00BF118D"/>
    <w:rsid w:val="00BF1944"/>
    <w:rsid w:val="00BF4CA2"/>
    <w:rsid w:val="00BF4FF3"/>
    <w:rsid w:val="00BF5A9F"/>
    <w:rsid w:val="00BF602B"/>
    <w:rsid w:val="00BF63D9"/>
    <w:rsid w:val="00C03CDB"/>
    <w:rsid w:val="00C05173"/>
    <w:rsid w:val="00C05BBF"/>
    <w:rsid w:val="00C07957"/>
    <w:rsid w:val="00C10156"/>
    <w:rsid w:val="00C11A81"/>
    <w:rsid w:val="00C12972"/>
    <w:rsid w:val="00C13621"/>
    <w:rsid w:val="00C14244"/>
    <w:rsid w:val="00C1452C"/>
    <w:rsid w:val="00C14EEC"/>
    <w:rsid w:val="00C15ECB"/>
    <w:rsid w:val="00C17490"/>
    <w:rsid w:val="00C17C5A"/>
    <w:rsid w:val="00C21A0D"/>
    <w:rsid w:val="00C24CD4"/>
    <w:rsid w:val="00C24EF4"/>
    <w:rsid w:val="00C24FB8"/>
    <w:rsid w:val="00C25A8D"/>
    <w:rsid w:val="00C25C4A"/>
    <w:rsid w:val="00C30694"/>
    <w:rsid w:val="00C3266F"/>
    <w:rsid w:val="00C33742"/>
    <w:rsid w:val="00C34A25"/>
    <w:rsid w:val="00C3649F"/>
    <w:rsid w:val="00C37991"/>
    <w:rsid w:val="00C37A4E"/>
    <w:rsid w:val="00C40943"/>
    <w:rsid w:val="00C471C6"/>
    <w:rsid w:val="00C47721"/>
    <w:rsid w:val="00C47F22"/>
    <w:rsid w:val="00C501C6"/>
    <w:rsid w:val="00C5497B"/>
    <w:rsid w:val="00C554E5"/>
    <w:rsid w:val="00C57526"/>
    <w:rsid w:val="00C57912"/>
    <w:rsid w:val="00C608E3"/>
    <w:rsid w:val="00C63820"/>
    <w:rsid w:val="00C638FD"/>
    <w:rsid w:val="00C6560D"/>
    <w:rsid w:val="00C660E2"/>
    <w:rsid w:val="00C70DAE"/>
    <w:rsid w:val="00C713C7"/>
    <w:rsid w:val="00C72326"/>
    <w:rsid w:val="00C7346E"/>
    <w:rsid w:val="00C76649"/>
    <w:rsid w:val="00C81D40"/>
    <w:rsid w:val="00C82D9D"/>
    <w:rsid w:val="00C85438"/>
    <w:rsid w:val="00C8574B"/>
    <w:rsid w:val="00C91075"/>
    <w:rsid w:val="00C914C3"/>
    <w:rsid w:val="00C92D3D"/>
    <w:rsid w:val="00C93E26"/>
    <w:rsid w:val="00C952C0"/>
    <w:rsid w:val="00C95E4A"/>
    <w:rsid w:val="00C9624A"/>
    <w:rsid w:val="00C973CA"/>
    <w:rsid w:val="00C976BE"/>
    <w:rsid w:val="00CA0254"/>
    <w:rsid w:val="00CA2150"/>
    <w:rsid w:val="00CA2E05"/>
    <w:rsid w:val="00CA5459"/>
    <w:rsid w:val="00CA76DE"/>
    <w:rsid w:val="00CB1A18"/>
    <w:rsid w:val="00CB2F8C"/>
    <w:rsid w:val="00CB6743"/>
    <w:rsid w:val="00CC3F6E"/>
    <w:rsid w:val="00CC6364"/>
    <w:rsid w:val="00CC6799"/>
    <w:rsid w:val="00CC70C1"/>
    <w:rsid w:val="00CC7F0C"/>
    <w:rsid w:val="00CD0D39"/>
    <w:rsid w:val="00CD2283"/>
    <w:rsid w:val="00CD3C94"/>
    <w:rsid w:val="00CD540A"/>
    <w:rsid w:val="00CD58CF"/>
    <w:rsid w:val="00CD6AC2"/>
    <w:rsid w:val="00CE0342"/>
    <w:rsid w:val="00CE0C1A"/>
    <w:rsid w:val="00CE1D92"/>
    <w:rsid w:val="00CE3B9A"/>
    <w:rsid w:val="00CE436A"/>
    <w:rsid w:val="00CE4871"/>
    <w:rsid w:val="00CE53F4"/>
    <w:rsid w:val="00CE7719"/>
    <w:rsid w:val="00CF1C13"/>
    <w:rsid w:val="00CF3A66"/>
    <w:rsid w:val="00CF3B2E"/>
    <w:rsid w:val="00D012B5"/>
    <w:rsid w:val="00D01FD7"/>
    <w:rsid w:val="00D02EC4"/>
    <w:rsid w:val="00D03D66"/>
    <w:rsid w:val="00D04C14"/>
    <w:rsid w:val="00D04CCA"/>
    <w:rsid w:val="00D05E6C"/>
    <w:rsid w:val="00D10207"/>
    <w:rsid w:val="00D12CD8"/>
    <w:rsid w:val="00D14B4C"/>
    <w:rsid w:val="00D16CB4"/>
    <w:rsid w:val="00D20774"/>
    <w:rsid w:val="00D21903"/>
    <w:rsid w:val="00D3038B"/>
    <w:rsid w:val="00D30586"/>
    <w:rsid w:val="00D3108E"/>
    <w:rsid w:val="00D32B45"/>
    <w:rsid w:val="00D36022"/>
    <w:rsid w:val="00D36AD1"/>
    <w:rsid w:val="00D37AB4"/>
    <w:rsid w:val="00D41D09"/>
    <w:rsid w:val="00D429C9"/>
    <w:rsid w:val="00D42A04"/>
    <w:rsid w:val="00D43697"/>
    <w:rsid w:val="00D43EB4"/>
    <w:rsid w:val="00D446BD"/>
    <w:rsid w:val="00D4593A"/>
    <w:rsid w:val="00D463B2"/>
    <w:rsid w:val="00D46EAC"/>
    <w:rsid w:val="00D46EC8"/>
    <w:rsid w:val="00D476BE"/>
    <w:rsid w:val="00D53158"/>
    <w:rsid w:val="00D53609"/>
    <w:rsid w:val="00D56447"/>
    <w:rsid w:val="00D56755"/>
    <w:rsid w:val="00D56A5A"/>
    <w:rsid w:val="00D61A1A"/>
    <w:rsid w:val="00D61C97"/>
    <w:rsid w:val="00D63C8F"/>
    <w:rsid w:val="00D640C9"/>
    <w:rsid w:val="00D65280"/>
    <w:rsid w:val="00D652B1"/>
    <w:rsid w:val="00D6553D"/>
    <w:rsid w:val="00D66E51"/>
    <w:rsid w:val="00D678D4"/>
    <w:rsid w:val="00D679DE"/>
    <w:rsid w:val="00D71B89"/>
    <w:rsid w:val="00D72182"/>
    <w:rsid w:val="00D72703"/>
    <w:rsid w:val="00D73479"/>
    <w:rsid w:val="00D74BCB"/>
    <w:rsid w:val="00D75012"/>
    <w:rsid w:val="00D76F9A"/>
    <w:rsid w:val="00D84808"/>
    <w:rsid w:val="00D8585D"/>
    <w:rsid w:val="00D939C4"/>
    <w:rsid w:val="00D94879"/>
    <w:rsid w:val="00D95096"/>
    <w:rsid w:val="00D9565D"/>
    <w:rsid w:val="00DA18E8"/>
    <w:rsid w:val="00DA27FD"/>
    <w:rsid w:val="00DA5F96"/>
    <w:rsid w:val="00DB0D71"/>
    <w:rsid w:val="00DB1897"/>
    <w:rsid w:val="00DB2589"/>
    <w:rsid w:val="00DB2917"/>
    <w:rsid w:val="00DB4BD7"/>
    <w:rsid w:val="00DB6608"/>
    <w:rsid w:val="00DB7B0C"/>
    <w:rsid w:val="00DC35E0"/>
    <w:rsid w:val="00DC49A3"/>
    <w:rsid w:val="00DD12DB"/>
    <w:rsid w:val="00DD259F"/>
    <w:rsid w:val="00DD56ED"/>
    <w:rsid w:val="00DD586C"/>
    <w:rsid w:val="00DD59B1"/>
    <w:rsid w:val="00DD71E0"/>
    <w:rsid w:val="00DD7B50"/>
    <w:rsid w:val="00DD7C3D"/>
    <w:rsid w:val="00DE043A"/>
    <w:rsid w:val="00DE3E96"/>
    <w:rsid w:val="00DE5B7B"/>
    <w:rsid w:val="00DE7794"/>
    <w:rsid w:val="00DE7DAB"/>
    <w:rsid w:val="00DF027A"/>
    <w:rsid w:val="00DF04A6"/>
    <w:rsid w:val="00DF0513"/>
    <w:rsid w:val="00DF1D72"/>
    <w:rsid w:val="00DF34AC"/>
    <w:rsid w:val="00DF4D0B"/>
    <w:rsid w:val="00DF743A"/>
    <w:rsid w:val="00DF753B"/>
    <w:rsid w:val="00E0121B"/>
    <w:rsid w:val="00E11F70"/>
    <w:rsid w:val="00E12479"/>
    <w:rsid w:val="00E134A1"/>
    <w:rsid w:val="00E1404E"/>
    <w:rsid w:val="00E1531A"/>
    <w:rsid w:val="00E17B05"/>
    <w:rsid w:val="00E20979"/>
    <w:rsid w:val="00E21DC9"/>
    <w:rsid w:val="00E23B11"/>
    <w:rsid w:val="00E2533A"/>
    <w:rsid w:val="00E26AF5"/>
    <w:rsid w:val="00E27439"/>
    <w:rsid w:val="00E3029B"/>
    <w:rsid w:val="00E30DA7"/>
    <w:rsid w:val="00E30EAA"/>
    <w:rsid w:val="00E30F3B"/>
    <w:rsid w:val="00E31443"/>
    <w:rsid w:val="00E31F3C"/>
    <w:rsid w:val="00E37C0B"/>
    <w:rsid w:val="00E40796"/>
    <w:rsid w:val="00E40C7A"/>
    <w:rsid w:val="00E41653"/>
    <w:rsid w:val="00E4291D"/>
    <w:rsid w:val="00E42F10"/>
    <w:rsid w:val="00E43362"/>
    <w:rsid w:val="00E45662"/>
    <w:rsid w:val="00E5093E"/>
    <w:rsid w:val="00E517FD"/>
    <w:rsid w:val="00E53BBC"/>
    <w:rsid w:val="00E545EB"/>
    <w:rsid w:val="00E60A5A"/>
    <w:rsid w:val="00E62FCE"/>
    <w:rsid w:val="00E63D07"/>
    <w:rsid w:val="00E66C6B"/>
    <w:rsid w:val="00E67026"/>
    <w:rsid w:val="00E72911"/>
    <w:rsid w:val="00E72CDB"/>
    <w:rsid w:val="00E72EAA"/>
    <w:rsid w:val="00E7307D"/>
    <w:rsid w:val="00E73556"/>
    <w:rsid w:val="00E73D48"/>
    <w:rsid w:val="00E74921"/>
    <w:rsid w:val="00E81948"/>
    <w:rsid w:val="00E81973"/>
    <w:rsid w:val="00E81BC6"/>
    <w:rsid w:val="00E82CBF"/>
    <w:rsid w:val="00E868F4"/>
    <w:rsid w:val="00E87222"/>
    <w:rsid w:val="00E90783"/>
    <w:rsid w:val="00E913C5"/>
    <w:rsid w:val="00E9166B"/>
    <w:rsid w:val="00E92A57"/>
    <w:rsid w:val="00E94D09"/>
    <w:rsid w:val="00E97723"/>
    <w:rsid w:val="00EA27F4"/>
    <w:rsid w:val="00EA3006"/>
    <w:rsid w:val="00EA3A6F"/>
    <w:rsid w:val="00EA4E94"/>
    <w:rsid w:val="00EA687F"/>
    <w:rsid w:val="00EB1470"/>
    <w:rsid w:val="00EB38CB"/>
    <w:rsid w:val="00EB5443"/>
    <w:rsid w:val="00EB7C49"/>
    <w:rsid w:val="00EC00F8"/>
    <w:rsid w:val="00EC0537"/>
    <w:rsid w:val="00EC0DF5"/>
    <w:rsid w:val="00EC12B9"/>
    <w:rsid w:val="00EC21A6"/>
    <w:rsid w:val="00EC3594"/>
    <w:rsid w:val="00EC359B"/>
    <w:rsid w:val="00EC51C9"/>
    <w:rsid w:val="00EC6239"/>
    <w:rsid w:val="00ED116D"/>
    <w:rsid w:val="00ED1596"/>
    <w:rsid w:val="00ED1999"/>
    <w:rsid w:val="00ED2C65"/>
    <w:rsid w:val="00ED325E"/>
    <w:rsid w:val="00EE0893"/>
    <w:rsid w:val="00EE0FDD"/>
    <w:rsid w:val="00EE1768"/>
    <w:rsid w:val="00EE2880"/>
    <w:rsid w:val="00EE30A7"/>
    <w:rsid w:val="00EE3A1C"/>
    <w:rsid w:val="00EE3E45"/>
    <w:rsid w:val="00EE3FF3"/>
    <w:rsid w:val="00EE4D5E"/>
    <w:rsid w:val="00EE62D5"/>
    <w:rsid w:val="00EE6AE7"/>
    <w:rsid w:val="00EE754B"/>
    <w:rsid w:val="00EF04EB"/>
    <w:rsid w:val="00EF1D0C"/>
    <w:rsid w:val="00EF2286"/>
    <w:rsid w:val="00F01245"/>
    <w:rsid w:val="00F01E52"/>
    <w:rsid w:val="00F034C7"/>
    <w:rsid w:val="00F05480"/>
    <w:rsid w:val="00F067EA"/>
    <w:rsid w:val="00F071E8"/>
    <w:rsid w:val="00F10058"/>
    <w:rsid w:val="00F10417"/>
    <w:rsid w:val="00F113DB"/>
    <w:rsid w:val="00F12746"/>
    <w:rsid w:val="00F127C7"/>
    <w:rsid w:val="00F1355F"/>
    <w:rsid w:val="00F14213"/>
    <w:rsid w:val="00F142E5"/>
    <w:rsid w:val="00F14514"/>
    <w:rsid w:val="00F149AB"/>
    <w:rsid w:val="00F15170"/>
    <w:rsid w:val="00F17EC3"/>
    <w:rsid w:val="00F20242"/>
    <w:rsid w:val="00F2324D"/>
    <w:rsid w:val="00F238BE"/>
    <w:rsid w:val="00F24671"/>
    <w:rsid w:val="00F24BED"/>
    <w:rsid w:val="00F24DDC"/>
    <w:rsid w:val="00F2527F"/>
    <w:rsid w:val="00F25801"/>
    <w:rsid w:val="00F279D6"/>
    <w:rsid w:val="00F30681"/>
    <w:rsid w:val="00F32023"/>
    <w:rsid w:val="00F32059"/>
    <w:rsid w:val="00F33052"/>
    <w:rsid w:val="00F36CB1"/>
    <w:rsid w:val="00F36E85"/>
    <w:rsid w:val="00F3719F"/>
    <w:rsid w:val="00F41EC3"/>
    <w:rsid w:val="00F429FB"/>
    <w:rsid w:val="00F44BC7"/>
    <w:rsid w:val="00F458E7"/>
    <w:rsid w:val="00F4593D"/>
    <w:rsid w:val="00F46F9A"/>
    <w:rsid w:val="00F51C63"/>
    <w:rsid w:val="00F52135"/>
    <w:rsid w:val="00F52F0C"/>
    <w:rsid w:val="00F54143"/>
    <w:rsid w:val="00F54B4A"/>
    <w:rsid w:val="00F5693C"/>
    <w:rsid w:val="00F5770B"/>
    <w:rsid w:val="00F57FFA"/>
    <w:rsid w:val="00F604BE"/>
    <w:rsid w:val="00F60B6F"/>
    <w:rsid w:val="00F62689"/>
    <w:rsid w:val="00F6606F"/>
    <w:rsid w:val="00F663B9"/>
    <w:rsid w:val="00F678CE"/>
    <w:rsid w:val="00F67C63"/>
    <w:rsid w:val="00F70674"/>
    <w:rsid w:val="00F70799"/>
    <w:rsid w:val="00F745A6"/>
    <w:rsid w:val="00F811EC"/>
    <w:rsid w:val="00F82A05"/>
    <w:rsid w:val="00F8311D"/>
    <w:rsid w:val="00F835C7"/>
    <w:rsid w:val="00F83B29"/>
    <w:rsid w:val="00F83F3E"/>
    <w:rsid w:val="00F857AB"/>
    <w:rsid w:val="00F86605"/>
    <w:rsid w:val="00F87A5A"/>
    <w:rsid w:val="00F90E7A"/>
    <w:rsid w:val="00F92D3D"/>
    <w:rsid w:val="00F92FE0"/>
    <w:rsid w:val="00F938BB"/>
    <w:rsid w:val="00FA0B25"/>
    <w:rsid w:val="00FA1847"/>
    <w:rsid w:val="00FA1B34"/>
    <w:rsid w:val="00FA2680"/>
    <w:rsid w:val="00FA4AC0"/>
    <w:rsid w:val="00FA7636"/>
    <w:rsid w:val="00FB58F1"/>
    <w:rsid w:val="00FB6EC7"/>
    <w:rsid w:val="00FC0CA7"/>
    <w:rsid w:val="00FC1423"/>
    <w:rsid w:val="00FC2BD4"/>
    <w:rsid w:val="00FC420B"/>
    <w:rsid w:val="00FC75C8"/>
    <w:rsid w:val="00FD19EE"/>
    <w:rsid w:val="00FD1EC9"/>
    <w:rsid w:val="00FD39D9"/>
    <w:rsid w:val="00FD459F"/>
    <w:rsid w:val="00FD4E51"/>
    <w:rsid w:val="00FD564E"/>
    <w:rsid w:val="00FD6097"/>
    <w:rsid w:val="00FD739C"/>
    <w:rsid w:val="00FD7413"/>
    <w:rsid w:val="00FE1B50"/>
    <w:rsid w:val="00FF164E"/>
    <w:rsid w:val="00FF1A87"/>
    <w:rsid w:val="00FF41A7"/>
    <w:rsid w:val="00FF4940"/>
    <w:rsid w:val="00FF4DC2"/>
    <w:rsid w:val="00FF5E24"/>
    <w:rsid w:val="00FF635F"/>
    <w:rsid w:val="00FF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BFF"/>
    <w:rPr>
      <w:rFonts w:ascii="Verdana" w:hAnsi="Verdan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71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Stili1">
    <w:name w:val="Tablo Stili1"/>
    <w:basedOn w:val="TableContemporary"/>
    <w:uiPriority w:val="99"/>
    <w:rsid w:val="00FC420B"/>
    <w:tblPr>
      <w:tblStyleRowBandSize w:val="2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ontemporary">
    <w:name w:val="Table Contemporary"/>
    <w:basedOn w:val="TableNormal"/>
    <w:uiPriority w:val="99"/>
    <w:rsid w:val="00FC420B"/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odyTextIndent2">
    <w:name w:val="Body Text Indent 2"/>
    <w:basedOn w:val="Normal"/>
    <w:link w:val="BodyTextIndent2Char"/>
    <w:uiPriority w:val="99"/>
    <w:rsid w:val="00B84B30"/>
    <w:pPr>
      <w:ind w:left="360"/>
      <w:jc w:val="center"/>
    </w:pPr>
    <w:rPr>
      <w:rFonts w:ascii="Arial" w:hAnsi="Arial" w:cs="Arial"/>
      <w:b/>
      <w:bCs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75BC"/>
    <w:rPr>
      <w:rFonts w:ascii="Verdana" w:hAnsi="Verdana"/>
      <w:sz w:val="24"/>
      <w:szCs w:val="24"/>
    </w:rPr>
  </w:style>
  <w:style w:type="character" w:customStyle="1" w:styleId="Helvetica8BBlack">
    <w:name w:val="Helvetica8 B Black"/>
    <w:basedOn w:val="DefaultParagraphFont"/>
    <w:uiPriority w:val="99"/>
    <w:rsid w:val="00E9166B"/>
    <w:rPr>
      <w:rFonts w:ascii="Helvetica" w:hAnsi="Helvetica" w:cs="Helvetica"/>
      <w:b/>
      <w:bCs/>
      <w:color w:val="000000"/>
      <w:sz w:val="16"/>
      <w:szCs w:val="16"/>
      <w:lang w:val="tr-TR"/>
    </w:rPr>
  </w:style>
  <w:style w:type="character" w:customStyle="1" w:styleId="postbody1">
    <w:name w:val="postbody1"/>
    <w:basedOn w:val="DefaultParagraphFont"/>
    <w:uiPriority w:val="99"/>
    <w:rsid w:val="0028716C"/>
    <w:rPr>
      <w:rFonts w:cs="Times New Roman"/>
    </w:rPr>
  </w:style>
  <w:style w:type="character" w:customStyle="1" w:styleId="Helvetica8Black">
    <w:name w:val="Helvetica8 Black"/>
    <w:basedOn w:val="DefaultParagraphFont"/>
    <w:uiPriority w:val="99"/>
    <w:rsid w:val="004458EC"/>
    <w:rPr>
      <w:rFonts w:ascii="Helvetica" w:hAnsi="Helvetica" w:cs="Helvetica"/>
      <w:color w:val="000000"/>
      <w:sz w:val="16"/>
      <w:szCs w:val="16"/>
      <w:lang w:val="tr-TR"/>
    </w:rPr>
  </w:style>
  <w:style w:type="character" w:customStyle="1" w:styleId="Helvetica8BUBlack">
    <w:name w:val="Helvetica8 BU Black"/>
    <w:basedOn w:val="DefaultParagraphFont"/>
    <w:uiPriority w:val="99"/>
    <w:rsid w:val="000270E8"/>
    <w:rPr>
      <w:rFonts w:ascii="Helvetica" w:hAnsi="Helvetica" w:cs="Helvetica"/>
      <w:b/>
      <w:bCs/>
      <w:color w:val="000000"/>
      <w:sz w:val="16"/>
      <w:szCs w:val="16"/>
      <w:u w:val="single"/>
      <w:lang w:val="tr-TR"/>
    </w:rPr>
  </w:style>
  <w:style w:type="paragraph" w:styleId="BodyTextIndent">
    <w:name w:val="Body Text Indent"/>
    <w:basedOn w:val="Normal"/>
    <w:link w:val="BodyTextIndentChar"/>
    <w:uiPriority w:val="99"/>
    <w:rsid w:val="00CF3B2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75BC"/>
    <w:rPr>
      <w:rFonts w:ascii="Verdana" w:hAnsi="Verdana"/>
      <w:sz w:val="24"/>
      <w:szCs w:val="24"/>
    </w:rPr>
  </w:style>
  <w:style w:type="paragraph" w:styleId="ListParagraph">
    <w:name w:val="List Paragraph"/>
    <w:basedOn w:val="Normal"/>
    <w:uiPriority w:val="99"/>
    <w:qFormat/>
    <w:rsid w:val="00A6183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1050C0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styleId="BalloonText">
    <w:name w:val="Balloon Text"/>
    <w:basedOn w:val="Normal"/>
    <w:link w:val="BalloonTextChar"/>
    <w:uiPriority w:val="99"/>
    <w:rsid w:val="009D6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D66F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54143"/>
    <w:rPr>
      <w:rFonts w:ascii="Calibri" w:hAnsi="Calibri"/>
      <w:lang w:eastAsia="en-US"/>
    </w:rPr>
  </w:style>
  <w:style w:type="paragraph" w:customStyle="1" w:styleId="NormalTimesNewRoman">
    <w:name w:val="Normal + Times New Roman"/>
    <w:basedOn w:val="Normal"/>
    <w:uiPriority w:val="99"/>
    <w:rsid w:val="00FF4DC2"/>
    <w:pPr>
      <w:spacing w:after="200" w:line="276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Default">
    <w:name w:val="Default"/>
    <w:uiPriority w:val="99"/>
    <w:rsid w:val="002C58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7A2B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47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47A2B"/>
    <w:rPr>
      <w:rFonts w:ascii="Verdana" w:hAnsi="Verdana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965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6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eader" Target="header3.xml"/><Relationship Id="rId18" Type="http://schemas.openxmlformats.org/officeDocument/2006/relationships/hyperlink" Target="http://images.google.com.tr/imgres?imgurl=http://images.gittigidiyor.com/866/OSMANLI-ESKI-TURKCE-YAZI__8660306_0.jpg&amp;imgrefurl=http://urun.gittigidiyor.com/OSMANLI-ESKI-TURKCE-YAZI_W0QQidZZ8660306&amp;usg=__GiGCsWaxGd9inmaw0ybgMDpM1hQ=&amp;h=508&amp;w=700&amp;sz=39&amp;hl=tr&amp;start=58&amp;um=1&amp;tbnid=3aIji2vp24pPSM:&amp;tbnh=102&amp;tbnw=140&amp;prev=/images?q=eski+yaz%C4%B1&amp;ndsp=20&amp;hl=tr&amp;sa=N&amp;start=40&amp;um=1" TargetMode="External"/><Relationship Id="rId26" Type="http://schemas.openxmlformats.org/officeDocument/2006/relationships/hyperlink" Target="http://images.google.com.tr/imgres?imgurl=http://www.imagenic.net/images/wg5f7qft2sdg5fdpzd.jpg&amp;imgrefurl=http://www.parion.biz/content/view/63/88/&amp;usg=__ggur4b7qGfL3R3WLuSE_29cI9O0=&amp;h=610&amp;w=1024&amp;sz=58&amp;hl=tr&amp;start=92&amp;um=1&amp;tbnid=1XqDFg3FtjDsmM:&amp;tbnh=89&amp;tbnw=150&amp;prev=/images?q=buluntu&amp;ndsp=20&amp;hl=tr&amp;sa=N&amp;start=80&amp;um=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17" Type="http://schemas.openxmlformats.org/officeDocument/2006/relationships/image" Target="media/image5.jpeg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hyperlink" Target="http://images.google.com.tr/imgres?imgurl=http://image5.sahibinden.com/photos/68/69/35/5686935_l04.jpg&amp;imgrefurl=http://www.sahibinden.com/tarihi_paralarWQQaXQQ5686935WQQpXQQdisplayitem&amp;usg=__lhxfSMNZj3BON85y_hWe090YyI8=&amp;h=480&amp;w=480&amp;sz=52&amp;hl=tr&amp;start=16&amp;um=1&amp;tbnid=vDp7X7doLNpd1M:&amp;tbnh=129&amp;tbnw=129&amp;prev=/images?q=tarihi+paralar&amp;hl=tr&amp;um=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images.google.com.tr/imgres?imgurl=http://www.osmangazi.org/define/my_pictures/793_arma.JPG&amp;imgrefurl=http://www.osmangazi.org/default.asp?prc=011&amp;h=651&amp;w=600&amp;sz=305&amp;hl=tr&amp;start=1&amp;usg=__du68Ugg31gMavvlp0PcNjzmfeqw=&amp;tbnid=3DFPeFkEmFhTFM:&amp;tbnh=138&amp;tbnw=127&amp;prev=/images?q=osmanl%C4%B1+arma&amp;gbv=2&amp;hl=tr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28" Type="http://schemas.openxmlformats.org/officeDocument/2006/relationships/hyperlink" Target="http://www.sorubak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://www.turkiyeforum.com/files/thumbs/t_iskelet_122.jpg" TargetMode="External"/><Relationship Id="rId27" Type="http://schemas.openxmlformats.org/officeDocument/2006/relationships/image" Target="media/image10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574</TotalTime>
  <Pages>3</Pages>
  <Words>1015</Words>
  <Characters>5792</Characters>
  <Application>Microsoft Office Outlook</Application>
  <DocSecurity>0</DocSecurity>
  <Lines>0</Lines>
  <Paragraphs>0</Paragraphs>
  <ScaleCrop>false</ScaleCrop>
  <Company>14.02.2007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Ayhan SÖNMEZ Tarih Öğretmeni</dc:creator>
  <cp:keywords>www.sorubak.com</cp:keywords>
  <dc:description>www.sorubak.com</dc:description>
  <cp:lastModifiedBy>Dogan</cp:lastModifiedBy>
  <cp:revision>www.sorubak.com</cp:revision>
  <cp:lastPrinted>2009-05-19T16:17:00Z</cp:lastPrinted>
  <dcterms:created xsi:type="dcterms:W3CDTF">2009-11-15T00:16:00Z</dcterms:created>
  <dcterms:modified xsi:type="dcterms:W3CDTF">2013-10-06T13:22:00Z</dcterms:modified>
  <cp:category>www.sorubak.com</cp:category>
</cp:coreProperties>
</file>