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="250" w:tblpY="2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3"/>
        <w:gridCol w:w="7513"/>
        <w:gridCol w:w="1872"/>
      </w:tblGrid>
      <w:tr w:rsidR="008E3A6F" w:rsidRPr="00E62156" w:rsidTr="00E62156">
        <w:tc>
          <w:tcPr>
            <w:tcW w:w="1843" w:type="dxa"/>
          </w:tcPr>
          <w:p w:rsidR="008E3A6F" w:rsidRPr="00E62156" w:rsidRDefault="008E3A6F" w:rsidP="00E62156">
            <w:pPr>
              <w:spacing w:after="0" w:line="240" w:lineRule="auto"/>
            </w:pPr>
            <w:r w:rsidRPr="00E62156">
              <w:t>Ad :</w:t>
            </w:r>
          </w:p>
          <w:p w:rsidR="008E3A6F" w:rsidRPr="00E62156" w:rsidRDefault="008E3A6F" w:rsidP="00E62156">
            <w:pPr>
              <w:spacing w:after="0" w:line="240" w:lineRule="auto"/>
            </w:pPr>
            <w:r w:rsidRPr="00E62156">
              <w:t>SOYAD:</w:t>
            </w:r>
          </w:p>
        </w:tc>
        <w:tc>
          <w:tcPr>
            <w:tcW w:w="7513" w:type="dxa"/>
          </w:tcPr>
          <w:p w:rsidR="008E3A6F" w:rsidRPr="00E62156" w:rsidRDefault="008E3A6F" w:rsidP="00E62156">
            <w:pPr>
              <w:spacing w:after="0" w:line="240" w:lineRule="auto"/>
              <w:jc w:val="center"/>
            </w:pPr>
            <w:r w:rsidRPr="00E62156">
              <w:t>201</w:t>
            </w:r>
            <w:r>
              <w:t>3</w:t>
            </w:r>
            <w:r w:rsidRPr="00E62156">
              <w:t>-201</w:t>
            </w:r>
            <w:r>
              <w:t>4</w:t>
            </w:r>
          </w:p>
          <w:p w:rsidR="008E3A6F" w:rsidRPr="00E62156" w:rsidRDefault="008E3A6F" w:rsidP="00E62156">
            <w:pPr>
              <w:spacing w:after="0" w:line="240" w:lineRule="auto"/>
              <w:jc w:val="center"/>
            </w:pPr>
            <w:r w:rsidRPr="00E62156">
              <w:t>EĞİTİM VE ÖĞRETİM DÖNEMİ ÇÇP LİSESİ TARİH 1 BİRİNCİ DÖNEM 1. YAZILI</w:t>
            </w:r>
          </w:p>
        </w:tc>
        <w:tc>
          <w:tcPr>
            <w:tcW w:w="1872" w:type="dxa"/>
          </w:tcPr>
          <w:p w:rsidR="008E3A6F" w:rsidRPr="00E62156" w:rsidRDefault="008E3A6F" w:rsidP="00E62156">
            <w:pPr>
              <w:spacing w:after="0" w:line="240" w:lineRule="auto"/>
            </w:pPr>
            <w:r w:rsidRPr="00E62156">
              <w:t>PUAN:</w:t>
            </w:r>
          </w:p>
        </w:tc>
      </w:tr>
    </w:tbl>
    <w:p w:rsidR="008E3A6F" w:rsidRPr="00C8276A" w:rsidRDefault="008E3A6F" w:rsidP="00C8276A">
      <w:pPr>
        <w:pStyle w:val="ListParagraph"/>
        <w:numPr>
          <w:ilvl w:val="0"/>
          <w:numId w:val="7"/>
        </w:numPr>
        <w:rPr>
          <w:b/>
        </w:rPr>
      </w:pPr>
      <w:r w:rsidRPr="00C8276A">
        <w:rPr>
          <w:b/>
        </w:rPr>
        <w:t>Aşağıdaki soruları cevaplandırınız</w:t>
      </w:r>
    </w:p>
    <w:tbl>
      <w:tblPr>
        <w:tblW w:w="0" w:type="auto"/>
        <w:tblInd w:w="212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198"/>
      </w:tblGrid>
      <w:tr w:rsidR="008E3A6F" w:rsidRPr="00E62156" w:rsidTr="007622B0">
        <w:trPr>
          <w:trHeight w:val="1065"/>
        </w:trPr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A6F" w:rsidRPr="00E62156" w:rsidRDefault="008E3A6F" w:rsidP="006B2318">
            <w:pPr>
              <w:pStyle w:val="ListParagraph"/>
              <w:numPr>
                <w:ilvl w:val="0"/>
                <w:numId w:val="3"/>
              </w:numPr>
            </w:pPr>
            <w:r w:rsidRPr="00E62156">
              <w:t xml:space="preserve">Mezopotamya Uygarlıklarından Sümerlere ait olan </w:t>
            </w:r>
            <w:r w:rsidRPr="00E62156">
              <w:rPr>
                <w:b/>
              </w:rPr>
              <w:t xml:space="preserve">ZİGGURATLAR </w:t>
            </w:r>
            <w:r w:rsidRPr="00E62156">
              <w:t>hakkında bilgi veriniz</w:t>
            </w:r>
          </w:p>
          <w:p w:rsidR="008E3A6F" w:rsidRPr="00E62156" w:rsidRDefault="008E3A6F" w:rsidP="006B2318">
            <w:pPr>
              <w:pStyle w:val="ListParagraph"/>
              <w:numPr>
                <w:ilvl w:val="0"/>
                <w:numId w:val="3"/>
              </w:numPr>
            </w:pPr>
            <w:r w:rsidRPr="00E62156">
              <w:t xml:space="preserve">Tarihte </w:t>
            </w:r>
            <w:r w:rsidRPr="00E62156">
              <w:rPr>
                <w:b/>
              </w:rPr>
              <w:t>Yer - Zaman</w:t>
            </w:r>
            <w:r w:rsidRPr="00E62156">
              <w:t xml:space="preserve"> ve </w:t>
            </w:r>
            <w:r w:rsidRPr="00E62156">
              <w:rPr>
                <w:b/>
              </w:rPr>
              <w:t>Sebep -Sonuç</w:t>
            </w:r>
            <w:r w:rsidRPr="00E62156">
              <w:t xml:space="preserve">  İlişkisi hakkında bilgi veriniz</w:t>
            </w:r>
          </w:p>
          <w:p w:rsidR="008E3A6F" w:rsidRPr="00E62156" w:rsidRDefault="008E3A6F" w:rsidP="006B2318">
            <w:pPr>
              <w:pStyle w:val="ListParagraph"/>
              <w:numPr>
                <w:ilvl w:val="0"/>
                <w:numId w:val="3"/>
              </w:numPr>
            </w:pPr>
            <w:r w:rsidRPr="00E62156">
              <w:t>Tarihi Bilgilerin değişebilirlik özelliğini Açıklayınız</w:t>
            </w:r>
            <w:r>
              <w:t xml:space="preserve"> </w:t>
            </w:r>
            <w:hyperlink r:id="rId7" w:history="1">
              <w:r w:rsidRPr="00411292">
                <w:rPr>
                  <w:rStyle w:val="Hyperlink"/>
                  <w:color w:val="000000"/>
                </w:rPr>
                <w:t>www.sorubak.com</w:t>
              </w:r>
            </w:hyperlink>
          </w:p>
          <w:p w:rsidR="008E3A6F" w:rsidRPr="00E62156" w:rsidRDefault="008E3A6F" w:rsidP="006B2318">
            <w:pPr>
              <w:pStyle w:val="ListParagraph"/>
              <w:numPr>
                <w:ilvl w:val="0"/>
                <w:numId w:val="3"/>
              </w:numPr>
            </w:pPr>
            <w:r w:rsidRPr="00E62156">
              <w:t>Hititlere ait anal denilen yıllıkları tarih bilimi açısından değerlendiriniz.</w:t>
            </w:r>
          </w:p>
          <w:p w:rsidR="008E3A6F" w:rsidRPr="00E62156" w:rsidRDefault="008E3A6F" w:rsidP="00B301C0">
            <w:pPr>
              <w:pStyle w:val="ListParagraph"/>
              <w:numPr>
                <w:ilvl w:val="0"/>
                <w:numId w:val="3"/>
              </w:numPr>
            </w:pPr>
            <w:r w:rsidRPr="00E62156">
              <w:t>Miladi takvim Hkakkında bilgi veriniz</w:t>
            </w:r>
          </w:p>
        </w:tc>
      </w:tr>
    </w:tbl>
    <w:p w:rsidR="008E3A6F" w:rsidRPr="00C8276A" w:rsidRDefault="008E3A6F" w:rsidP="001F3CB9">
      <w:pPr>
        <w:ind w:left="59"/>
        <w:rPr>
          <w:b/>
        </w:rPr>
      </w:pPr>
      <w:r w:rsidRPr="00C8276A">
        <w:rPr>
          <w:b/>
        </w:rPr>
        <w:t>B-Aşağıdaki Test Sorularını Cevaplandırınız</w:t>
      </w:r>
    </w:p>
    <w:p w:rsidR="008E3A6F" w:rsidRDefault="008E3A6F" w:rsidP="002A61DC">
      <w:pPr>
        <w:rPr>
          <w:b/>
          <w:bCs/>
          <w:color w:val="333333"/>
          <w:sz w:val="20"/>
          <w:szCs w:val="20"/>
          <w:shd w:val="clear" w:color="auto" w:fill="FAFAFA"/>
        </w:rPr>
      </w:pPr>
      <w:r w:rsidRPr="002A61DC">
        <w:rPr>
          <w:b/>
          <w:bCs/>
          <w:color w:val="333333"/>
          <w:sz w:val="20"/>
          <w:szCs w:val="20"/>
          <w:shd w:val="clear" w:color="auto" w:fill="FAFAFA"/>
        </w:rPr>
        <w:t>1-Tarih öncesi dönemlerin aydınlatılmasında en çok hangi bilim dalından yararlanılır?</w:t>
      </w:r>
      <w:r w:rsidRPr="002A61DC">
        <w:rPr>
          <w:rFonts w:ascii="Verdana" w:hAnsi="Verdana"/>
          <w:color w:val="333333"/>
          <w:sz w:val="20"/>
          <w:szCs w:val="20"/>
        </w:rPr>
        <w:br/>
      </w:r>
      <w:r>
        <w:rPr>
          <w:b/>
          <w:bCs/>
          <w:color w:val="333333"/>
          <w:sz w:val="20"/>
          <w:szCs w:val="20"/>
          <w:shd w:val="clear" w:color="auto" w:fill="FAFAFA"/>
        </w:rPr>
        <w:t xml:space="preserve">           </w:t>
      </w:r>
      <w:r w:rsidRPr="002A61DC">
        <w:rPr>
          <w:b/>
          <w:bCs/>
          <w:color w:val="333333"/>
          <w:sz w:val="20"/>
          <w:szCs w:val="20"/>
          <w:shd w:val="clear" w:color="auto" w:fill="FAFAFA"/>
        </w:rPr>
        <w:t xml:space="preserve">A-Antropoloji             </w:t>
      </w:r>
      <w:r>
        <w:rPr>
          <w:b/>
          <w:bCs/>
          <w:color w:val="333333"/>
          <w:sz w:val="20"/>
          <w:szCs w:val="20"/>
          <w:shd w:val="clear" w:color="auto" w:fill="FAFAFA"/>
        </w:rPr>
        <w:t xml:space="preserve">      </w:t>
      </w:r>
      <w:r w:rsidRPr="002A61DC">
        <w:rPr>
          <w:b/>
          <w:bCs/>
          <w:color w:val="333333"/>
          <w:sz w:val="20"/>
          <w:szCs w:val="20"/>
          <w:shd w:val="clear" w:color="auto" w:fill="FAFAFA"/>
        </w:rPr>
        <w:t xml:space="preserve">      B-Filoloji          </w:t>
      </w:r>
      <w:r>
        <w:rPr>
          <w:b/>
          <w:bCs/>
          <w:color w:val="333333"/>
          <w:sz w:val="20"/>
          <w:szCs w:val="20"/>
          <w:shd w:val="clear" w:color="auto" w:fill="FAFAFA"/>
        </w:rPr>
        <w:t xml:space="preserve">           </w:t>
      </w:r>
      <w:r w:rsidRPr="002A61DC">
        <w:rPr>
          <w:b/>
          <w:bCs/>
          <w:color w:val="333333"/>
          <w:sz w:val="20"/>
          <w:szCs w:val="20"/>
          <w:shd w:val="clear" w:color="auto" w:fill="FAFAFA"/>
        </w:rPr>
        <w:t xml:space="preserve"> C-Arkeoloji         </w:t>
      </w:r>
      <w:r>
        <w:rPr>
          <w:b/>
          <w:bCs/>
          <w:color w:val="333333"/>
          <w:sz w:val="20"/>
          <w:szCs w:val="20"/>
          <w:shd w:val="clear" w:color="auto" w:fill="FAFAFA"/>
        </w:rPr>
        <w:t xml:space="preserve">               </w:t>
      </w:r>
      <w:r w:rsidRPr="002A61DC">
        <w:rPr>
          <w:b/>
          <w:bCs/>
          <w:color w:val="333333"/>
          <w:sz w:val="20"/>
          <w:szCs w:val="20"/>
          <w:shd w:val="clear" w:color="auto" w:fill="FAFAFA"/>
        </w:rPr>
        <w:t xml:space="preserve">  D-Kronoloji                            E-Felsefe</w:t>
      </w:r>
    </w:p>
    <w:p w:rsidR="008E3A6F" w:rsidRDefault="008E3A6F" w:rsidP="002A61DC">
      <w:pPr>
        <w:rPr>
          <w:b/>
        </w:rPr>
      </w:pPr>
      <w:r>
        <w:rPr>
          <w:b/>
          <w:bCs/>
          <w:color w:val="333333"/>
          <w:sz w:val="20"/>
          <w:szCs w:val="20"/>
          <w:shd w:val="clear" w:color="auto" w:fill="FAFAFA"/>
        </w:rPr>
        <w:t>2- “</w:t>
      </w:r>
      <w:r w:rsidRPr="00AF41B5">
        <w:rPr>
          <w:bCs/>
          <w:i/>
          <w:color w:val="333333"/>
          <w:sz w:val="20"/>
          <w:szCs w:val="20"/>
          <w:shd w:val="clear" w:color="auto" w:fill="FAFAFA"/>
        </w:rPr>
        <w:t>Bu tür Tarih Yazıcılığında Tarihçilen Milli ve Ahlaki değerleri geliştirmeyi hedeflemişledir. Topluma Fayda sağlamak amaçlanır</w:t>
      </w:r>
      <w:r>
        <w:rPr>
          <w:b/>
          <w:bCs/>
          <w:color w:val="333333"/>
          <w:sz w:val="20"/>
          <w:szCs w:val="20"/>
          <w:shd w:val="clear" w:color="auto" w:fill="FAFAFA"/>
        </w:rPr>
        <w:t xml:space="preserve"> </w:t>
      </w:r>
      <w:r>
        <w:rPr>
          <w:i/>
        </w:rPr>
        <w:t xml:space="preserve">”. </w:t>
      </w:r>
      <w:r w:rsidRPr="00384AE4">
        <w:rPr>
          <w:b/>
        </w:rPr>
        <w:t>Burada Bahsedilen tarih yazıcılığı türü ve öncüsü aşağıdakilerden hangisinde doğru olarak verilmiştir</w:t>
      </w:r>
    </w:p>
    <w:p w:rsidR="008E3A6F" w:rsidRPr="00AF41B5" w:rsidRDefault="008E3A6F" w:rsidP="00AF41B5">
      <w:pPr>
        <w:rPr>
          <w:b/>
        </w:rPr>
      </w:pPr>
      <w:r>
        <w:rPr>
          <w:noProof/>
          <w:lang w:eastAsia="tr-TR"/>
        </w:rPr>
        <w:pict>
          <v:shape id="Bulut 1" o:spid="_x0000_s1026" style="position:absolute;margin-left:360.05pt;margin-top:23.55pt;width:168pt;height:38.25pt;z-index:251658240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strokeweight="2pt">
            <v:stroke joinstyle="round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231782,294355;106680,285393;342166,392432;287443,396716;813830,439559;780838,419993;1423734,390768;1410547,412234;1685593,258113;1846157,338356;2064357,172653;1992842,202744;1892780,61014;1896533,75228;1436130,44439;1472777,26313;1093519,53075;1111250,37445;691444,58383;755650,73541;203828,177544;192617,161588" o:connectangles="0,0,0,0,0,0,0,0,0,0,0,0,0,0,0,0,0,0,0,0,0,0" textboxrect="3163,3163,18437,18437"/>
            <v:handles>
              <v:h position="@3,#0" polar="10800,10800"/>
              <v:h position="#2,#1" polar="10800,10800" radiusrange="0,10800"/>
            </v:handles>
          </v:shape>
        </w:pict>
      </w:r>
      <w:r>
        <w:rPr>
          <w:noProof/>
          <w:lang w:eastAsia="tr-TR"/>
        </w:rPr>
        <w:pict>
          <v:shape id="Bulut 2" o:spid="_x0000_s1027" style="position:absolute;margin-left:171.8pt;margin-top:23.55pt;width:168pt;height:33pt;z-index:251659264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strokeweight="2pt">
            <v:stroke joinstyle="round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231782,253953;106680,246221;342166,338569;287443,342265;813830,379227;780838,362347;1423734,337133;1410547,355653;1685593,222686;1846157,291915;2064357,148955;1992842,174916;1892780,52640;1896533,64902;1436130,38340;1472777,22701;1093519,45791;1111250,32306;691444,50370;755650,63447;203828,153175;192617,139409" o:connectangles="0,0,0,0,0,0,0,0,0,0,0,0,0,0,0,0,0,0,0,0,0,0" textboxrect="3163,3163,18437,18437"/>
            <v:handles>
              <v:h position="@3,#0" polar="10800,10800"/>
              <v:h position="#2,#1" polar="10800,10800" radiusrange="0,10800"/>
            </v:handles>
          </v:shape>
        </w:pict>
      </w:r>
      <w:r>
        <w:rPr>
          <w:i/>
        </w:rPr>
        <w:t xml:space="preserve">          </w:t>
      </w:r>
      <w:r w:rsidRPr="00AF41B5">
        <w:rPr>
          <w:i/>
        </w:rPr>
        <w:t>A-Hikayeci –</w:t>
      </w:r>
      <w:r w:rsidRPr="00AF41B5">
        <w:rPr>
          <w:b/>
        </w:rPr>
        <w:t xml:space="preserve"> Heredot   </w:t>
      </w:r>
      <w:r>
        <w:rPr>
          <w:b/>
        </w:rPr>
        <w:t xml:space="preserve">        </w:t>
      </w:r>
      <w:r w:rsidRPr="00AF41B5">
        <w:rPr>
          <w:b/>
        </w:rPr>
        <w:t xml:space="preserve"> B- </w:t>
      </w:r>
      <w:r>
        <w:t xml:space="preserve">Öğretici </w:t>
      </w:r>
      <w:r w:rsidRPr="00384AE4">
        <w:t>-</w:t>
      </w:r>
      <w:r w:rsidRPr="00AF41B5">
        <w:rPr>
          <w:b/>
        </w:rPr>
        <w:t xml:space="preserve">Tükidides       </w:t>
      </w:r>
      <w:r>
        <w:rPr>
          <w:b/>
        </w:rPr>
        <w:t xml:space="preserve"> </w:t>
      </w:r>
      <w:r w:rsidRPr="00AF41B5">
        <w:rPr>
          <w:b/>
        </w:rPr>
        <w:t xml:space="preserve">      C- </w:t>
      </w:r>
      <w:r w:rsidRPr="00384AE4">
        <w:t xml:space="preserve">Öğretici </w:t>
      </w:r>
      <w:r w:rsidRPr="00AF41B5">
        <w:rPr>
          <w:b/>
        </w:rPr>
        <w:t xml:space="preserve">Heredot       </w:t>
      </w:r>
      <w:r>
        <w:rPr>
          <w:b/>
        </w:rPr>
        <w:t xml:space="preserve">    </w:t>
      </w:r>
      <w:r w:rsidRPr="00AF41B5">
        <w:rPr>
          <w:b/>
        </w:rPr>
        <w:t xml:space="preserve"> D- </w:t>
      </w:r>
      <w:r w:rsidRPr="00384AE4">
        <w:t xml:space="preserve">Araştırıcı  </w:t>
      </w:r>
      <w:r w:rsidRPr="00AF41B5">
        <w:rPr>
          <w:b/>
        </w:rPr>
        <w:t>Heredot</w:t>
      </w:r>
    </w:p>
    <w:p w:rsidR="008E3A6F" w:rsidRPr="00C8276A" w:rsidRDefault="008E3A6F" w:rsidP="002A61DC">
      <w:pPr>
        <w:rPr>
          <w:b/>
        </w:rPr>
      </w:pPr>
      <w:r w:rsidRPr="00C8276A">
        <w:rPr>
          <w:b/>
          <w:bCs/>
          <w:color w:val="333333"/>
          <w:sz w:val="20"/>
          <w:szCs w:val="20"/>
          <w:shd w:val="clear" w:color="auto" w:fill="FAFAFA"/>
        </w:rPr>
        <w:t xml:space="preserve">C- Tarih Öncesi çağları </w:t>
      </w:r>
      <w:r>
        <w:rPr>
          <w:b/>
          <w:bCs/>
          <w:color w:val="333333"/>
          <w:sz w:val="20"/>
          <w:szCs w:val="20"/>
          <w:shd w:val="clear" w:color="auto" w:fill="FAFAFA"/>
        </w:rPr>
        <w:t xml:space="preserve">yan tarafa </w:t>
      </w:r>
      <w:r w:rsidRPr="00C8276A">
        <w:rPr>
          <w:b/>
          <w:bCs/>
          <w:color w:val="333333"/>
          <w:sz w:val="20"/>
          <w:szCs w:val="20"/>
          <w:shd w:val="clear" w:color="auto" w:fill="FAFAFA"/>
        </w:rPr>
        <w:t xml:space="preserve"> yazınız</w:t>
      </w:r>
    </w:p>
    <w:p w:rsidR="008E3A6F" w:rsidRDefault="008E3A6F"/>
    <w:p w:rsidR="008E3A6F" w:rsidRPr="00C8276A" w:rsidRDefault="008E3A6F">
      <w:pPr>
        <w:rPr>
          <w:b/>
        </w:rPr>
      </w:pPr>
      <w:r w:rsidRPr="00C8276A">
        <w:rPr>
          <w:b/>
        </w:rPr>
        <w:t xml:space="preserve">  D-   </w:t>
      </w:r>
      <w:r>
        <w:rPr>
          <w:b/>
        </w:rPr>
        <w:t>A</w:t>
      </w:r>
      <w:r w:rsidRPr="00C8276A">
        <w:rPr>
          <w:b/>
        </w:rPr>
        <w:t>şağıdaki boşlukları doldurunuz</w:t>
      </w:r>
    </w:p>
    <w:p w:rsidR="008E3A6F" w:rsidRPr="002A61DC" w:rsidRDefault="008E3A6F" w:rsidP="007622B0">
      <w:pPr>
        <w:pStyle w:val="ListParagraph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</w:pPr>
      <w:r w:rsidRPr="0023370C">
        <w:rPr>
          <w:rFonts w:ascii="Times New Roman" w:hAnsi="Times New Roman"/>
          <w:color w:val="000000"/>
          <w:sz w:val="20"/>
          <w:szCs w:val="20"/>
          <w:lang w:eastAsia="tr-TR"/>
        </w:rPr>
        <w:t>Tarih:İnsanların birbirleriyle olan ilişkilerini …</w:t>
      </w:r>
      <w:r>
        <w:rPr>
          <w:rFonts w:ascii="Times New Roman" w:hAnsi="Times New Roman"/>
          <w:color w:val="000000"/>
          <w:sz w:val="20"/>
          <w:szCs w:val="20"/>
          <w:lang w:eastAsia="tr-TR"/>
        </w:rPr>
        <w:t>………</w:t>
      </w:r>
      <w:r w:rsidRPr="0023370C">
        <w:rPr>
          <w:rFonts w:ascii="Times New Roman" w:hAnsi="Times New Roman"/>
          <w:color w:val="000000"/>
          <w:sz w:val="20"/>
          <w:szCs w:val="20"/>
          <w:lang w:eastAsia="tr-TR"/>
        </w:rPr>
        <w:t>……….ve zaman göstererek neden …</w:t>
      </w:r>
      <w:r>
        <w:rPr>
          <w:rFonts w:ascii="Times New Roman" w:hAnsi="Times New Roman"/>
          <w:color w:val="000000"/>
          <w:sz w:val="20"/>
          <w:szCs w:val="20"/>
          <w:lang w:eastAsia="tr-TR"/>
        </w:rPr>
        <w:t>…….</w:t>
      </w:r>
      <w:r w:rsidRPr="0023370C">
        <w:rPr>
          <w:rFonts w:ascii="Times New Roman" w:hAnsi="Times New Roman"/>
          <w:color w:val="000000"/>
          <w:sz w:val="20"/>
          <w:szCs w:val="20"/>
          <w:lang w:eastAsia="tr-TR"/>
        </w:rPr>
        <w:t>……..ilişkisi içerisinde belgelere dayalı………………</w:t>
      </w:r>
      <w:r>
        <w:rPr>
          <w:rFonts w:ascii="Times New Roman" w:hAnsi="Times New Roman"/>
          <w:color w:val="000000"/>
          <w:sz w:val="20"/>
          <w:szCs w:val="20"/>
          <w:lang w:eastAsia="tr-TR"/>
        </w:rPr>
        <w:t>……………………………</w:t>
      </w:r>
      <w:r w:rsidRPr="0023370C">
        <w:rPr>
          <w:rFonts w:ascii="Times New Roman" w:hAnsi="Times New Roman"/>
          <w:color w:val="000000"/>
          <w:sz w:val="20"/>
          <w:szCs w:val="20"/>
          <w:lang w:eastAsia="tr-TR"/>
        </w:rPr>
        <w:t>... bir şekilde inceleyen bir bilim dalıdır.</w:t>
      </w:r>
    </w:p>
    <w:p w:rsidR="008E3A6F" w:rsidRPr="006B2318" w:rsidRDefault="008E3A6F" w:rsidP="007622B0">
      <w:pPr>
        <w:pStyle w:val="ListParagraph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</w:pPr>
      <w:r w:rsidRPr="0023370C">
        <w:rPr>
          <w:rFonts w:ascii="Times New Roman" w:hAnsi="Times New Roman"/>
          <w:color w:val="000000"/>
          <w:sz w:val="20"/>
          <w:szCs w:val="20"/>
          <w:lang w:eastAsia="tr-TR"/>
        </w:rPr>
        <w:t>Tarihi olaylarda sınıflandırılmaya gidilmesinin amacı…………………</w:t>
      </w:r>
      <w:r>
        <w:rPr>
          <w:rFonts w:ascii="Times New Roman" w:hAnsi="Times New Roman"/>
          <w:color w:val="000000"/>
          <w:sz w:val="20"/>
          <w:szCs w:val="20"/>
          <w:lang w:eastAsia="tr-TR"/>
        </w:rPr>
        <w:t>…………………………………………..</w:t>
      </w:r>
      <w:r w:rsidRPr="0023370C">
        <w:rPr>
          <w:rFonts w:ascii="Times New Roman" w:hAnsi="Times New Roman"/>
          <w:color w:val="000000"/>
          <w:sz w:val="20"/>
          <w:szCs w:val="20"/>
          <w:lang w:eastAsia="tr-TR"/>
        </w:rPr>
        <w:t>………………tır.</w:t>
      </w:r>
    </w:p>
    <w:p w:rsidR="008E3A6F" w:rsidRPr="006B2318" w:rsidRDefault="008E3A6F" w:rsidP="007622B0">
      <w:pPr>
        <w:pStyle w:val="ListParagraph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</w:pPr>
      <w:r w:rsidRPr="0023370C">
        <w:rPr>
          <w:rFonts w:ascii="Times New Roman" w:hAnsi="Times New Roman"/>
          <w:color w:val="000000"/>
          <w:sz w:val="20"/>
          <w:szCs w:val="20"/>
          <w:lang w:eastAsia="tr-TR"/>
        </w:rPr>
        <w:t>Toprak veya su altında kalmış olan eski dönemlere ait tarihi kalıntıları ve eserleri kazı yaparak ortaya çıkaran bilime…………………………………denir</w:t>
      </w:r>
    </w:p>
    <w:p w:rsidR="008E3A6F" w:rsidRPr="006B2318" w:rsidRDefault="008E3A6F" w:rsidP="007622B0">
      <w:pPr>
        <w:pStyle w:val="ListParagraph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</w:pPr>
      <w:r w:rsidRPr="0023370C">
        <w:rPr>
          <w:rFonts w:ascii="Times New Roman" w:hAnsi="Times New Roman"/>
          <w:color w:val="000000"/>
          <w:sz w:val="20"/>
          <w:szCs w:val="20"/>
          <w:lang w:eastAsia="tr-TR"/>
        </w:rPr>
        <w:t>Atatürk tarihe değer verdiğini, mirasının bir kısmını"……</w:t>
      </w:r>
      <w:r>
        <w:rPr>
          <w:rFonts w:ascii="Times New Roman" w:hAnsi="Times New Roman"/>
          <w:color w:val="000000"/>
          <w:sz w:val="20"/>
          <w:szCs w:val="20"/>
          <w:lang w:eastAsia="tr-TR"/>
        </w:rPr>
        <w:t>…………………</w:t>
      </w:r>
      <w:r w:rsidRPr="0023370C">
        <w:rPr>
          <w:rFonts w:ascii="Times New Roman" w:hAnsi="Times New Roman"/>
          <w:color w:val="000000"/>
          <w:sz w:val="20"/>
          <w:szCs w:val="20"/>
          <w:lang w:eastAsia="tr-TR"/>
        </w:rPr>
        <w:t>………………………….."na bağışlamakla göstermiştir.</w:t>
      </w:r>
    </w:p>
    <w:p w:rsidR="008E3A6F" w:rsidRPr="006B2318" w:rsidRDefault="008E3A6F" w:rsidP="007622B0">
      <w:pPr>
        <w:pStyle w:val="ListParagraph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</w:pPr>
      <w:r w:rsidRPr="0023370C">
        <w:rPr>
          <w:rFonts w:ascii="Times New Roman" w:hAnsi="Times New Roman"/>
          <w:color w:val="000000"/>
          <w:sz w:val="20"/>
          <w:szCs w:val="20"/>
          <w:lang w:eastAsia="tr-TR"/>
        </w:rPr>
        <w:t>Güneş yılı esaslı takvimi ilk kez………</w:t>
      </w:r>
      <w:r>
        <w:rPr>
          <w:rFonts w:ascii="Times New Roman" w:hAnsi="Times New Roman"/>
          <w:color w:val="000000"/>
          <w:sz w:val="20"/>
          <w:szCs w:val="20"/>
          <w:lang w:eastAsia="tr-TR"/>
        </w:rPr>
        <w:t>………………………………………………………….</w:t>
      </w:r>
      <w:r w:rsidRPr="0023370C">
        <w:rPr>
          <w:rFonts w:ascii="Times New Roman" w:hAnsi="Times New Roman"/>
          <w:color w:val="000000"/>
          <w:sz w:val="20"/>
          <w:szCs w:val="20"/>
          <w:lang w:eastAsia="tr-TR"/>
        </w:rPr>
        <w:t>……………………..kullanmıştır</w:t>
      </w:r>
    </w:p>
    <w:p w:rsidR="008E3A6F" w:rsidRPr="006B2318" w:rsidRDefault="008E3A6F" w:rsidP="007622B0">
      <w:pPr>
        <w:pStyle w:val="ListParagraph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</w:pPr>
      <w:r w:rsidRPr="0023370C">
        <w:rPr>
          <w:rFonts w:ascii="Times New Roman" w:hAnsi="Times New Roman"/>
          <w:color w:val="000000"/>
          <w:sz w:val="20"/>
          <w:szCs w:val="20"/>
          <w:lang w:eastAsia="tr-TR"/>
        </w:rPr>
        <w:t>Olay: insanı ilgilendiren sosyal, kültürel, ekonomik, siyasal vb. gelişmelerdir. Örnek;…………………………………</w:t>
      </w:r>
      <w:r>
        <w:rPr>
          <w:rFonts w:ascii="Times New Roman" w:hAnsi="Times New Roman"/>
          <w:color w:val="000000"/>
          <w:sz w:val="20"/>
          <w:szCs w:val="20"/>
          <w:lang w:eastAsia="tr-TR"/>
        </w:rPr>
        <w:t>………………………………………………………...</w:t>
      </w:r>
      <w:r w:rsidRPr="0023370C">
        <w:rPr>
          <w:rFonts w:ascii="Times New Roman" w:hAnsi="Times New Roman"/>
          <w:color w:val="000000"/>
          <w:sz w:val="20"/>
          <w:szCs w:val="20"/>
          <w:lang w:eastAsia="tr-TR"/>
        </w:rPr>
        <w:t>………………………………………..</w:t>
      </w:r>
    </w:p>
    <w:p w:rsidR="008E3A6F" w:rsidRPr="00D4712A" w:rsidRDefault="008E3A6F" w:rsidP="007622B0">
      <w:pPr>
        <w:pStyle w:val="ListParagraph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</w:pPr>
      <w:r w:rsidRPr="0023370C">
        <w:rPr>
          <w:rFonts w:ascii="Times New Roman" w:hAnsi="Times New Roman"/>
          <w:color w:val="000000"/>
          <w:sz w:val="20"/>
          <w:szCs w:val="20"/>
          <w:lang w:eastAsia="tr-TR"/>
        </w:rPr>
        <w:t>Müslümanlar……………</w:t>
      </w:r>
      <w:r>
        <w:rPr>
          <w:rFonts w:ascii="Times New Roman" w:hAnsi="Times New Roman"/>
          <w:color w:val="000000"/>
          <w:sz w:val="20"/>
          <w:szCs w:val="20"/>
          <w:lang w:eastAsia="tr-TR"/>
        </w:rPr>
        <w:t>……………………………………………………</w:t>
      </w:r>
      <w:r w:rsidRPr="0023370C">
        <w:rPr>
          <w:rFonts w:ascii="Times New Roman" w:hAnsi="Times New Roman"/>
          <w:color w:val="000000"/>
          <w:sz w:val="20"/>
          <w:szCs w:val="20"/>
          <w:lang w:eastAsia="tr-TR"/>
        </w:rPr>
        <w:t xml:space="preserve">…….. </w:t>
      </w:r>
      <w:r>
        <w:rPr>
          <w:rFonts w:ascii="Times New Roman" w:hAnsi="Times New Roman"/>
          <w:color w:val="000000"/>
          <w:sz w:val="20"/>
          <w:szCs w:val="20"/>
          <w:lang w:eastAsia="tr-TR"/>
        </w:rPr>
        <w:t xml:space="preserve"> olayını   </w:t>
      </w:r>
      <w:r w:rsidRPr="0023370C">
        <w:rPr>
          <w:rFonts w:ascii="Times New Roman" w:hAnsi="Times New Roman"/>
          <w:color w:val="000000"/>
          <w:sz w:val="20"/>
          <w:szCs w:val="20"/>
          <w:lang w:eastAsia="tr-TR"/>
        </w:rPr>
        <w:t>hicri takvime</w:t>
      </w:r>
      <w:r>
        <w:rPr>
          <w:rFonts w:ascii="Times New Roman" w:hAnsi="Times New Roman"/>
          <w:color w:val="000000"/>
          <w:sz w:val="20"/>
          <w:szCs w:val="20"/>
          <w:lang w:eastAsia="tr-TR"/>
        </w:rPr>
        <w:t xml:space="preserve"> Başlangıç yapmışlardır </w:t>
      </w:r>
    </w:p>
    <w:p w:rsidR="008E3A6F" w:rsidRPr="00D4712A" w:rsidRDefault="008E3A6F" w:rsidP="007622B0">
      <w:pPr>
        <w:pStyle w:val="ListParagraph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</w:pPr>
      <w:r>
        <w:rPr>
          <w:rFonts w:ascii="Times New Roman" w:hAnsi="Times New Roman"/>
          <w:color w:val="000000"/>
          <w:sz w:val="20"/>
          <w:szCs w:val="20"/>
          <w:lang w:eastAsia="tr-TR"/>
        </w:rPr>
        <w:t>Tarih Öncesi Devirlerin birbirinden ayrılmasında insanların …………………………………..etkili olmuştur</w:t>
      </w:r>
    </w:p>
    <w:p w:rsidR="008E3A6F" w:rsidRPr="00B301C0" w:rsidRDefault="008E3A6F" w:rsidP="007622B0">
      <w:pPr>
        <w:pStyle w:val="ListParagraph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</w:pPr>
      <w:r>
        <w:rPr>
          <w:rFonts w:ascii="Verdana" w:hAnsi="Verdana"/>
          <w:color w:val="000000"/>
          <w:sz w:val="20"/>
          <w:szCs w:val="20"/>
        </w:rPr>
        <w:t>Filoloji………………………………………………………………………………………………………………………………………….dır</w:t>
      </w:r>
    </w:p>
    <w:p w:rsidR="008E3A6F" w:rsidRDefault="008E3A6F" w:rsidP="007622B0">
      <w:pPr>
        <w:pStyle w:val="ListParagraph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</w:pPr>
      <w:r>
        <w:rPr>
          <w:rFonts w:ascii="Verdana" w:hAnsi="Verdana"/>
          <w:color w:val="000000"/>
          <w:sz w:val="20"/>
          <w:szCs w:val="20"/>
          <w:lang w:eastAsia="tr-TR"/>
        </w:rPr>
        <w:t>Kitabeleri inceleyen Bilim Dalına ………………………………………………………….denir.</w:t>
      </w:r>
      <w:r w:rsidRPr="0023370C">
        <w:rPr>
          <w:rFonts w:ascii="Verdana" w:hAnsi="Verdana"/>
          <w:color w:val="000000"/>
          <w:sz w:val="20"/>
          <w:szCs w:val="20"/>
          <w:lang w:eastAsia="tr-TR"/>
        </w:rPr>
        <w:br/>
      </w:r>
    </w:p>
    <w:p w:rsidR="008E3A6F" w:rsidRDefault="008E3A6F" w:rsidP="003C6ED2">
      <w:pPr>
        <w:pStyle w:val="ListParagraph"/>
        <w:numPr>
          <w:ilvl w:val="0"/>
          <w:numId w:val="12"/>
        </w:numPr>
      </w:pPr>
      <w:r>
        <w:t>Aşağıdaki Test Sorularını cevaplandırınız.</w:t>
      </w:r>
    </w:p>
    <w:p w:rsidR="008E3A6F" w:rsidRDefault="008E3A6F" w:rsidP="003C6ED2">
      <w:pPr>
        <w:sectPr w:rsidR="008E3A6F" w:rsidSect="001F3CB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284" w:right="284" w:bottom="284" w:left="284" w:header="709" w:footer="709" w:gutter="0"/>
          <w:cols w:space="708"/>
          <w:rtlGutter/>
          <w:docGrid w:linePitch="360"/>
        </w:sectPr>
      </w:pPr>
    </w:p>
    <w:p w:rsidR="008E3A6F" w:rsidRDefault="008E3A6F" w:rsidP="003C6ED2">
      <w:r>
        <w:t xml:space="preserve">      3- Tarihte yenitaş dönemindeki   ilkköy yerleşimi aşağıdakilerden hangisidir</w:t>
      </w:r>
    </w:p>
    <w:p w:rsidR="008E3A6F" w:rsidRDefault="008E3A6F" w:rsidP="003C6ED2">
      <w:pPr>
        <w:pStyle w:val="ListParagraph"/>
        <w:numPr>
          <w:ilvl w:val="0"/>
          <w:numId w:val="9"/>
        </w:numPr>
      </w:pPr>
      <w:r>
        <w:t>Diyarbakır – ÇAYÖNü</w:t>
      </w:r>
    </w:p>
    <w:p w:rsidR="008E3A6F" w:rsidRDefault="008E3A6F" w:rsidP="003C6ED2">
      <w:pPr>
        <w:pStyle w:val="ListParagraph"/>
        <w:numPr>
          <w:ilvl w:val="0"/>
          <w:numId w:val="9"/>
        </w:numPr>
      </w:pPr>
      <w:r>
        <w:t>Konya – ÇATALHÖYÜK</w:t>
      </w:r>
    </w:p>
    <w:p w:rsidR="008E3A6F" w:rsidRDefault="008E3A6F" w:rsidP="003C6ED2">
      <w:pPr>
        <w:pStyle w:val="ListParagraph"/>
        <w:numPr>
          <w:ilvl w:val="0"/>
          <w:numId w:val="9"/>
        </w:numPr>
      </w:pPr>
      <w:r>
        <w:t>Çanakkale- TRUVA</w:t>
      </w:r>
    </w:p>
    <w:p w:rsidR="008E3A6F" w:rsidRPr="00B301C0" w:rsidRDefault="008E3A6F" w:rsidP="003C6ED2">
      <w:pPr>
        <w:pStyle w:val="ListParagraph"/>
        <w:numPr>
          <w:ilvl w:val="0"/>
          <w:numId w:val="9"/>
        </w:num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8" type="#_x0000_t202" style="position:absolute;left:0;text-align:left;margin-left:7.55pt;margin-top:23pt;width:543pt;height:50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">
            <v:textbox>
              <w:txbxContent>
                <w:p w:rsidR="008E3A6F" w:rsidRDefault="008E3A6F" w:rsidP="00A379AF">
                  <w:r>
                    <w:t xml:space="preserve"> Aşağıdaki roma rakamlarının karşılıklarını ve verilen tarihlerin hangi yüzyıla ait olduğunu yazınız</w:t>
                  </w:r>
                </w:p>
                <w:p w:rsidR="008E3A6F" w:rsidRDefault="008E3A6F" w:rsidP="00A379AF">
                  <w:pPr>
                    <w:pStyle w:val="ListParagraph"/>
                    <w:numPr>
                      <w:ilvl w:val="0"/>
                      <w:numId w:val="14"/>
                    </w:numPr>
                  </w:pPr>
                  <w:r>
                    <w:t>( III…………….. IX………….)                                                         1644………………1829……………… 1325……………..</w:t>
                  </w:r>
                </w:p>
              </w:txbxContent>
            </v:textbox>
          </v:shape>
        </w:pict>
      </w:r>
      <w:r w:rsidRPr="00B301C0">
        <w:t>Antalya – BELDİBİ</w:t>
      </w:r>
    </w:p>
    <w:p w:rsidR="008E3A6F" w:rsidRPr="003C6ED2" w:rsidRDefault="008E3A6F" w:rsidP="003C6ED2">
      <w:pPr>
        <w:rPr>
          <w:b/>
        </w:rPr>
      </w:pPr>
    </w:p>
    <w:p w:rsidR="008E3A6F" w:rsidRPr="003C6ED2" w:rsidRDefault="008E3A6F" w:rsidP="003C6ED2">
      <w:pPr>
        <w:pStyle w:val="ListParagraph"/>
        <w:ind w:left="360"/>
        <w:rPr>
          <w:b/>
        </w:rPr>
      </w:pPr>
      <w:r w:rsidRPr="003C6ED2">
        <w:rPr>
          <w:b/>
        </w:rPr>
        <w:t>4- İnsanların Tamamen doğaya bağlı kaldıkları ve avcılık ve toplayıcılıkla geçindikleri dönem aşağıdakilerden hangisidir</w:t>
      </w:r>
    </w:p>
    <w:p w:rsidR="008E3A6F" w:rsidRPr="003C6ED2" w:rsidRDefault="008E3A6F" w:rsidP="003C6ED2">
      <w:pPr>
        <w:pStyle w:val="ListParagraph"/>
        <w:numPr>
          <w:ilvl w:val="0"/>
          <w:numId w:val="13"/>
        </w:numPr>
        <w:rPr>
          <w:b/>
        </w:rPr>
      </w:pPr>
      <w:r w:rsidRPr="003C6ED2">
        <w:rPr>
          <w:b/>
        </w:rPr>
        <w:t>Eski taş</w:t>
      </w:r>
    </w:p>
    <w:p w:rsidR="008E3A6F" w:rsidRPr="003C6ED2" w:rsidRDefault="008E3A6F" w:rsidP="003C6ED2">
      <w:pPr>
        <w:pStyle w:val="ListParagraph"/>
        <w:numPr>
          <w:ilvl w:val="0"/>
          <w:numId w:val="13"/>
        </w:numPr>
        <w:rPr>
          <w:b/>
        </w:rPr>
      </w:pPr>
      <w:r w:rsidRPr="003C6ED2">
        <w:rPr>
          <w:b/>
        </w:rPr>
        <w:t xml:space="preserve">Yenitaş </w:t>
      </w:r>
    </w:p>
    <w:p w:rsidR="008E3A6F" w:rsidRPr="003C6ED2" w:rsidRDefault="008E3A6F" w:rsidP="003C6ED2">
      <w:pPr>
        <w:pStyle w:val="ListParagraph"/>
        <w:numPr>
          <w:ilvl w:val="0"/>
          <w:numId w:val="13"/>
        </w:numPr>
        <w:rPr>
          <w:b/>
        </w:rPr>
      </w:pPr>
      <w:r w:rsidRPr="003C6ED2">
        <w:rPr>
          <w:b/>
        </w:rPr>
        <w:t xml:space="preserve">Bakır </w:t>
      </w:r>
    </w:p>
    <w:p w:rsidR="008E3A6F" w:rsidRPr="003C6ED2" w:rsidRDefault="008E3A6F" w:rsidP="003C6ED2">
      <w:pPr>
        <w:pStyle w:val="ListParagraph"/>
        <w:numPr>
          <w:ilvl w:val="0"/>
          <w:numId w:val="13"/>
        </w:numPr>
        <w:rPr>
          <w:b/>
        </w:rPr>
      </w:pPr>
      <w:r w:rsidRPr="003C6ED2">
        <w:rPr>
          <w:b/>
        </w:rPr>
        <w:t>Demir</w:t>
      </w:r>
    </w:p>
    <w:p w:rsidR="008E3A6F" w:rsidRPr="003C6ED2" w:rsidRDefault="008E3A6F" w:rsidP="003C6ED2">
      <w:pPr>
        <w:rPr>
          <w:b/>
        </w:rPr>
      </w:pPr>
    </w:p>
    <w:p w:rsidR="008E3A6F" w:rsidRPr="003C6ED2" w:rsidRDefault="008E3A6F" w:rsidP="003C6ED2">
      <w:pPr>
        <w:rPr>
          <w:b/>
        </w:rPr>
        <w:sectPr w:rsidR="008E3A6F" w:rsidRPr="003C6ED2" w:rsidSect="003C6ED2">
          <w:type w:val="continuous"/>
          <w:pgSz w:w="11906" w:h="16838"/>
          <w:pgMar w:top="284" w:right="284" w:bottom="284" w:left="284" w:header="709" w:footer="709" w:gutter="0"/>
          <w:cols w:num="2" w:space="708"/>
          <w:docGrid w:linePitch="360"/>
        </w:sectPr>
      </w:pPr>
    </w:p>
    <w:tbl>
      <w:tblPr>
        <w:tblpPr w:leftFromText="141" w:rightFromText="141" w:vertAnchor="text" w:horzAnchor="margin" w:tblpXSpec="center" w:tblpY="6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423"/>
      </w:tblGrid>
      <w:tr w:rsidR="008E3A6F" w:rsidRPr="00E62156" w:rsidTr="00B301C0">
        <w:trPr>
          <w:trHeight w:val="915"/>
        </w:trPr>
        <w:tc>
          <w:tcPr>
            <w:tcW w:w="10423" w:type="dxa"/>
          </w:tcPr>
          <w:p w:rsidR="008E3A6F" w:rsidRPr="00E62156" w:rsidRDefault="008E3A6F" w:rsidP="00B301C0">
            <w:pPr>
              <w:pStyle w:val="ListParagraph"/>
              <w:ind w:left="0"/>
            </w:pPr>
            <w:r w:rsidRPr="00E62156">
              <w:t>Tarih ÖĞRETMENİ                                                                                        BAŞARILAR</w:t>
            </w:r>
          </w:p>
          <w:p w:rsidR="008E3A6F" w:rsidRPr="00E62156" w:rsidRDefault="008E3A6F" w:rsidP="002E625A">
            <w:pPr>
              <w:pStyle w:val="ListParagraph"/>
              <w:ind w:left="0"/>
            </w:pPr>
            <w:r w:rsidRPr="00E62156">
              <w:t xml:space="preserve">YAHYA GÜNGÖR                                                                                            </w:t>
            </w:r>
            <w:bookmarkStart w:id="0" w:name="_GoBack"/>
            <w:bookmarkEnd w:id="0"/>
          </w:p>
        </w:tc>
      </w:tr>
    </w:tbl>
    <w:p w:rsidR="008E3A6F" w:rsidRPr="003C6ED2" w:rsidRDefault="008E3A6F" w:rsidP="003C6ED2">
      <w:pPr>
        <w:rPr>
          <w:b/>
        </w:rPr>
      </w:pPr>
      <w:r>
        <w:rPr>
          <w:b/>
        </w:rPr>
        <w:t xml:space="preserve"> </w:t>
      </w:r>
    </w:p>
    <w:sectPr w:rsidR="008E3A6F" w:rsidRPr="003C6ED2" w:rsidSect="003C6ED2">
      <w:type w:val="continuous"/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3A6F" w:rsidRDefault="008E3A6F" w:rsidP="006B2318">
      <w:pPr>
        <w:spacing w:after="0" w:line="240" w:lineRule="auto"/>
      </w:pPr>
      <w:r>
        <w:separator/>
      </w:r>
    </w:p>
  </w:endnote>
  <w:endnote w:type="continuationSeparator" w:id="0">
    <w:p w:rsidR="008E3A6F" w:rsidRDefault="008E3A6F" w:rsidP="006B23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3A6F" w:rsidRDefault="008E3A6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3A6F" w:rsidRDefault="008E3A6F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3A6F" w:rsidRDefault="008E3A6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3A6F" w:rsidRDefault="008E3A6F" w:rsidP="006B2318">
      <w:pPr>
        <w:spacing w:after="0" w:line="240" w:lineRule="auto"/>
      </w:pPr>
      <w:r>
        <w:separator/>
      </w:r>
    </w:p>
  </w:footnote>
  <w:footnote w:type="continuationSeparator" w:id="0">
    <w:p w:rsidR="008E3A6F" w:rsidRDefault="008E3A6F" w:rsidP="006B23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3A6F" w:rsidRDefault="008E3A6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3A6F" w:rsidRDefault="008E3A6F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3A6F" w:rsidRDefault="008E3A6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B7441"/>
    <w:multiLevelType w:val="hybridMultilevel"/>
    <w:tmpl w:val="7B54D5E0"/>
    <w:lvl w:ilvl="0" w:tplc="E7041B58">
      <w:start w:val="1"/>
      <w:numFmt w:val="decimal"/>
      <w:lvlText w:val="%1-"/>
      <w:lvlJc w:val="left"/>
      <w:pPr>
        <w:ind w:left="419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39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59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79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99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19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39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59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79" w:hanging="180"/>
      </w:pPr>
      <w:rPr>
        <w:rFonts w:cs="Times New Roman"/>
      </w:rPr>
    </w:lvl>
  </w:abstractNum>
  <w:abstractNum w:abstractNumId="1">
    <w:nsid w:val="121C01DD"/>
    <w:multiLevelType w:val="hybridMultilevel"/>
    <w:tmpl w:val="60C0139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0D94A63"/>
    <w:multiLevelType w:val="hybridMultilevel"/>
    <w:tmpl w:val="1C1CE7A4"/>
    <w:lvl w:ilvl="0" w:tplc="11AEC3C0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CEF0EBF"/>
    <w:multiLevelType w:val="hybridMultilevel"/>
    <w:tmpl w:val="9E548FC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E773D28"/>
    <w:multiLevelType w:val="hybridMultilevel"/>
    <w:tmpl w:val="8D6AA372"/>
    <w:lvl w:ilvl="0" w:tplc="CCCEB8E4">
      <w:start w:val="5"/>
      <w:numFmt w:val="upperLetter"/>
      <w:lvlText w:val="%1-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35D13EAE"/>
    <w:multiLevelType w:val="hybridMultilevel"/>
    <w:tmpl w:val="E4701A68"/>
    <w:lvl w:ilvl="0" w:tplc="7C88E252">
      <w:start w:val="1"/>
      <w:numFmt w:val="lowerLetter"/>
      <w:lvlText w:val="%1-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6">
    <w:nsid w:val="38C22A99"/>
    <w:multiLevelType w:val="hybridMultilevel"/>
    <w:tmpl w:val="4810FF02"/>
    <w:lvl w:ilvl="0" w:tplc="67662106">
      <w:start w:val="3"/>
      <w:numFmt w:val="decimal"/>
      <w:lvlText w:val="%1-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3E0331BC"/>
    <w:multiLevelType w:val="hybridMultilevel"/>
    <w:tmpl w:val="523E9A3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19B2B9E"/>
    <w:multiLevelType w:val="hybridMultilevel"/>
    <w:tmpl w:val="8F60DD94"/>
    <w:lvl w:ilvl="0" w:tplc="E2AED1C8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5337752"/>
    <w:multiLevelType w:val="hybridMultilevel"/>
    <w:tmpl w:val="9F0C02D4"/>
    <w:lvl w:ilvl="0" w:tplc="C2EA2E5A">
      <w:start w:val="1"/>
      <w:numFmt w:val="decimal"/>
      <w:lvlText w:val="%1-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47C75DFD"/>
    <w:multiLevelType w:val="hybridMultilevel"/>
    <w:tmpl w:val="2C5AC7D6"/>
    <w:lvl w:ilvl="0" w:tplc="6796674C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1212762"/>
    <w:multiLevelType w:val="hybridMultilevel"/>
    <w:tmpl w:val="D562A3D2"/>
    <w:lvl w:ilvl="0" w:tplc="E3E6A59C">
      <w:start w:val="1"/>
      <w:numFmt w:val="lowerLetter"/>
      <w:lvlText w:val="%1-"/>
      <w:lvlJc w:val="left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7C4831B6"/>
    <w:multiLevelType w:val="hybridMultilevel"/>
    <w:tmpl w:val="147669D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D422F19"/>
    <w:multiLevelType w:val="hybridMultilevel"/>
    <w:tmpl w:val="0986DA68"/>
    <w:lvl w:ilvl="0" w:tplc="1422A10E">
      <w:start w:val="3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0"/>
  </w:num>
  <w:num w:numId="5">
    <w:abstractNumId w:val="2"/>
  </w:num>
  <w:num w:numId="6">
    <w:abstractNumId w:val="12"/>
  </w:num>
  <w:num w:numId="7">
    <w:abstractNumId w:val="8"/>
  </w:num>
  <w:num w:numId="8">
    <w:abstractNumId w:val="9"/>
  </w:num>
  <w:num w:numId="9">
    <w:abstractNumId w:val="5"/>
  </w:num>
  <w:num w:numId="10">
    <w:abstractNumId w:val="6"/>
  </w:num>
  <w:num w:numId="11">
    <w:abstractNumId w:val="13"/>
  </w:num>
  <w:num w:numId="12">
    <w:abstractNumId w:val="4"/>
  </w:num>
  <w:num w:numId="13">
    <w:abstractNumId w:val="11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F3CB9"/>
    <w:rsid w:val="00176826"/>
    <w:rsid w:val="001F3CB9"/>
    <w:rsid w:val="0023370C"/>
    <w:rsid w:val="002A61DC"/>
    <w:rsid w:val="002E625A"/>
    <w:rsid w:val="00313D9D"/>
    <w:rsid w:val="00384AE4"/>
    <w:rsid w:val="003C6ED2"/>
    <w:rsid w:val="00411292"/>
    <w:rsid w:val="006B2318"/>
    <w:rsid w:val="006F42B1"/>
    <w:rsid w:val="007622B0"/>
    <w:rsid w:val="008E3A6F"/>
    <w:rsid w:val="00A379AF"/>
    <w:rsid w:val="00AF41B5"/>
    <w:rsid w:val="00B301C0"/>
    <w:rsid w:val="00C8276A"/>
    <w:rsid w:val="00C912D4"/>
    <w:rsid w:val="00D4712A"/>
    <w:rsid w:val="00DD5BF7"/>
    <w:rsid w:val="00E34119"/>
    <w:rsid w:val="00E62156"/>
    <w:rsid w:val="00FA562A"/>
    <w:rsid w:val="00FF7E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3CB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F3CB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1F3CB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6B23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B2318"/>
    <w:rPr>
      <w:rFonts w:cs="Times New Roman"/>
    </w:rPr>
  </w:style>
  <w:style w:type="paragraph" w:styleId="Footer">
    <w:name w:val="footer"/>
    <w:basedOn w:val="Normal"/>
    <w:link w:val="FooterChar"/>
    <w:uiPriority w:val="99"/>
    <w:rsid w:val="006B23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B2318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3C6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C6ED2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B301C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77</TotalTime>
  <Pages>2</Pages>
  <Words>432</Words>
  <Characters>2467</Characters>
  <Application>Microsoft Office Outlook</Application>
  <DocSecurity>0</DocSecurity>
  <Lines>0</Lines>
  <Paragraphs>0</Paragraphs>
  <ScaleCrop>false</ScaleCrop>
  <Company>ll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aha</dc:creator>
  <cp:keywords>www.sorubak.com</cp:keywords>
  <dc:description>www.sorubak.com</dc:description>
  <cp:lastModifiedBy>Dogan</cp:lastModifiedBy>
  <cp:revision>www.sorubak.com</cp:revision>
  <cp:lastPrinted>2011-11-15T21:22:00Z</cp:lastPrinted>
  <dcterms:created xsi:type="dcterms:W3CDTF">2011-11-15T19:22:00Z</dcterms:created>
  <dcterms:modified xsi:type="dcterms:W3CDTF">2013-10-06T13:21:00Z</dcterms:modified>
  <cp:category>www.sorubak.com</cp:category>
</cp:coreProperties>
</file>