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6"/>
        <w:gridCol w:w="3707"/>
        <w:gridCol w:w="3707"/>
      </w:tblGrid>
      <w:tr w:rsidR="00795D16" w:rsidRPr="00E955CE" w:rsidTr="00EC0491">
        <w:tc>
          <w:tcPr>
            <w:tcW w:w="3706" w:type="dxa"/>
          </w:tcPr>
          <w:p w:rsidR="00795D16" w:rsidRPr="00E955CE" w:rsidRDefault="00795D16" w:rsidP="00EC0491">
            <w:pPr>
              <w:rPr>
                <w:b/>
              </w:rPr>
            </w:pPr>
            <w:r w:rsidRPr="00E955CE">
              <w:rPr>
                <w:b/>
              </w:rPr>
              <w:t>ADI:</w:t>
            </w:r>
          </w:p>
        </w:tc>
        <w:tc>
          <w:tcPr>
            <w:tcW w:w="3707" w:type="dxa"/>
            <w:vAlign w:val="center"/>
          </w:tcPr>
          <w:p w:rsidR="00795D16" w:rsidRPr="00E955CE" w:rsidRDefault="00795D16" w:rsidP="00EC0491">
            <w:pPr>
              <w:jc w:val="center"/>
              <w:rPr>
                <w:b/>
                <w:sz w:val="20"/>
                <w:szCs w:val="20"/>
              </w:rPr>
            </w:pPr>
            <w:r w:rsidRPr="00E955CE">
              <w:rPr>
                <w:b/>
                <w:sz w:val="20"/>
                <w:szCs w:val="20"/>
              </w:rPr>
              <w:t>SİNCAN TEKNİK VE ENDÜSTRİ</w:t>
            </w:r>
          </w:p>
        </w:tc>
        <w:tc>
          <w:tcPr>
            <w:tcW w:w="3707" w:type="dxa"/>
          </w:tcPr>
          <w:p w:rsidR="00795D16" w:rsidRPr="00E955CE" w:rsidRDefault="00795D16" w:rsidP="00DF7EE8">
            <w:pPr>
              <w:rPr>
                <w:b/>
              </w:rPr>
            </w:pPr>
            <w:r w:rsidRPr="00E955CE">
              <w:rPr>
                <w:b/>
              </w:rPr>
              <w:t>TARİH:    ………/11/201</w:t>
            </w:r>
            <w:bookmarkStart w:id="0" w:name="_GoBack"/>
            <w:bookmarkEnd w:id="0"/>
            <w:r>
              <w:rPr>
                <w:b/>
              </w:rPr>
              <w:t>3</w:t>
            </w:r>
          </w:p>
        </w:tc>
      </w:tr>
      <w:tr w:rsidR="00795D16" w:rsidRPr="00E955CE" w:rsidTr="00EC0491">
        <w:tc>
          <w:tcPr>
            <w:tcW w:w="3706" w:type="dxa"/>
          </w:tcPr>
          <w:p w:rsidR="00795D16" w:rsidRPr="00E955CE" w:rsidRDefault="00795D16" w:rsidP="00EC0491">
            <w:pPr>
              <w:rPr>
                <w:b/>
              </w:rPr>
            </w:pPr>
            <w:r w:rsidRPr="00E955CE">
              <w:rPr>
                <w:b/>
              </w:rPr>
              <w:t>SOYADI:</w:t>
            </w:r>
          </w:p>
        </w:tc>
        <w:tc>
          <w:tcPr>
            <w:tcW w:w="3707" w:type="dxa"/>
            <w:vAlign w:val="center"/>
          </w:tcPr>
          <w:p w:rsidR="00795D16" w:rsidRPr="00E955CE" w:rsidRDefault="00795D16" w:rsidP="00EC0491">
            <w:pPr>
              <w:jc w:val="center"/>
              <w:rPr>
                <w:b/>
                <w:sz w:val="20"/>
                <w:szCs w:val="20"/>
              </w:rPr>
            </w:pPr>
            <w:r w:rsidRPr="00E955CE">
              <w:rPr>
                <w:b/>
                <w:sz w:val="20"/>
                <w:szCs w:val="20"/>
              </w:rPr>
              <w:t xml:space="preserve">MESLEK LİSESİ FİZİK 9.SINIF </w:t>
            </w:r>
          </w:p>
        </w:tc>
        <w:tc>
          <w:tcPr>
            <w:tcW w:w="3707" w:type="dxa"/>
          </w:tcPr>
          <w:p w:rsidR="00795D16" w:rsidRPr="00E955CE" w:rsidRDefault="00795D16" w:rsidP="00EC0491">
            <w:pPr>
              <w:rPr>
                <w:b/>
              </w:rPr>
            </w:pPr>
            <w:r w:rsidRPr="00E955CE">
              <w:rPr>
                <w:b/>
              </w:rPr>
              <w:t>GRUBU:AAAAAAAAAAAAAA</w:t>
            </w:r>
          </w:p>
        </w:tc>
      </w:tr>
      <w:tr w:rsidR="00795D16" w:rsidRPr="00E955CE" w:rsidTr="00EC0491">
        <w:tc>
          <w:tcPr>
            <w:tcW w:w="3706" w:type="dxa"/>
          </w:tcPr>
          <w:p w:rsidR="00795D16" w:rsidRPr="00E955CE" w:rsidRDefault="00795D16" w:rsidP="00EC0491">
            <w:pPr>
              <w:rPr>
                <w:b/>
              </w:rPr>
            </w:pPr>
            <w:r w:rsidRPr="00E955CE">
              <w:rPr>
                <w:b/>
              </w:rPr>
              <w:t>NUMARA:</w:t>
            </w:r>
            <w:r>
              <w:rPr>
                <w:b/>
              </w:rPr>
              <w:t xml:space="preserve"> </w:t>
            </w:r>
            <w:bookmarkStart w:id="1" w:name="OLE_LINK1"/>
            <w:r w:rsidRPr="00521441">
              <w:rPr>
                <w:color w:val="000000"/>
              </w:rPr>
              <w:fldChar w:fldCharType="begin"/>
            </w:r>
            <w:r w:rsidRPr="00521441">
              <w:rPr>
                <w:color w:val="000000"/>
              </w:rPr>
              <w:instrText xml:space="preserve"> HYPERLINK "http://www.sorubak.com" </w:instrText>
            </w:r>
            <w:r w:rsidRPr="00521441">
              <w:rPr>
                <w:color w:val="000000"/>
              </w:rPr>
            </w:r>
            <w:r w:rsidRPr="00521441">
              <w:rPr>
                <w:color w:val="000000"/>
              </w:rPr>
              <w:fldChar w:fldCharType="separate"/>
            </w:r>
            <w:r w:rsidRPr="00521441">
              <w:rPr>
                <w:rStyle w:val="Hyperlink"/>
                <w:color w:val="000000"/>
              </w:rPr>
              <w:t>www.sorubak.com</w:t>
            </w:r>
            <w:r w:rsidRPr="00521441">
              <w:rPr>
                <w:color w:val="000000"/>
              </w:rPr>
              <w:fldChar w:fldCharType="end"/>
            </w:r>
            <w:bookmarkEnd w:id="1"/>
          </w:p>
        </w:tc>
        <w:tc>
          <w:tcPr>
            <w:tcW w:w="3707" w:type="dxa"/>
            <w:vAlign w:val="center"/>
          </w:tcPr>
          <w:p w:rsidR="00795D16" w:rsidRPr="00E955CE" w:rsidRDefault="00795D16" w:rsidP="00EC0491">
            <w:pPr>
              <w:jc w:val="center"/>
              <w:rPr>
                <w:b/>
                <w:sz w:val="20"/>
                <w:szCs w:val="20"/>
              </w:rPr>
            </w:pPr>
            <w:r w:rsidRPr="00E955CE">
              <w:rPr>
                <w:b/>
                <w:sz w:val="20"/>
                <w:szCs w:val="20"/>
              </w:rPr>
              <w:t>I.DÖNEM I.YAZILI SINAVI SORULARI</w:t>
            </w:r>
          </w:p>
        </w:tc>
        <w:tc>
          <w:tcPr>
            <w:tcW w:w="3707" w:type="dxa"/>
          </w:tcPr>
          <w:p w:rsidR="00795D16" w:rsidRPr="00E955CE" w:rsidRDefault="00795D16" w:rsidP="00EC0491">
            <w:pPr>
              <w:rPr>
                <w:b/>
              </w:rPr>
            </w:pPr>
            <w:r w:rsidRPr="00E955CE">
              <w:rPr>
                <w:b/>
              </w:rPr>
              <w:t>ALDIĞI PUAN:</w:t>
            </w:r>
          </w:p>
        </w:tc>
      </w:tr>
    </w:tbl>
    <w:p w:rsidR="00795D16" w:rsidRPr="00E955CE" w:rsidRDefault="00795D16" w:rsidP="00EC68A6">
      <w:pPr>
        <w:rPr>
          <w:b/>
        </w:rPr>
        <w:sectPr w:rsidR="00795D16" w:rsidRPr="00E955CE" w:rsidSect="0043378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19" w:right="386" w:bottom="540" w:left="540" w:header="708" w:footer="708" w:gutter="0"/>
          <w:cols w:space="708"/>
          <w:docGrid w:linePitch="360"/>
        </w:sect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Aşağıdaki test sorularının doğru cevaplarını üzerine işaretleyiniz..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F6238A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1-Aşağıdakilerden hangisi fiziğin alt alanlarından değildir?</w:t>
      </w:r>
      <w:r>
        <w:rPr>
          <w:rFonts w:ascii="Arial" w:hAnsi="Arial" w:cs="Arial"/>
          <w:b/>
          <w:sz w:val="20"/>
          <w:szCs w:val="20"/>
        </w:rPr>
        <w:t>(Her soru 5 puan Toplam 40 puan)</w:t>
      </w:r>
    </w:p>
    <w:p w:rsidR="00795D16" w:rsidRPr="00E955CE" w:rsidRDefault="00795D16" w:rsidP="00F6238A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A) Mekanik       B) Elektrik          C) Termodinamik   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          </w:t>
      </w:r>
      <w:r w:rsidRPr="00E955CE">
        <w:rPr>
          <w:rFonts w:ascii="Arial" w:hAnsi="Arial" w:cs="Arial"/>
          <w:b/>
          <w:color w:val="FF0000"/>
          <w:sz w:val="20"/>
          <w:szCs w:val="20"/>
        </w:rPr>
        <w:t>D)</w:t>
      </w:r>
      <w:r w:rsidRPr="00E955CE">
        <w:rPr>
          <w:rFonts w:ascii="Arial" w:hAnsi="Arial" w:cs="Arial"/>
          <w:b/>
          <w:sz w:val="20"/>
          <w:szCs w:val="20"/>
        </w:rPr>
        <w:t xml:space="preserve"> Astronomi       E) Optik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F6238A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2-“Çaydanlıktaki su sıcaktır” diyen bir öğrenci:</w:t>
      </w:r>
    </w:p>
    <w:p w:rsidR="00795D16" w:rsidRPr="00E955CE" w:rsidRDefault="00795D16" w:rsidP="00A10128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Nitel gözlem yapmıştır</w:t>
      </w:r>
    </w:p>
    <w:p w:rsidR="00795D16" w:rsidRPr="00E955CE" w:rsidRDefault="00795D16" w:rsidP="00A10128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Suyun sıcaklığını termometreden okumuştur.</w:t>
      </w:r>
    </w:p>
    <w:p w:rsidR="00795D16" w:rsidRPr="00E955CE" w:rsidRDefault="00795D16" w:rsidP="00A10128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Suya dokunarak karar vermiştir</w:t>
      </w:r>
    </w:p>
    <w:p w:rsidR="00795D16" w:rsidRPr="00E955CE" w:rsidRDefault="00795D16" w:rsidP="00F6238A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Verilenlerden hangilerini yapmış olabilir</w:t>
      </w:r>
    </w:p>
    <w:p w:rsidR="00795D16" w:rsidRPr="00E955CE" w:rsidRDefault="00795D16" w:rsidP="00A10128">
      <w:pPr>
        <w:rPr>
          <w:rFonts w:ascii="Arial" w:hAnsi="Arial" w:cs="Arial"/>
          <w:b/>
          <w:color w:val="FF0000"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A)  Yalnız I   B) I ve II   C) II ve III   D) I ce III   </w:t>
      </w:r>
      <w:r w:rsidRPr="00E955CE">
        <w:rPr>
          <w:rFonts w:ascii="Arial" w:hAnsi="Arial" w:cs="Arial"/>
          <w:b/>
          <w:color w:val="FF0000"/>
          <w:sz w:val="20"/>
          <w:szCs w:val="20"/>
        </w:rPr>
        <w:t>E) I,II ve III</w:t>
      </w:r>
    </w:p>
    <w:p w:rsidR="00795D16" w:rsidRPr="00E955CE" w:rsidRDefault="00795D16" w:rsidP="009B3FE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3- Hangisi uluslar arası birim sistemine ait bir birim değildir</w:t>
      </w:r>
    </w:p>
    <w:p w:rsidR="00795D16" w:rsidRPr="00E955CE" w:rsidRDefault="00795D16" w:rsidP="009B3FE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A)Metre    </w:t>
      </w:r>
      <w:r w:rsidRPr="00E955CE">
        <w:rPr>
          <w:rFonts w:ascii="Arial" w:hAnsi="Arial" w:cs="Arial"/>
          <w:b/>
          <w:color w:val="FF0000"/>
          <w:sz w:val="20"/>
          <w:szCs w:val="20"/>
        </w:rPr>
        <w:t>B)</w:t>
      </w:r>
      <w:r w:rsidRPr="00E955CE">
        <w:rPr>
          <w:rFonts w:ascii="Arial" w:hAnsi="Arial" w:cs="Arial"/>
          <w:b/>
          <w:sz w:val="20"/>
          <w:szCs w:val="20"/>
        </w:rPr>
        <w:t xml:space="preserve"> Litre    C) Kelvin    D) Saniye     E) Candela</w:t>
      </w:r>
    </w:p>
    <w:p w:rsidR="00795D16" w:rsidRPr="00E955CE" w:rsidRDefault="00795D16" w:rsidP="009B3FEB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7140CD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3-Ölçülen değer ile gerçek değer arasındaki fark aşağıdakilerden hangisidir?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color w:val="FF0000"/>
          <w:sz w:val="20"/>
          <w:szCs w:val="20"/>
        </w:rPr>
        <w:t>A)</w:t>
      </w:r>
      <w:r w:rsidRPr="00E955CE">
        <w:rPr>
          <w:rFonts w:ascii="Arial" w:hAnsi="Arial" w:cs="Arial"/>
          <w:b/>
          <w:sz w:val="20"/>
          <w:szCs w:val="20"/>
        </w:rPr>
        <w:t xml:space="preserve"> Ölçmede hata      B)Doğru Ölçme       C) Ölçme sayısı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       D) Ölçme tekniği        E) ortalama değer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381068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4-Hangisi bir problemin çözümlenmesinde izlenecek bilimsel yöntemlerden değildir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A)  Hipotez      B) Problem belirtme        C) Gözlem    </w:t>
      </w:r>
    </w:p>
    <w:p w:rsidR="00795D16" w:rsidRPr="00E955CE" w:rsidRDefault="00795D16" w:rsidP="00EC68A6">
      <w:pPr>
        <w:rPr>
          <w:rFonts w:ascii="Arial" w:hAnsi="Arial" w:cs="Arial"/>
          <w:b/>
          <w:color w:val="FF0000"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         </w:t>
      </w:r>
      <w:r w:rsidRPr="00E955CE">
        <w:rPr>
          <w:rFonts w:ascii="Arial" w:hAnsi="Arial" w:cs="Arial"/>
          <w:b/>
          <w:color w:val="FF0000"/>
          <w:sz w:val="20"/>
          <w:szCs w:val="20"/>
        </w:rPr>
        <w:t>D)</w:t>
      </w:r>
      <w:r w:rsidRPr="00E955CE">
        <w:rPr>
          <w:rFonts w:ascii="Arial" w:hAnsi="Arial" w:cs="Arial"/>
          <w:b/>
          <w:sz w:val="20"/>
          <w:szCs w:val="20"/>
        </w:rPr>
        <w:t xml:space="preserve"> Tartışma        E) Deney</w:t>
      </w:r>
    </w:p>
    <w:p w:rsidR="00795D16" w:rsidRPr="00E955CE" w:rsidRDefault="00795D16" w:rsidP="00EC68A6">
      <w:pPr>
        <w:rPr>
          <w:rFonts w:ascii="Arial" w:hAnsi="Arial" w:cs="Arial"/>
          <w:b/>
          <w:color w:val="FF0000"/>
          <w:sz w:val="20"/>
          <w:szCs w:val="20"/>
        </w:rPr>
      </w:pPr>
    </w:p>
    <w:p w:rsidR="00795D16" w:rsidRPr="00E955CE" w:rsidRDefault="00795D16" w:rsidP="00827690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5-Aşağıdakilerden hangileri doğrudur?</w:t>
      </w:r>
    </w:p>
    <w:p w:rsidR="00795D16" w:rsidRPr="00E955CE" w:rsidRDefault="00795D16" w:rsidP="00827690">
      <w:pPr>
        <w:pStyle w:val="ListParagraph"/>
        <w:numPr>
          <w:ilvl w:val="0"/>
          <w:numId w:val="5"/>
        </w:num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40 cg        0,4 g dır</w:t>
      </w:r>
    </w:p>
    <w:p w:rsidR="00795D16" w:rsidRPr="00E955CE" w:rsidRDefault="00795D16" w:rsidP="00827690">
      <w:pPr>
        <w:pStyle w:val="ListParagraph"/>
        <w:numPr>
          <w:ilvl w:val="0"/>
          <w:numId w:val="5"/>
        </w:num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0,012 kg     120dg dır</w:t>
      </w:r>
    </w:p>
    <w:p w:rsidR="00795D16" w:rsidRPr="00E955CE" w:rsidRDefault="00795D16" w:rsidP="00827690">
      <w:pPr>
        <w:pStyle w:val="ListParagraph"/>
        <w:numPr>
          <w:ilvl w:val="0"/>
          <w:numId w:val="5"/>
        </w:num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47m          4,7 hm dir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A)Yalnız I  B) Yalnız II  C) Yalnız III    </w:t>
      </w:r>
      <w:r w:rsidRPr="00E955CE">
        <w:rPr>
          <w:rFonts w:ascii="Arial" w:hAnsi="Arial" w:cs="Arial"/>
          <w:b/>
          <w:color w:val="FF0000"/>
          <w:sz w:val="20"/>
          <w:szCs w:val="20"/>
        </w:rPr>
        <w:t>D) I ve II</w:t>
      </w:r>
      <w:r w:rsidRPr="00E955CE">
        <w:rPr>
          <w:rFonts w:ascii="Arial" w:hAnsi="Arial" w:cs="Arial"/>
          <w:b/>
          <w:sz w:val="20"/>
          <w:szCs w:val="20"/>
        </w:rPr>
        <w:t xml:space="preserve">   E) I,II ve III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Default="00795D16" w:rsidP="00091559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6-Kaç tanesi vektörel büyüklüktür</w:t>
      </w:r>
    </w:p>
    <w:p w:rsidR="00795D16" w:rsidRPr="00E955CE" w:rsidRDefault="00795D16" w:rsidP="00091559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091559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Hız-Kuvvet_Kütle_Zaman_Ağırlık_Sıcaklık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A) 1            B) 2            </w:t>
      </w:r>
      <w:r w:rsidRPr="00E955CE">
        <w:rPr>
          <w:rFonts w:ascii="Arial" w:hAnsi="Arial" w:cs="Arial"/>
          <w:b/>
          <w:color w:val="FF0000"/>
          <w:sz w:val="20"/>
          <w:szCs w:val="20"/>
        </w:rPr>
        <w:t>C) 3</w:t>
      </w:r>
      <w:r w:rsidRPr="00E955CE">
        <w:rPr>
          <w:rFonts w:ascii="Arial" w:hAnsi="Arial" w:cs="Arial"/>
          <w:b/>
          <w:sz w:val="20"/>
          <w:szCs w:val="20"/>
        </w:rPr>
        <w:t xml:space="preserve">             D) 4              E) 5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7-Öğretmenin verdiği araştırma ödevi için bir grup öğrenci aralarında konuşmaktadır.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Ahmet:Önce problemi belirlemeliyiz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Fatih:Toplayacağımız ön bilgiler sonuç anlamına gelmez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İlhan:Hipotezimiz deney sonuçlarına göre yanlış olabilir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Buna göre hangi öğrencilerin söyledikleri doğrudur?</w:t>
      </w:r>
    </w:p>
    <w:p w:rsidR="00795D16" w:rsidRPr="00E955CE" w:rsidRDefault="00795D16" w:rsidP="003B769D">
      <w:pPr>
        <w:pStyle w:val="ListParagraph"/>
        <w:numPr>
          <w:ilvl w:val="0"/>
          <w:numId w:val="7"/>
        </w:num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Ahmet      B) Fatih         C) Ahmet ve Fatih</w:t>
      </w:r>
    </w:p>
    <w:p w:rsidR="00795D16" w:rsidRPr="00E955CE" w:rsidRDefault="00795D16" w:rsidP="003B769D">
      <w:pPr>
        <w:pStyle w:val="ListParagraph"/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D)Ahmet ve İlhan   </w:t>
      </w:r>
      <w:r w:rsidRPr="00E955CE">
        <w:rPr>
          <w:rFonts w:ascii="Arial" w:hAnsi="Arial" w:cs="Arial"/>
          <w:b/>
          <w:color w:val="FF0000"/>
          <w:sz w:val="20"/>
          <w:szCs w:val="20"/>
        </w:rPr>
        <w:t>E)</w:t>
      </w:r>
      <w:r w:rsidRPr="00E955CE">
        <w:rPr>
          <w:rFonts w:ascii="Arial" w:hAnsi="Arial" w:cs="Arial"/>
          <w:b/>
          <w:sz w:val="20"/>
          <w:szCs w:val="20"/>
        </w:rPr>
        <w:t xml:space="preserve"> Ahmet,Fatih ve İlhan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8-Bir cisim üzerinde yapılan iş:</w:t>
      </w:r>
    </w:p>
    <w:p w:rsidR="00795D16" w:rsidRPr="00E955CE" w:rsidRDefault="00795D16" w:rsidP="00720A00">
      <w:pPr>
        <w:pStyle w:val="ListParagraph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Uygulanan kuvvet</w:t>
      </w:r>
    </w:p>
    <w:p w:rsidR="00795D16" w:rsidRPr="00E955CE" w:rsidRDefault="00795D16" w:rsidP="00720A00">
      <w:pPr>
        <w:pStyle w:val="ListParagraph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Kuvvet doğrultusunda alınan yol</w:t>
      </w:r>
    </w:p>
    <w:p w:rsidR="00795D16" w:rsidRPr="00E955CE" w:rsidRDefault="00795D16" w:rsidP="00720A00">
      <w:pPr>
        <w:pStyle w:val="ListParagraph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Hareket süresi</w:t>
      </w:r>
    </w:p>
    <w:p w:rsidR="00795D16" w:rsidRPr="00E955CE" w:rsidRDefault="00795D16" w:rsidP="00720A00">
      <w:pPr>
        <w:ind w:left="360"/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Niceliklerinden hangisine bağlıdır</w:t>
      </w:r>
    </w:p>
    <w:p w:rsidR="00795D16" w:rsidRPr="00E955CE" w:rsidRDefault="00795D16" w:rsidP="00720A00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A)Yalnız I   </w:t>
      </w:r>
      <w:r w:rsidRPr="00E955CE">
        <w:rPr>
          <w:rFonts w:ascii="Arial" w:hAnsi="Arial" w:cs="Arial"/>
          <w:b/>
          <w:color w:val="FF0000"/>
          <w:sz w:val="20"/>
          <w:szCs w:val="20"/>
        </w:rPr>
        <w:t>B)</w:t>
      </w:r>
      <w:r w:rsidRPr="00E955CE">
        <w:rPr>
          <w:rFonts w:ascii="Arial" w:hAnsi="Arial" w:cs="Arial"/>
          <w:b/>
          <w:sz w:val="20"/>
          <w:szCs w:val="20"/>
        </w:rPr>
        <w:t xml:space="preserve"> I ve II   C) I ve III   D) II ve III   E) I,II ve III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Doğru olanlara “D”yanlış olanlara “Y”yazınız.(15 Puan )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1-(….)Modeller görsel .ekonomik ve test aracıdır.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2-(….)Evren modeli fizikte kullanılan modellerdendir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3-(….)Fizikte ışık olaylarını Mekanik dalı inceler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4-(….)Fiziksel olarak iş yapabilmek için kuvvete gerek yoktur</w:t>
      </w:r>
    </w:p>
    <w:p w:rsidR="00795D16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5-(….)İş birimi Joule dür.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Boşlukları uygun kelimelerle doldurunuz(15 puan)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Default="00795D16" w:rsidP="00E955CE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1-</w:t>
      </w:r>
      <w:r>
        <w:rPr>
          <w:rFonts w:ascii="Arial" w:hAnsi="Arial" w:cs="Arial"/>
          <w:b/>
          <w:sz w:val="20"/>
          <w:szCs w:val="20"/>
        </w:rPr>
        <w:t>Bilim insanı bilimsel çalışmalarda…………ve ………</w:t>
      </w:r>
    </w:p>
    <w:p w:rsidR="00795D16" w:rsidRPr="00E955CE" w:rsidRDefault="00795D16" w:rsidP="00E955C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Gözlemleri bir arada kullanırlar.</w:t>
      </w:r>
    </w:p>
    <w:p w:rsidR="00795D16" w:rsidRPr="00E955CE" w:rsidRDefault="00795D16" w:rsidP="00FA6ED7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2-</w:t>
      </w:r>
      <w:r>
        <w:rPr>
          <w:rFonts w:ascii="Arial" w:hAnsi="Arial" w:cs="Arial"/>
          <w:b/>
          <w:sz w:val="20"/>
          <w:szCs w:val="20"/>
        </w:rPr>
        <w:t>………………..eşit kollu terazi ile ölçülür.Birimi kg dır</w:t>
      </w:r>
    </w:p>
    <w:p w:rsidR="00795D16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3-</w:t>
      </w:r>
      <w:r>
        <w:rPr>
          <w:rFonts w:ascii="Arial" w:hAnsi="Arial" w:cs="Arial"/>
          <w:b/>
          <w:sz w:val="20"/>
          <w:szCs w:val="20"/>
        </w:rPr>
        <w:t>Yemeğin tuzu fazla olmuş ifadesi ……………gözlemdir</w:t>
      </w:r>
    </w:p>
    <w:p w:rsidR="00795D16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4-</w:t>
      </w:r>
      <w:r>
        <w:rPr>
          <w:rFonts w:ascii="Arial" w:hAnsi="Arial" w:cs="Arial"/>
          <w:b/>
          <w:sz w:val="20"/>
          <w:szCs w:val="20"/>
        </w:rPr>
        <w:t>Yalnızca bir birim ve sayı ile ifade edilen büyüklüklere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……………….büyüklükler denir</w:t>
      </w:r>
    </w:p>
    <w:p w:rsidR="00795D16" w:rsidRDefault="00795D16" w:rsidP="00EC68A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5-Madde ve enerji arasındaki ilişkiyi inceleyen bilim dalına…………………….denir.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Verilen soruların ayrıntılı çözümlerini yapınız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1-Ölçmede hata nelerden kaynaklanır.Yazınız (10 Puan)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a)…………………….                    b)………………………..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c)……………………….                 d)……………………….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2- 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400 K kaç </w:t>
      </w:r>
      <w:r w:rsidRPr="00E955CE">
        <w:rPr>
          <w:rFonts w:ascii="Arial" w:hAnsi="Arial" w:cs="Arial"/>
          <w:b/>
          <w:sz w:val="20"/>
          <w:szCs w:val="20"/>
          <w:vertAlign w:val="superscript"/>
        </w:rPr>
        <w:t>0</w:t>
      </w:r>
      <w:r w:rsidRPr="00E955CE">
        <w:rPr>
          <w:rFonts w:ascii="Arial" w:hAnsi="Arial" w:cs="Arial"/>
          <w:b/>
          <w:sz w:val="20"/>
          <w:szCs w:val="20"/>
        </w:rPr>
        <w:t>C eder.Hesaplayarak sonucu belirtiniz.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(10 Puan)</w:t>
      </w: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955CE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3- 4 kg kütleli bir cisme 10 N luk kuvvet uygulanarak cismin aynı doğrultuda 3 m yer değiştirmesi sağlanıyor.yapılan işi hesaplayınız(10 Puan)</w:t>
      </w:r>
    </w:p>
    <w:p w:rsidR="00795D16" w:rsidRPr="00E955CE" w:rsidRDefault="00795D16" w:rsidP="00E955CE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955CE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955CE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955CE">
      <w:pPr>
        <w:rPr>
          <w:rFonts w:ascii="Arial" w:hAnsi="Arial" w:cs="Arial"/>
          <w:b/>
          <w:sz w:val="20"/>
          <w:szCs w:val="20"/>
        </w:rPr>
      </w:pPr>
      <w:hyperlink r:id="rId13" w:history="1">
        <w:r w:rsidRPr="00521441">
          <w:rPr>
            <w:rStyle w:val="Hyperlink"/>
            <w:color w:val="000000"/>
          </w:rPr>
          <w:t>www.sorubak.com</w:t>
        </w:r>
      </w:hyperlink>
    </w:p>
    <w:p w:rsidR="00795D16" w:rsidRPr="00E955CE" w:rsidRDefault="00795D16" w:rsidP="00E955CE">
      <w:pPr>
        <w:rPr>
          <w:rFonts w:ascii="Arial" w:hAnsi="Arial" w:cs="Arial"/>
          <w:b/>
          <w:sz w:val="20"/>
          <w:szCs w:val="20"/>
        </w:rPr>
      </w:pPr>
    </w:p>
    <w:p w:rsidR="00795D16" w:rsidRDefault="00795D16" w:rsidP="00E955CE">
      <w:pPr>
        <w:rPr>
          <w:rFonts w:ascii="Arial" w:hAnsi="Arial" w:cs="Arial"/>
          <w:b/>
          <w:sz w:val="20"/>
          <w:szCs w:val="20"/>
        </w:rPr>
      </w:pPr>
    </w:p>
    <w:p w:rsidR="00795D16" w:rsidRDefault="00795D16" w:rsidP="00E955CE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955CE">
      <w:pPr>
        <w:rPr>
          <w:rFonts w:ascii="Arial" w:hAnsi="Arial" w:cs="Arial"/>
          <w:b/>
          <w:sz w:val="20"/>
          <w:szCs w:val="20"/>
        </w:rPr>
      </w:pPr>
    </w:p>
    <w:p w:rsidR="00795D16" w:rsidRPr="00E955CE" w:rsidRDefault="00795D1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BAŞARILAR DİLERİM</w:t>
      </w:r>
    </w:p>
    <w:p w:rsidR="00795D16" w:rsidRPr="00E955CE" w:rsidRDefault="00795D16">
      <w:pPr>
        <w:rPr>
          <w:b/>
        </w:rPr>
      </w:pPr>
    </w:p>
    <w:sectPr w:rsidR="00795D16" w:rsidRPr="00E955CE" w:rsidSect="00433785">
      <w:type w:val="continuous"/>
      <w:pgSz w:w="11906" w:h="16838"/>
      <w:pgMar w:top="719" w:right="386" w:bottom="540" w:left="54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D16" w:rsidRDefault="00795D16" w:rsidP="00DF7EE8">
      <w:r>
        <w:separator/>
      </w:r>
    </w:p>
  </w:endnote>
  <w:endnote w:type="continuationSeparator" w:id="0">
    <w:p w:rsidR="00795D16" w:rsidRDefault="00795D16" w:rsidP="00DF7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D16" w:rsidRDefault="00795D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D16" w:rsidRDefault="00795D1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D16" w:rsidRDefault="00795D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D16" w:rsidRDefault="00795D16" w:rsidP="00DF7EE8">
      <w:r>
        <w:separator/>
      </w:r>
    </w:p>
  </w:footnote>
  <w:footnote w:type="continuationSeparator" w:id="0">
    <w:p w:rsidR="00795D16" w:rsidRDefault="00795D16" w:rsidP="00DF7E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D16" w:rsidRDefault="00795D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D16" w:rsidRDefault="00795D1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D16" w:rsidRDefault="00795D1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20AE2"/>
    <w:multiLevelType w:val="hybridMultilevel"/>
    <w:tmpl w:val="816C87B2"/>
    <w:lvl w:ilvl="0" w:tplc="C924ED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FDB23FD"/>
    <w:multiLevelType w:val="hybridMultilevel"/>
    <w:tmpl w:val="861A0880"/>
    <w:lvl w:ilvl="0" w:tplc="1C707C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A51EB3"/>
    <w:multiLevelType w:val="hybridMultilevel"/>
    <w:tmpl w:val="DCCC3BF8"/>
    <w:lvl w:ilvl="0" w:tplc="BBC2BB1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94078F"/>
    <w:multiLevelType w:val="hybridMultilevel"/>
    <w:tmpl w:val="09A0907E"/>
    <w:lvl w:ilvl="0" w:tplc="81CE30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E243C86"/>
    <w:multiLevelType w:val="hybridMultilevel"/>
    <w:tmpl w:val="D8F01246"/>
    <w:lvl w:ilvl="0" w:tplc="6480E5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327CFB"/>
    <w:multiLevelType w:val="hybridMultilevel"/>
    <w:tmpl w:val="EA7C5820"/>
    <w:lvl w:ilvl="0" w:tplc="BA8038D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61B0F5A"/>
    <w:multiLevelType w:val="hybridMultilevel"/>
    <w:tmpl w:val="023AA5C2"/>
    <w:lvl w:ilvl="0" w:tplc="F87688B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68A6"/>
    <w:rsid w:val="00071C26"/>
    <w:rsid w:val="00091559"/>
    <w:rsid w:val="00107F8B"/>
    <w:rsid w:val="0015202B"/>
    <w:rsid w:val="001E4E0C"/>
    <w:rsid w:val="002427D3"/>
    <w:rsid w:val="00381068"/>
    <w:rsid w:val="00382D7A"/>
    <w:rsid w:val="00385013"/>
    <w:rsid w:val="003B769D"/>
    <w:rsid w:val="004240A1"/>
    <w:rsid w:val="00433785"/>
    <w:rsid w:val="00521441"/>
    <w:rsid w:val="005D3C38"/>
    <w:rsid w:val="007140CD"/>
    <w:rsid w:val="00720A00"/>
    <w:rsid w:val="00795D16"/>
    <w:rsid w:val="00827690"/>
    <w:rsid w:val="00866CAE"/>
    <w:rsid w:val="008A1B86"/>
    <w:rsid w:val="009B3FEB"/>
    <w:rsid w:val="00A10128"/>
    <w:rsid w:val="00CC337F"/>
    <w:rsid w:val="00DF7EE8"/>
    <w:rsid w:val="00E11329"/>
    <w:rsid w:val="00E955CE"/>
    <w:rsid w:val="00EC0491"/>
    <w:rsid w:val="00EC68A6"/>
    <w:rsid w:val="00F6238A"/>
    <w:rsid w:val="00FA6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8A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101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F7EE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F7EE8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DF7EE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F7EE8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107F8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165</TotalTime>
  <Pages>1</Pages>
  <Words>497</Words>
  <Characters>2838</Characters>
  <Application>Microsoft Office Outlook</Application>
  <DocSecurity>0</DocSecurity>
  <Lines>0</Lines>
  <Paragraphs>0</Paragraphs>
  <ScaleCrop>false</ScaleCrop>
  <Company>METU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</dc:creator>
  <cp:keywords>www.sorubak.com</cp:keywords>
  <dc:description>www.sorubak.com</dc:description>
  <cp:lastModifiedBy>Dogan</cp:lastModifiedBy>
  <cp:revision>25</cp:revision>
  <dcterms:created xsi:type="dcterms:W3CDTF">2011-11-13T14:46:00Z</dcterms:created>
  <dcterms:modified xsi:type="dcterms:W3CDTF">2013-10-09T11:42:00Z</dcterms:modified>
  <cp:category>www.sorubak.com</cp:category>
</cp:coreProperties>
</file>