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8" w:type="dxa"/>
        <w:tblInd w:w="47" w:type="dxa"/>
        <w:tblCellMar>
          <w:left w:w="70" w:type="dxa"/>
          <w:right w:w="70" w:type="dxa"/>
        </w:tblCellMar>
        <w:tblLook w:val="00A0"/>
      </w:tblPr>
      <w:tblGrid>
        <w:gridCol w:w="1441"/>
        <w:gridCol w:w="4827"/>
        <w:gridCol w:w="1693"/>
        <w:gridCol w:w="3020"/>
      </w:tblGrid>
      <w:tr w:rsidR="00B10752" w:rsidRPr="0079646F" w:rsidTr="00A91D3B">
        <w:trPr>
          <w:trHeight w:val="342"/>
        </w:trPr>
        <w:tc>
          <w:tcPr>
            <w:tcW w:w="10938" w:type="dxa"/>
            <w:gridSpan w:val="4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B10752" w:rsidRPr="00A85EBD" w:rsidRDefault="00B10752" w:rsidP="00A91D3B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AFYONKARAHİSAR FATİH ANADOLU LİSESİ</w:t>
            </w:r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hyperlink r:id="rId7" w:history="1">
              <w:r w:rsidRPr="00CF4B7C">
                <w:rPr>
                  <w:rStyle w:val="Hyperlink"/>
                  <w:color w:val="000000"/>
                </w:rPr>
                <w:t>www.sorubak.com</w:t>
              </w:r>
            </w:hyperlink>
          </w:p>
        </w:tc>
      </w:tr>
      <w:tr w:rsidR="00B10752" w:rsidRPr="0079646F" w:rsidTr="00A91D3B">
        <w:trPr>
          <w:trHeight w:val="342"/>
        </w:trPr>
        <w:tc>
          <w:tcPr>
            <w:tcW w:w="10938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noWrap/>
            <w:vAlign w:val="center"/>
          </w:tcPr>
          <w:p w:rsidR="00B10752" w:rsidRPr="00A85EBD" w:rsidRDefault="00B10752" w:rsidP="00CE6AB4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201</w:t>
            </w:r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3</w:t>
            </w: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 -201</w:t>
            </w:r>
            <w:r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4 </w:t>
            </w:r>
            <w:bookmarkStart w:id="0" w:name="_GoBack"/>
            <w:bookmarkEnd w:id="0"/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EĞİTİM ÖĞRETİM YILI COĞRAFYA 9 DERSİ  1.DÖNEM 1.YAZILI DEĞERLENDİRME SORULARIDIR</w:t>
            </w:r>
          </w:p>
        </w:tc>
      </w:tr>
      <w:tr w:rsidR="00B10752" w:rsidRPr="0079646F" w:rsidTr="00A91D3B">
        <w:trPr>
          <w:trHeight w:val="342"/>
        </w:trPr>
        <w:tc>
          <w:tcPr>
            <w:tcW w:w="144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0752" w:rsidRPr="00A85EBD" w:rsidRDefault="00B10752" w:rsidP="00A91D3B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 xml:space="preserve">ADI - SOYADI </w:t>
            </w:r>
          </w:p>
        </w:tc>
        <w:tc>
          <w:tcPr>
            <w:tcW w:w="4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10752" w:rsidRPr="00A85EBD" w:rsidRDefault="00B10752" w:rsidP="00A91D3B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…………………………………………………………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10752" w:rsidRPr="00A85EBD" w:rsidRDefault="00B10752" w:rsidP="00A91D3B">
            <w:pPr>
              <w:spacing w:after="0" w:line="240" w:lineRule="auto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SINIFI - NO 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B10752" w:rsidRPr="00A85EBD" w:rsidRDefault="00B10752" w:rsidP="00A91D3B">
            <w:pPr>
              <w:spacing w:after="0" w:line="240" w:lineRule="auto"/>
              <w:jc w:val="center"/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color w:val="000000"/>
                <w:sz w:val="18"/>
                <w:szCs w:val="18"/>
                <w:lang w:eastAsia="tr-TR"/>
              </w:rPr>
              <w:t>…………………………………………</w:t>
            </w:r>
          </w:p>
        </w:tc>
      </w:tr>
      <w:tr w:rsidR="00B10752" w:rsidRPr="0079646F" w:rsidTr="00A91D3B">
        <w:trPr>
          <w:trHeight w:val="315"/>
        </w:trPr>
        <w:tc>
          <w:tcPr>
            <w:tcW w:w="10938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noWrap/>
            <w:vAlign w:val="bottom"/>
          </w:tcPr>
          <w:p w:rsidR="00B10752" w:rsidRPr="00A85EBD" w:rsidRDefault="00B10752" w:rsidP="00A91D3B">
            <w:pPr>
              <w:spacing w:after="0" w:line="240" w:lineRule="auto"/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A85EBD">
              <w:rPr>
                <w:rFonts w:ascii="Bookman Old Style" w:hAnsi="Bookman Old Style" w:cs="Calibri"/>
                <w:bCs/>
                <w:i/>
                <w:iCs/>
                <w:color w:val="000000"/>
                <w:sz w:val="18"/>
                <w:szCs w:val="18"/>
                <w:lang w:eastAsia="tr-TR"/>
              </w:rPr>
              <w:t>AÇIKLAMA: Her Sorunun Doğru Cevabının Puan Değeri Karşısında Belirtilmiştir. Süre 1 Ders Saatidir</w:t>
            </w:r>
          </w:p>
        </w:tc>
      </w:tr>
    </w:tbl>
    <w:p w:rsidR="00B10752" w:rsidRDefault="00B10752" w:rsidP="00F518C8">
      <w:pPr>
        <w:pStyle w:val="NoSpacing"/>
      </w:pPr>
    </w:p>
    <w:p w:rsidR="00B10752" w:rsidRPr="00A85EBD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 w:rsidRPr="00A85EBD">
        <w:rPr>
          <w:sz w:val="18"/>
          <w:szCs w:val="18"/>
        </w:rPr>
        <w:t xml:space="preserve">  Aşağıda verilen izohips haritasına bakarak soruları cevaplandırınız</w:t>
      </w:r>
      <w:r>
        <w:rPr>
          <w:sz w:val="18"/>
          <w:szCs w:val="18"/>
        </w:rPr>
        <w:t>. ( 15 puan )</w:t>
      </w:r>
      <w:r w:rsidRPr="00A85EBD">
        <w:rPr>
          <w:sz w:val="18"/>
          <w:szCs w:val="18"/>
        </w:rPr>
        <w:t xml:space="preserve">                       </w:t>
      </w:r>
    </w:p>
    <w:p w:rsidR="00B10752" w:rsidRPr="00A85EBD" w:rsidRDefault="00B10752" w:rsidP="00A85EBD">
      <w:pPr>
        <w:pStyle w:val="ListParagraph"/>
        <w:ind w:left="284"/>
        <w:rPr>
          <w:sz w:val="18"/>
          <w:szCs w:val="18"/>
        </w:rPr>
      </w:pPr>
      <w:r w:rsidRPr="00A85EBD">
        <w:rPr>
          <w:sz w:val="18"/>
          <w:szCs w:val="18"/>
        </w:rPr>
        <w:object w:dxaOrig="11294" w:dyaOrig="7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5pt;height:212.25pt" o:ole="">
            <v:imagedata r:id="rId8" o:title=""/>
          </v:shape>
          <o:OLEObject Type="Embed" ProgID="Paint.Picture" ShapeID="_x0000_i1025" DrawAspect="Content" ObjectID="_1442642229" r:id="rId9"/>
        </w:object>
      </w:r>
    </w:p>
    <w:p w:rsidR="00B10752" w:rsidRDefault="00B10752" w:rsidP="00A85EBD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İzohipsler kaç metre aralıklarla çizilmiştir?  ………………………… ( 2 puan)</w:t>
      </w:r>
    </w:p>
    <w:p w:rsidR="00B10752" w:rsidRDefault="00B10752" w:rsidP="00A85EBD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Hangi harfin olduğu yerde sırt vardır? ………………………….. ( 2 puan)</w:t>
      </w:r>
    </w:p>
    <w:p w:rsidR="00B10752" w:rsidRDefault="00B10752" w:rsidP="00A85EBD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Yüksekliği aynı olan noktalar hangileridir?..................................... ( 2 puan )</w:t>
      </w:r>
    </w:p>
    <w:p w:rsidR="00B10752" w:rsidRDefault="00B10752" w:rsidP="00A85EBD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Harflerden hangisinin bulunduğu noktada yükseklik en fazladır? ……………………… ( 3 puan )</w:t>
      </w:r>
    </w:p>
    <w:p w:rsidR="00B10752" w:rsidRDefault="00B10752" w:rsidP="00A85EBD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Eğimin fazla olduğu yamaç ………………. harfleri ile , eğimin az olduğu yamaç ise ………………  harfleri ile gösterilmiştir?.................... ( 3 puan)</w:t>
      </w:r>
    </w:p>
    <w:p w:rsidR="00B10752" w:rsidRDefault="00B10752" w:rsidP="00A85EBD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 xml:space="preserve"> …………… harfinin olduğu yerde falez, …………………. harfinin olduğu yerde delta , …………… harfinin olduğu yerde vadi vardır. ( 3 puan )</w:t>
      </w:r>
    </w:p>
    <w:p w:rsidR="00B10752" w:rsidRPr="00A85EBD" w:rsidRDefault="00B10752" w:rsidP="000E3F8E">
      <w:pPr>
        <w:pStyle w:val="ListParagraph"/>
        <w:ind w:left="644"/>
        <w:rPr>
          <w:sz w:val="18"/>
          <w:szCs w:val="18"/>
        </w:rPr>
      </w:pPr>
    </w:p>
    <w:p w:rsidR="00B10752" w:rsidRPr="00A85EBD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Aşağıdaki tabloda bazı olaylar verilmiştir. Bu olayların hangi doğal ortamda meydana geldiğini ( x ) işareti ile belirleyiniz ( her olay 1 puan = 8 puan)</w:t>
      </w:r>
    </w:p>
    <w:tbl>
      <w:tblPr>
        <w:tblW w:w="7876" w:type="dxa"/>
        <w:tblInd w:w="908" w:type="dxa"/>
        <w:tblCellMar>
          <w:left w:w="70" w:type="dxa"/>
          <w:right w:w="70" w:type="dxa"/>
        </w:tblCellMar>
        <w:tblLook w:val="00A0"/>
      </w:tblPr>
      <w:tblGrid>
        <w:gridCol w:w="3880"/>
        <w:gridCol w:w="1064"/>
        <w:gridCol w:w="906"/>
        <w:gridCol w:w="1087"/>
        <w:gridCol w:w="939"/>
      </w:tblGrid>
      <w:tr w:rsidR="00B10752" w:rsidRPr="0079646F" w:rsidTr="000E3F8E">
        <w:trPr>
          <w:trHeight w:val="315"/>
        </w:trPr>
        <w:tc>
          <w:tcPr>
            <w:tcW w:w="38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b/>
                <w:bCs/>
                <w:color w:val="000000"/>
                <w:sz w:val="18"/>
                <w:szCs w:val="18"/>
                <w:lang w:eastAsia="tr-TR"/>
              </w:rPr>
              <w:t>MEYDANA GELEN OLAYLAR</w:t>
            </w:r>
          </w:p>
        </w:tc>
        <w:tc>
          <w:tcPr>
            <w:tcW w:w="3996" w:type="dxa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b/>
                <w:bCs/>
                <w:color w:val="000000"/>
                <w:sz w:val="18"/>
                <w:szCs w:val="18"/>
                <w:lang w:eastAsia="tr-TR"/>
              </w:rPr>
              <w:t>DOĞAL ORTAMLAR</w:t>
            </w:r>
          </w:p>
        </w:tc>
      </w:tr>
      <w:tr w:rsidR="00B10752" w:rsidRPr="0079646F" w:rsidTr="00F518C8">
        <w:trPr>
          <w:trHeight w:val="82"/>
        </w:trPr>
        <w:tc>
          <w:tcPr>
            <w:tcW w:w="3880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E3F8E"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ATMOSFER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E3F8E"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LİTOSFER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E3F8E"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HİDROSFER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E3F8E">
              <w:rPr>
                <w:rFonts w:cs="Calibri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BİYOSFER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Su dolaşımı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Toprakların oluşması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Sıcaklık değişimi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Yer şekillerinin oluşması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cs="Calibri"/>
                <w:color w:val="000000"/>
                <w:sz w:val="18"/>
                <w:szCs w:val="18"/>
                <w:lang w:eastAsia="tr-TR"/>
              </w:rPr>
              <w:t>O</w:t>
            </w: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rman yangınları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Buzulların oluşması ve erimesi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00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Rüzgarların oluşması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B10752" w:rsidRPr="0079646F" w:rsidTr="000E3F8E">
        <w:trPr>
          <w:trHeight w:val="315"/>
        </w:trPr>
        <w:tc>
          <w:tcPr>
            <w:tcW w:w="388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Bitkilerin yetişmesi ve ölmesi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B10752" w:rsidRPr="000E3F8E" w:rsidRDefault="00B10752" w:rsidP="000E3F8E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0E3F8E">
              <w:rPr>
                <w:rFonts w:cs="Calibri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</w:tbl>
    <w:p w:rsidR="00B10752" w:rsidRDefault="00B10752" w:rsidP="00F518C8">
      <w:pPr>
        <w:pStyle w:val="ListParagraph"/>
        <w:ind w:left="284"/>
        <w:rPr>
          <w:sz w:val="18"/>
          <w:szCs w:val="18"/>
        </w:rPr>
      </w:pPr>
    </w:p>
    <w:p w:rsidR="00B10752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Aşağıdaki şekillerde verilen harita projeksiyonlarına bakarak yan taraflarındaki soruları cevaplayınız ( 9 puan)</w:t>
      </w:r>
    </w:p>
    <w:p w:rsidR="00B10752" w:rsidRPr="00F518C8" w:rsidRDefault="00B10752" w:rsidP="00F518C8">
      <w:pPr>
        <w:rPr>
          <w:sz w:val="18"/>
          <w:szCs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366.4pt;margin-top:-.1pt;width:200.25pt;height:173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" strokeweight=".5pt">
            <v:textbox>
              <w:txbxContent>
                <w:p w:rsidR="00B10752" w:rsidRPr="00130669" w:rsidRDefault="00B10752" w:rsidP="00F518C8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 w:rsidRPr="00130669">
                    <w:rPr>
                      <w:sz w:val="18"/>
                      <w:szCs w:val="18"/>
                    </w:rPr>
                    <w:t>Şekillerde hangi projeksiyonlar gösterilmiştir?</w:t>
                  </w:r>
                </w:p>
                <w:p w:rsidR="00B10752" w:rsidRPr="00130669" w:rsidRDefault="00B10752" w:rsidP="00F518C8">
                  <w:pPr>
                    <w:pStyle w:val="ListParagraph"/>
                    <w:ind w:left="284"/>
                    <w:rPr>
                      <w:sz w:val="18"/>
                      <w:szCs w:val="18"/>
                    </w:rPr>
                  </w:pPr>
                  <w:r w:rsidRPr="00130669">
                    <w:rPr>
                      <w:sz w:val="18"/>
                      <w:szCs w:val="18"/>
                    </w:rPr>
                    <w:t xml:space="preserve">I - ………………………..……  II - .…………………… </w:t>
                  </w:r>
                </w:p>
                <w:p w:rsidR="00B10752" w:rsidRPr="00130669" w:rsidRDefault="00B10752" w:rsidP="00F518C8">
                  <w:pPr>
                    <w:pStyle w:val="ListParagraph"/>
                    <w:ind w:left="284"/>
                    <w:rPr>
                      <w:sz w:val="18"/>
                      <w:szCs w:val="18"/>
                    </w:rPr>
                  </w:pPr>
                </w:p>
                <w:p w:rsidR="00B10752" w:rsidRPr="00130669" w:rsidRDefault="00B10752" w:rsidP="00F518C8">
                  <w:pPr>
                    <w:pStyle w:val="ListParagraph"/>
                    <w:ind w:left="284"/>
                    <w:rPr>
                      <w:sz w:val="18"/>
                      <w:szCs w:val="18"/>
                    </w:rPr>
                  </w:pPr>
                  <w:r w:rsidRPr="00130669">
                    <w:rPr>
                      <w:sz w:val="18"/>
                      <w:szCs w:val="18"/>
                    </w:rPr>
                    <w:t>III - ………………………….</w:t>
                  </w:r>
                  <w:r>
                    <w:rPr>
                      <w:sz w:val="18"/>
                      <w:szCs w:val="18"/>
                    </w:rPr>
                    <w:t xml:space="preserve">  ( 3 puan)</w:t>
                  </w:r>
                </w:p>
                <w:p w:rsidR="00B10752" w:rsidRPr="00130669" w:rsidRDefault="00B10752" w:rsidP="00F518C8">
                  <w:pPr>
                    <w:pStyle w:val="ListParagraph"/>
                    <w:ind w:left="284"/>
                    <w:rPr>
                      <w:sz w:val="18"/>
                      <w:szCs w:val="18"/>
                    </w:rPr>
                  </w:pPr>
                </w:p>
                <w:p w:rsidR="00B10752" w:rsidRPr="00130669" w:rsidRDefault="00B10752" w:rsidP="00F518C8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 w:rsidRPr="00130669">
                    <w:rPr>
                      <w:sz w:val="18"/>
                      <w:szCs w:val="18"/>
                    </w:rPr>
                    <w:t>Hangisi ekvatora yakın yerlerin çizimi için uygundur?  ………………….</w:t>
                  </w:r>
                  <w:r>
                    <w:rPr>
                      <w:sz w:val="18"/>
                      <w:szCs w:val="18"/>
                    </w:rPr>
                    <w:t xml:space="preserve"> ( 2 puan )</w:t>
                  </w:r>
                </w:p>
                <w:p w:rsidR="00B10752" w:rsidRPr="00130669" w:rsidRDefault="00B10752" w:rsidP="00130669">
                  <w:pPr>
                    <w:pStyle w:val="ListParagraph"/>
                    <w:ind w:left="284"/>
                    <w:rPr>
                      <w:sz w:val="18"/>
                      <w:szCs w:val="18"/>
                    </w:rPr>
                  </w:pPr>
                </w:p>
                <w:p w:rsidR="00B10752" w:rsidRPr="00130669" w:rsidRDefault="00B10752" w:rsidP="00F518C8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 w:rsidRPr="00130669">
                    <w:rPr>
                      <w:sz w:val="18"/>
                      <w:szCs w:val="18"/>
                    </w:rPr>
                    <w:t>Hangisi ile orta kuşağın haritası çizilirse hata payı az olur? …………………………..</w:t>
                  </w:r>
                  <w:r>
                    <w:rPr>
                      <w:sz w:val="18"/>
                      <w:szCs w:val="18"/>
                    </w:rPr>
                    <w:t xml:space="preserve"> ( 2 puan )</w:t>
                  </w:r>
                </w:p>
                <w:p w:rsidR="00B10752" w:rsidRPr="00130669" w:rsidRDefault="00B10752" w:rsidP="00130669">
                  <w:pPr>
                    <w:pStyle w:val="ListParagraph"/>
                    <w:rPr>
                      <w:sz w:val="18"/>
                      <w:szCs w:val="18"/>
                    </w:rPr>
                  </w:pPr>
                </w:p>
                <w:p w:rsidR="00B10752" w:rsidRPr="00130669" w:rsidRDefault="00B10752" w:rsidP="00F518C8">
                  <w:pPr>
                    <w:pStyle w:val="ListParagraph"/>
                    <w:numPr>
                      <w:ilvl w:val="0"/>
                      <w:numId w:val="3"/>
                    </w:numPr>
                    <w:ind w:left="284" w:hanging="284"/>
                    <w:rPr>
                      <w:sz w:val="18"/>
                      <w:szCs w:val="18"/>
                    </w:rPr>
                  </w:pPr>
                  <w:r w:rsidRPr="00130669">
                    <w:rPr>
                      <w:sz w:val="18"/>
                      <w:szCs w:val="18"/>
                    </w:rPr>
                    <w:t>III numaralı projeksiyon ……………………………… bölgesinin haritası için uygundur.</w:t>
                  </w:r>
                  <w:r>
                    <w:rPr>
                      <w:sz w:val="18"/>
                      <w:szCs w:val="18"/>
                    </w:rPr>
                    <w:t xml:space="preserve"> ( 2 puan )</w:t>
                  </w:r>
                </w:p>
                <w:p w:rsidR="00B10752" w:rsidRPr="00130669" w:rsidRDefault="00B10752" w:rsidP="00130669">
                  <w:pPr>
                    <w:pStyle w:val="ListParagraph"/>
                    <w:ind w:left="284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t xml:space="preserve">  </w:t>
      </w:r>
      <w:r w:rsidRPr="004376EC">
        <w:rPr>
          <w:noProof/>
          <w:lang w:eastAsia="tr-TR"/>
        </w:rPr>
        <w:pict>
          <v:shape id="Resim 3" o:spid="_x0000_i1026" type="#_x0000_t75" style="width:102.75pt;height:137.25pt;visibility:visible">
            <v:imagedata r:id="rId10" o:title=""/>
          </v:shape>
        </w:pict>
      </w:r>
      <w:r>
        <w:rPr>
          <w:noProof/>
          <w:lang w:eastAsia="tr-TR"/>
        </w:rPr>
        <w:t xml:space="preserve">   </w:t>
      </w:r>
      <w:r w:rsidRPr="004376EC">
        <w:rPr>
          <w:noProof/>
          <w:lang w:eastAsia="tr-TR"/>
        </w:rPr>
        <w:pict>
          <v:shape id="Resim 4" o:spid="_x0000_i1027" type="#_x0000_t75" style="width:111.75pt;height:126.75pt;visibility:visible">
            <v:imagedata r:id="rId11" o:title=""/>
          </v:shape>
        </w:pict>
      </w:r>
      <w:r>
        <w:rPr>
          <w:noProof/>
          <w:lang w:eastAsia="tr-TR"/>
        </w:rPr>
        <w:t xml:space="preserve">   </w:t>
      </w:r>
      <w:r w:rsidRPr="004376EC">
        <w:rPr>
          <w:noProof/>
          <w:lang w:eastAsia="tr-TR"/>
        </w:rPr>
        <w:pict>
          <v:shape id="Resim 6" o:spid="_x0000_i1028" type="#_x0000_t75" style="width:126.75pt;height:123pt;visibility:visible">
            <v:imagedata r:id="rId12" o:title=""/>
          </v:shape>
        </w:pict>
      </w:r>
    </w:p>
    <w:p w:rsidR="00B10752" w:rsidRPr="00F518C8" w:rsidRDefault="00B10752" w:rsidP="00F518C8">
      <w:pPr>
        <w:pStyle w:val="ListParagraph"/>
        <w:ind w:left="284"/>
        <w:rPr>
          <w:sz w:val="36"/>
          <w:szCs w:val="36"/>
        </w:rPr>
      </w:pPr>
      <w:r w:rsidRPr="00F518C8">
        <w:rPr>
          <w:sz w:val="36"/>
          <w:szCs w:val="36"/>
        </w:rPr>
        <w:t xml:space="preserve">         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II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III</w:t>
      </w:r>
    </w:p>
    <w:p w:rsidR="00B10752" w:rsidRDefault="00B10752" w:rsidP="007B2EEC">
      <w:pPr>
        <w:pStyle w:val="ListParagraph"/>
        <w:ind w:left="284"/>
        <w:rPr>
          <w:sz w:val="18"/>
          <w:szCs w:val="18"/>
        </w:rPr>
      </w:pPr>
    </w:p>
    <w:p w:rsidR="00B10752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Coğrafya biliminin prensipleri nelerdir? Bu prensiplerden hangisi Coğrafya Bilimini diğer bilimlerden ayırır? ( 10 puan )</w:t>
      </w:r>
    </w:p>
    <w:p w:rsidR="00B10752" w:rsidRDefault="00B10752" w:rsidP="007B2EEC">
      <w:pPr>
        <w:pStyle w:val="ListParagraph"/>
        <w:ind w:left="284"/>
        <w:rPr>
          <w:sz w:val="18"/>
          <w:szCs w:val="18"/>
        </w:rPr>
      </w:pPr>
    </w:p>
    <w:p w:rsidR="00B10752" w:rsidRDefault="00B10752" w:rsidP="007B2EEC">
      <w:pPr>
        <w:pStyle w:val="ListParagraph"/>
        <w:ind w:left="284"/>
        <w:rPr>
          <w:sz w:val="18"/>
          <w:szCs w:val="18"/>
        </w:rPr>
      </w:pPr>
    </w:p>
    <w:p w:rsidR="00B10752" w:rsidRDefault="00B10752" w:rsidP="007B2EEC">
      <w:pPr>
        <w:pStyle w:val="ListParagraph"/>
        <w:ind w:left="284"/>
        <w:rPr>
          <w:sz w:val="18"/>
          <w:szCs w:val="18"/>
        </w:rPr>
      </w:pPr>
    </w:p>
    <w:p w:rsidR="00B10752" w:rsidRDefault="00B10752" w:rsidP="007B2EEC">
      <w:pPr>
        <w:pStyle w:val="ListParagraph"/>
        <w:ind w:left="284"/>
        <w:rPr>
          <w:sz w:val="18"/>
          <w:szCs w:val="18"/>
        </w:rPr>
      </w:pPr>
    </w:p>
    <w:p w:rsidR="00B10752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 verilen tablodaki özelliklerin hangi ölçeğe ait olduğunu ( x ) işareti ile belirleyiniz. ( her özellik sadece bir ölçeğe aittir) ( 1 x 8 = 8 puan)</w:t>
      </w:r>
    </w:p>
    <w:tbl>
      <w:tblPr>
        <w:tblW w:w="5882" w:type="dxa"/>
        <w:tblCellMar>
          <w:left w:w="70" w:type="dxa"/>
          <w:right w:w="70" w:type="dxa"/>
        </w:tblCellMar>
        <w:tblLook w:val="00A0"/>
      </w:tblPr>
      <w:tblGrid>
        <w:gridCol w:w="3614"/>
        <w:gridCol w:w="992"/>
        <w:gridCol w:w="1276"/>
      </w:tblGrid>
      <w:tr w:rsidR="00B10752" w:rsidRPr="0079646F" w:rsidTr="00107755">
        <w:trPr>
          <w:trHeight w:val="330"/>
        </w:trPr>
        <w:tc>
          <w:tcPr>
            <w:tcW w:w="3614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>
              <w:rPr>
                <w:rFonts w:cs="Calibri"/>
                <w:b/>
                <w:bCs/>
                <w:color w:val="000000"/>
                <w:lang w:eastAsia="tr-TR"/>
              </w:rPr>
              <w:t xml:space="preserve"> </w:t>
            </w:r>
            <w:r w:rsidRPr="007A4F1A">
              <w:rPr>
                <w:rFonts w:cs="Calibri"/>
                <w:b/>
                <w:bCs/>
                <w:color w:val="000000"/>
                <w:lang w:eastAsia="tr-TR"/>
              </w:rPr>
              <w:t>ÖZELLİK</w:t>
            </w:r>
          </w:p>
        </w:tc>
        <w:tc>
          <w:tcPr>
            <w:tcW w:w="2268" w:type="dxa"/>
            <w:gridSpan w:val="2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Metin Kutusu 10" o:spid="_x0000_s1027" type="#_x0000_t202" style="position:absolute;left:0;text-align:left;margin-left:122.15pt;margin-top:-.35pt;width:267.75pt;height:16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" strokeweight=".5pt">
                  <v:textbox>
                    <w:txbxContent>
                      <w:p w:rsidR="00B10752" w:rsidRPr="00107755" w:rsidRDefault="00B1075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107755">
                          <w:rPr>
                            <w:b/>
                            <w:sz w:val="18"/>
                            <w:szCs w:val="18"/>
                          </w:rPr>
                          <w:t>6.sorunun çözümünü buraya yap</w:t>
                        </w:r>
                      </w:p>
                    </w:txbxContent>
                  </v:textbox>
                </v:shape>
              </w:pict>
            </w:r>
            <w:r w:rsidRPr="007A4F1A">
              <w:rPr>
                <w:rFonts w:cs="Calibri"/>
                <w:b/>
                <w:bCs/>
                <w:color w:val="000000"/>
                <w:lang w:eastAsia="tr-TR"/>
              </w:rPr>
              <w:t>ÖLÇEK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A4F1A">
              <w:rPr>
                <w:rFonts w:cs="Calibri"/>
                <w:b/>
                <w:bCs/>
                <w:color w:val="000000"/>
                <w:sz w:val="20"/>
                <w:szCs w:val="20"/>
                <w:lang w:eastAsia="tr-TR"/>
              </w:rPr>
              <w:t>1 / 25.000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A4F1A">
              <w:rPr>
                <w:rFonts w:cs="Calibri"/>
                <w:b/>
                <w:bCs/>
                <w:color w:val="000000"/>
                <w:sz w:val="20"/>
                <w:szCs w:val="20"/>
                <w:lang w:eastAsia="tr-TR"/>
              </w:rPr>
              <w:t>1 / 2.000.000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Hata payı azdır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Küçük ölçektir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Detay azdır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Gösterdiği alan fazladır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Kıta veya ülke haritalarının çiziminde kullanılır.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Büyük ölçektir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İzohips aralığı azdır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B10752" w:rsidRPr="0079646F" w:rsidTr="00107755">
        <w:trPr>
          <w:trHeight w:val="315"/>
        </w:trPr>
        <w:tc>
          <w:tcPr>
            <w:tcW w:w="3614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000000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  <w:lang w:eastAsia="tr-TR"/>
              </w:rPr>
            </w:pPr>
            <w:r w:rsidRPr="007A4F1A">
              <w:rPr>
                <w:rFonts w:cs="Calibri"/>
                <w:color w:val="000000"/>
                <w:sz w:val="18"/>
                <w:szCs w:val="18"/>
                <w:lang w:eastAsia="tr-TR"/>
              </w:rPr>
              <w:t>Genellikle il haritaları bu ölçekle çizilir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B10752" w:rsidRPr="007A4F1A" w:rsidRDefault="00B10752" w:rsidP="007A4F1A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7A4F1A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B10752" w:rsidRDefault="00B10752" w:rsidP="00AB0FB8">
      <w:pPr>
        <w:pStyle w:val="ListParagraph"/>
        <w:ind w:left="284"/>
        <w:rPr>
          <w:sz w:val="18"/>
          <w:szCs w:val="1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8" type="#_x0000_t32" style="position:absolute;left:0;text-align:left;margin-left:366.05pt;margin-top:0;width:37.5pt;height:21.75pt;flip: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" strokeweight="2pt">
            <v:stroke endarrow="open"/>
            <v:shadow on="t" color="black" opacity="24903f" origin=",.5" offset="0,.55556mm"/>
          </v:shape>
        </w:pict>
      </w:r>
    </w:p>
    <w:p w:rsidR="00B10752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1 / 250.000 ölçekli bir haritada 7 cm olarak ölçülen bir uzunluk gerçekte kaç km’ dir? ( 10 puan )</w:t>
      </w:r>
    </w:p>
    <w:p w:rsidR="00B10752" w:rsidRDefault="00B10752" w:rsidP="00107755">
      <w:pPr>
        <w:pStyle w:val="NoSpacing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>
        <w:rPr>
          <w:noProof/>
          <w:lang w:eastAsia="tr-TR"/>
        </w:rPr>
        <w:t xml:space="preserve">                                                     </w:t>
      </w:r>
    </w:p>
    <w:p w:rsidR="00B10752" w:rsidRPr="00177BE2" w:rsidRDefault="00B10752" w:rsidP="00177BE2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Yüksekliği 1900 m olan K noktası ile yüksekliği 700 m olan L noktası arasındaki gerçek uzaklık 6 km dir. Buna göre iki nokta arasındaki eğim </w:t>
      </w:r>
      <w:r w:rsidRPr="00785F30">
        <w:rPr>
          <w:rFonts w:cs="Calibri"/>
          <w:sz w:val="24"/>
          <w:szCs w:val="24"/>
        </w:rPr>
        <w:t>‰</w:t>
      </w:r>
      <w:r>
        <w:rPr>
          <w:rFonts w:cs="Calibri"/>
          <w:sz w:val="24"/>
          <w:szCs w:val="24"/>
        </w:rPr>
        <w:t xml:space="preserve"> </w:t>
      </w:r>
      <w:r w:rsidRPr="00785F30">
        <w:rPr>
          <w:rFonts w:cs="Calibri"/>
          <w:sz w:val="18"/>
          <w:szCs w:val="18"/>
        </w:rPr>
        <w:t>kaçtır?</w:t>
      </w:r>
      <w:r>
        <w:rPr>
          <w:rFonts w:cs="Calibri"/>
          <w:sz w:val="18"/>
          <w:szCs w:val="18"/>
        </w:rPr>
        <w:t xml:space="preserve"> ( 10 puan )</w:t>
      </w:r>
    </w:p>
    <w:p w:rsidR="00B10752" w:rsidRDefault="00B10752" w:rsidP="00177BE2">
      <w:pPr>
        <w:rPr>
          <w:sz w:val="18"/>
          <w:szCs w:val="18"/>
        </w:rPr>
      </w:pPr>
    </w:p>
    <w:p w:rsidR="00B10752" w:rsidRPr="00177BE2" w:rsidRDefault="00B10752" w:rsidP="00177BE2">
      <w:pPr>
        <w:rPr>
          <w:sz w:val="18"/>
          <w:szCs w:val="18"/>
        </w:rPr>
      </w:pPr>
    </w:p>
    <w:p w:rsidR="00B10752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Meridyen ve paralellerin özelliklerinden üçer tanesini yazınız? ( 5 + 5 = 10 puan)</w:t>
      </w:r>
    </w:p>
    <w:p w:rsidR="00B10752" w:rsidRDefault="00B10752" w:rsidP="00785F30">
      <w:pPr>
        <w:rPr>
          <w:sz w:val="18"/>
          <w:szCs w:val="18"/>
        </w:rPr>
      </w:pPr>
    </w:p>
    <w:p w:rsidR="00B10752" w:rsidRPr="00785F30" w:rsidRDefault="00B10752" w:rsidP="00785F30">
      <w:pPr>
        <w:rPr>
          <w:sz w:val="18"/>
          <w:szCs w:val="18"/>
        </w:rPr>
      </w:pPr>
      <w:r w:rsidRPr="00785F30">
        <w:rPr>
          <w:sz w:val="18"/>
          <w:szCs w:val="18"/>
        </w:rPr>
        <w:t xml:space="preserve"> </w:t>
      </w:r>
    </w:p>
    <w:p w:rsidR="00B10752" w:rsidRPr="00A85EBD" w:rsidRDefault="00B10752" w:rsidP="00F01FF4">
      <w:pPr>
        <w:pStyle w:val="ListParagraph"/>
        <w:ind w:left="284"/>
        <w:rPr>
          <w:sz w:val="18"/>
          <w:szCs w:val="18"/>
        </w:rPr>
      </w:pPr>
    </w:p>
    <w:p w:rsidR="00B10752" w:rsidRPr="00F01FF4" w:rsidRDefault="00B10752" w:rsidP="00F01FF4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>Aşağıda</w:t>
      </w:r>
      <w:r w:rsidRPr="00F01FF4">
        <w:rPr>
          <w:sz w:val="18"/>
          <w:szCs w:val="18"/>
        </w:rPr>
        <w:t xml:space="preserve"> verilen çizgi ölçeğin toplam uzunluğu 5 cm dir. Bu ölçeği kesir ölçeğe çeviriniz.</w:t>
      </w:r>
      <w:r>
        <w:rPr>
          <w:sz w:val="18"/>
          <w:szCs w:val="18"/>
        </w:rPr>
        <w:t>( 8 puan )</w:t>
      </w:r>
    </w:p>
    <w:p w:rsidR="00B10752" w:rsidRDefault="00B10752" w:rsidP="00F01FF4">
      <w:pPr>
        <w:pStyle w:val="ListParagraph"/>
        <w:ind w:left="284"/>
        <w:rPr>
          <w:sz w:val="18"/>
          <w:szCs w:val="18"/>
        </w:rPr>
      </w:pPr>
      <w:r>
        <w:rPr>
          <w:noProof/>
          <w:lang w:eastAsia="tr-TR"/>
        </w:rPr>
        <w:pict>
          <v:shape id="Metin Kutusu 8" o:spid="_x0000_s1029" type="#_x0000_t202" style="position:absolute;left:0;text-align:left;margin-left:223.9pt;margin-top:3.3pt;width:321pt;height:74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" filled="f" stroked="f" strokeweight=".5pt">
            <v:textbox>
              <w:txbxContent>
                <w:p w:rsidR="00B10752" w:rsidRPr="0005479C" w:rsidRDefault="00B10752">
                  <w:pPr>
                    <w:rPr>
                      <w:b/>
                      <w:sz w:val="20"/>
                      <w:szCs w:val="20"/>
                    </w:rPr>
                  </w:pPr>
                  <w:r w:rsidRPr="0005479C">
                    <w:rPr>
                      <w:b/>
                      <w:sz w:val="20"/>
                      <w:szCs w:val="20"/>
                    </w:rPr>
                    <w:t>Çözüm:</w:t>
                  </w:r>
                </w:p>
              </w:txbxContent>
            </v:textbox>
          </v:shape>
        </w:pict>
      </w:r>
    </w:p>
    <w:p w:rsidR="00B10752" w:rsidRPr="00A85EBD" w:rsidRDefault="00B10752" w:rsidP="00F01FF4">
      <w:pPr>
        <w:pStyle w:val="ListParagraph"/>
        <w:ind w:left="284"/>
        <w:rPr>
          <w:sz w:val="18"/>
          <w:szCs w:val="18"/>
        </w:rPr>
      </w:pPr>
    </w:p>
    <w:p w:rsidR="00B10752" w:rsidRPr="00A85EBD" w:rsidRDefault="00B10752" w:rsidP="00F01FF4">
      <w:pPr>
        <w:pStyle w:val="ListParagraph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79646F">
        <w:rPr>
          <w:noProof/>
          <w:sz w:val="18"/>
          <w:szCs w:val="18"/>
          <w:lang w:eastAsia="tr-TR"/>
        </w:rPr>
        <w:pict>
          <v:shape id="Resim 7" o:spid="_x0000_i1029" type="#_x0000_t75" style="width:196.5pt;height:38.25pt;visibility:visible">
            <v:imagedata r:id="rId13" o:title=""/>
          </v:shape>
        </w:pict>
      </w:r>
      <w:r>
        <w:rPr>
          <w:sz w:val="18"/>
          <w:szCs w:val="18"/>
        </w:rPr>
        <w:t xml:space="preserve"> </w:t>
      </w:r>
    </w:p>
    <w:p w:rsidR="00B10752" w:rsidRPr="00A85EBD" w:rsidRDefault="00B10752" w:rsidP="00F01FF4">
      <w:pPr>
        <w:pStyle w:val="ListParagraph"/>
        <w:ind w:left="284"/>
        <w:rPr>
          <w:sz w:val="18"/>
          <w:szCs w:val="18"/>
        </w:rPr>
      </w:pPr>
    </w:p>
    <w:p w:rsidR="00B10752" w:rsidRDefault="00B10752" w:rsidP="00EA3080">
      <w:pPr>
        <w:pStyle w:val="ListParagraph"/>
        <w:numPr>
          <w:ilvl w:val="0"/>
          <w:numId w:val="1"/>
        </w:numPr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   Aşağıdaki cümlelerde boş bırakılan yerleri uygun kavramlar ile doldurunuz.  ( 6 x 2 = 12 puan )   </w:t>
      </w:r>
    </w:p>
    <w:p w:rsidR="00B10752" w:rsidRPr="00A85EBD" w:rsidRDefault="00B10752" w:rsidP="00107755">
      <w:pPr>
        <w:pStyle w:val="ListParagraph"/>
        <w:ind w:left="284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</w:p>
    <w:p w:rsidR="00B10752" w:rsidRDefault="00B10752" w:rsidP="00107755">
      <w:pPr>
        <w:pStyle w:val="ListParagraph"/>
        <w:numPr>
          <w:ilvl w:val="0"/>
          <w:numId w:val="4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………………………………………………. bilimi yer şekillerinin oluşumunu , …………………………………………. bilimi ise iklim olaylarını inceler.</w:t>
      </w:r>
    </w:p>
    <w:p w:rsidR="00B10752" w:rsidRDefault="00B10752" w:rsidP="0005479C">
      <w:pPr>
        <w:pStyle w:val="ListParagraph"/>
        <w:ind w:left="567"/>
        <w:rPr>
          <w:sz w:val="18"/>
          <w:szCs w:val="18"/>
        </w:rPr>
      </w:pPr>
    </w:p>
    <w:p w:rsidR="00B10752" w:rsidRDefault="00B10752" w:rsidP="00107755">
      <w:pPr>
        <w:pStyle w:val="ListParagraph"/>
        <w:numPr>
          <w:ilvl w:val="0"/>
          <w:numId w:val="4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>Haritalar çizilirken meydana gelen hataların temel sebebi ………………………………………………………………………….. dir.</w:t>
      </w:r>
    </w:p>
    <w:p w:rsidR="00B10752" w:rsidRPr="00341246" w:rsidRDefault="00B10752" w:rsidP="00341246">
      <w:pPr>
        <w:pStyle w:val="ListParagraph"/>
        <w:rPr>
          <w:sz w:val="18"/>
          <w:szCs w:val="18"/>
        </w:rPr>
      </w:pPr>
    </w:p>
    <w:p w:rsidR="00B10752" w:rsidRDefault="00B10752" w:rsidP="00107755">
      <w:pPr>
        <w:pStyle w:val="ListParagraph"/>
        <w:numPr>
          <w:ilvl w:val="0"/>
          <w:numId w:val="4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>Günümüzde, doğal ve beşeri ortamlara ait bilgilerin, bilgisayar ortamında işlenerek görsel verilerin oluşturulması işleri için ……………………………………………………………………………………………….……… kullanılmaktadır.</w:t>
      </w:r>
    </w:p>
    <w:p w:rsidR="00B10752" w:rsidRPr="00341246" w:rsidRDefault="00B10752" w:rsidP="00341246">
      <w:pPr>
        <w:pStyle w:val="ListParagraph"/>
        <w:rPr>
          <w:sz w:val="18"/>
          <w:szCs w:val="18"/>
        </w:rPr>
      </w:pPr>
    </w:p>
    <w:p w:rsidR="00B10752" w:rsidRDefault="00B10752" w:rsidP="00107755">
      <w:pPr>
        <w:pStyle w:val="ListParagraph"/>
        <w:numPr>
          <w:ilvl w:val="0"/>
          <w:numId w:val="4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 xml:space="preserve">Haritalarda yer şekillerini gerçeğe en yakın olarak gösteren ……………………………………….. yöntemidir. </w:t>
      </w:r>
    </w:p>
    <w:p w:rsidR="00B10752" w:rsidRPr="00417DC5" w:rsidRDefault="00B10752" w:rsidP="00417DC5">
      <w:pPr>
        <w:pStyle w:val="ListParagraph"/>
        <w:rPr>
          <w:sz w:val="18"/>
          <w:szCs w:val="18"/>
        </w:rPr>
      </w:pPr>
    </w:p>
    <w:p w:rsidR="00B10752" w:rsidRDefault="00B10752" w:rsidP="00107755">
      <w:pPr>
        <w:pStyle w:val="ListParagraph"/>
        <w:numPr>
          <w:ilvl w:val="0"/>
          <w:numId w:val="4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>Renklendirme yöntemi ile çizilen bir haritada kullanılan renkler ……………………………………………………….. gösterir.</w:t>
      </w:r>
    </w:p>
    <w:p w:rsidR="00B10752" w:rsidRPr="00417DC5" w:rsidRDefault="00B10752" w:rsidP="00417DC5">
      <w:pPr>
        <w:pStyle w:val="ListParagraph"/>
        <w:rPr>
          <w:sz w:val="18"/>
          <w:szCs w:val="18"/>
        </w:rPr>
      </w:pPr>
    </w:p>
    <w:p w:rsidR="00B10752" w:rsidRDefault="00B10752" w:rsidP="00107755">
      <w:pPr>
        <w:pStyle w:val="ListParagraph"/>
        <w:numPr>
          <w:ilvl w:val="0"/>
          <w:numId w:val="4"/>
        </w:numPr>
        <w:ind w:left="567" w:hanging="283"/>
        <w:rPr>
          <w:sz w:val="18"/>
          <w:szCs w:val="18"/>
        </w:rPr>
      </w:pPr>
      <w:r>
        <w:rPr>
          <w:sz w:val="18"/>
          <w:szCs w:val="18"/>
        </w:rPr>
        <w:t>Birbirini çevrelemeyen iki komşu izohipsin yükselti değeri ……………………………………………….. dır.</w:t>
      </w:r>
    </w:p>
    <w:p w:rsidR="00B10752" w:rsidRPr="00417DC5" w:rsidRDefault="00B10752" w:rsidP="00417DC5">
      <w:pPr>
        <w:pStyle w:val="ListParagraph"/>
        <w:rPr>
          <w:sz w:val="18"/>
          <w:szCs w:val="18"/>
        </w:rPr>
      </w:pPr>
    </w:p>
    <w:p w:rsidR="00B10752" w:rsidRDefault="00B10752" w:rsidP="00417DC5">
      <w:pPr>
        <w:pStyle w:val="ListParagraph"/>
        <w:ind w:left="9204"/>
        <w:rPr>
          <w:sz w:val="18"/>
          <w:szCs w:val="18"/>
        </w:rPr>
      </w:pPr>
      <w:r>
        <w:rPr>
          <w:sz w:val="18"/>
          <w:szCs w:val="18"/>
        </w:rPr>
        <w:t>Başarılar dilerim</w:t>
      </w:r>
    </w:p>
    <w:p w:rsidR="00B10752" w:rsidRPr="00417DC5" w:rsidRDefault="00B10752" w:rsidP="00417DC5">
      <w:pPr>
        <w:pStyle w:val="ListParagraph"/>
        <w:ind w:left="9204"/>
        <w:rPr>
          <w:rFonts w:ascii="MetallicA OLD" w:hAnsi="MetallicA OLD"/>
          <w:sz w:val="20"/>
          <w:szCs w:val="20"/>
        </w:rPr>
      </w:pPr>
      <w:r w:rsidRPr="00417DC5">
        <w:rPr>
          <w:rFonts w:ascii="MetallicA OLD" w:hAnsi="MetallicA OLD"/>
          <w:sz w:val="20"/>
          <w:szCs w:val="20"/>
        </w:rPr>
        <w:t>Mehmet OKTAY</w:t>
      </w:r>
    </w:p>
    <w:p w:rsidR="00B10752" w:rsidRPr="00417DC5" w:rsidRDefault="00B10752" w:rsidP="00417DC5">
      <w:pPr>
        <w:pStyle w:val="ListParagraph"/>
        <w:ind w:left="8921"/>
        <w:rPr>
          <w:sz w:val="18"/>
          <w:szCs w:val="18"/>
        </w:rPr>
      </w:pPr>
      <w:hyperlink r:id="rId14" w:history="1">
        <w:r w:rsidRPr="00CF4B7C">
          <w:rPr>
            <w:rStyle w:val="Hyperlink"/>
            <w:color w:val="000000"/>
          </w:rPr>
          <w:t>www.sorubak.com</w:t>
        </w:r>
      </w:hyperlink>
      <w:r>
        <w:rPr>
          <w:sz w:val="18"/>
          <w:szCs w:val="18"/>
        </w:rPr>
        <w:t xml:space="preserve">      Coğrafya Öğretmeni</w:t>
      </w:r>
      <w:r w:rsidRPr="00417DC5">
        <w:rPr>
          <w:sz w:val="18"/>
          <w:szCs w:val="18"/>
        </w:rPr>
        <w:t xml:space="preserve">                       </w:t>
      </w:r>
    </w:p>
    <w:sectPr w:rsidR="00B10752" w:rsidRPr="00417DC5" w:rsidSect="00EA30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752" w:rsidRDefault="00B10752" w:rsidP="00CE6AB4">
      <w:pPr>
        <w:spacing w:after="0" w:line="240" w:lineRule="auto"/>
      </w:pPr>
      <w:r>
        <w:separator/>
      </w:r>
    </w:p>
  </w:endnote>
  <w:endnote w:type="continuationSeparator" w:id="0">
    <w:p w:rsidR="00B10752" w:rsidRDefault="00B10752" w:rsidP="00CE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etallicA 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52" w:rsidRDefault="00B1075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52" w:rsidRDefault="00B1075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52" w:rsidRDefault="00B107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752" w:rsidRDefault="00B10752" w:rsidP="00CE6AB4">
      <w:pPr>
        <w:spacing w:after="0" w:line="240" w:lineRule="auto"/>
      </w:pPr>
      <w:r>
        <w:separator/>
      </w:r>
    </w:p>
  </w:footnote>
  <w:footnote w:type="continuationSeparator" w:id="0">
    <w:p w:rsidR="00B10752" w:rsidRDefault="00B10752" w:rsidP="00CE6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52" w:rsidRDefault="00B107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52" w:rsidRDefault="00B1075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752" w:rsidRDefault="00B107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46E04"/>
    <w:multiLevelType w:val="hybridMultilevel"/>
    <w:tmpl w:val="82C8A6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1C0C6D"/>
    <w:multiLevelType w:val="hybridMultilevel"/>
    <w:tmpl w:val="1A42D482"/>
    <w:lvl w:ilvl="0" w:tplc="F6F4A5E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FAD6B26"/>
    <w:multiLevelType w:val="hybridMultilevel"/>
    <w:tmpl w:val="7BD4E844"/>
    <w:lvl w:ilvl="0" w:tplc="03E483E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601B7"/>
    <w:multiLevelType w:val="hybridMultilevel"/>
    <w:tmpl w:val="53F445A4"/>
    <w:lvl w:ilvl="0" w:tplc="15222C68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080"/>
    <w:rsid w:val="00022FF5"/>
    <w:rsid w:val="0004454E"/>
    <w:rsid w:val="0004582F"/>
    <w:rsid w:val="0005479C"/>
    <w:rsid w:val="0007017A"/>
    <w:rsid w:val="000B6904"/>
    <w:rsid w:val="000D4B7C"/>
    <w:rsid w:val="000E3F8E"/>
    <w:rsid w:val="00107755"/>
    <w:rsid w:val="00130669"/>
    <w:rsid w:val="0013240B"/>
    <w:rsid w:val="00145BD1"/>
    <w:rsid w:val="00147D58"/>
    <w:rsid w:val="00177BE2"/>
    <w:rsid w:val="001A31E0"/>
    <w:rsid w:val="001A7012"/>
    <w:rsid w:val="001C51CD"/>
    <w:rsid w:val="0020254F"/>
    <w:rsid w:val="00202616"/>
    <w:rsid w:val="002219D9"/>
    <w:rsid w:val="0028787F"/>
    <w:rsid w:val="002A5864"/>
    <w:rsid w:val="002D05B9"/>
    <w:rsid w:val="002F62E7"/>
    <w:rsid w:val="00304147"/>
    <w:rsid w:val="0031294E"/>
    <w:rsid w:val="00341246"/>
    <w:rsid w:val="0035598E"/>
    <w:rsid w:val="003A0243"/>
    <w:rsid w:val="003B36E6"/>
    <w:rsid w:val="003B422D"/>
    <w:rsid w:val="003C3D7D"/>
    <w:rsid w:val="00417DC5"/>
    <w:rsid w:val="004376EC"/>
    <w:rsid w:val="004965FF"/>
    <w:rsid w:val="004E0D10"/>
    <w:rsid w:val="00571956"/>
    <w:rsid w:val="00593B6B"/>
    <w:rsid w:val="005C2B84"/>
    <w:rsid w:val="00616C93"/>
    <w:rsid w:val="006557CC"/>
    <w:rsid w:val="006A1FD2"/>
    <w:rsid w:val="006A2BE0"/>
    <w:rsid w:val="006A3D19"/>
    <w:rsid w:val="00721F03"/>
    <w:rsid w:val="00724422"/>
    <w:rsid w:val="00740679"/>
    <w:rsid w:val="0075410D"/>
    <w:rsid w:val="00783B4D"/>
    <w:rsid w:val="00785F30"/>
    <w:rsid w:val="0079646F"/>
    <w:rsid w:val="007A4F1A"/>
    <w:rsid w:val="007B0A0C"/>
    <w:rsid w:val="007B2999"/>
    <w:rsid w:val="007B2EEC"/>
    <w:rsid w:val="007C7760"/>
    <w:rsid w:val="007D0DC1"/>
    <w:rsid w:val="007F2C4B"/>
    <w:rsid w:val="00834091"/>
    <w:rsid w:val="008633E2"/>
    <w:rsid w:val="00875163"/>
    <w:rsid w:val="008B59A2"/>
    <w:rsid w:val="008D1032"/>
    <w:rsid w:val="00924BE1"/>
    <w:rsid w:val="009E3F9F"/>
    <w:rsid w:val="00A07691"/>
    <w:rsid w:val="00A37326"/>
    <w:rsid w:val="00A52AE0"/>
    <w:rsid w:val="00A73C08"/>
    <w:rsid w:val="00A85EBD"/>
    <w:rsid w:val="00A91D3B"/>
    <w:rsid w:val="00AA0894"/>
    <w:rsid w:val="00AB0689"/>
    <w:rsid w:val="00AB0FB8"/>
    <w:rsid w:val="00AC3858"/>
    <w:rsid w:val="00AD5B29"/>
    <w:rsid w:val="00AE3D56"/>
    <w:rsid w:val="00B10752"/>
    <w:rsid w:val="00B64E32"/>
    <w:rsid w:val="00B9682F"/>
    <w:rsid w:val="00BB35AF"/>
    <w:rsid w:val="00BC1EAC"/>
    <w:rsid w:val="00BE7AC5"/>
    <w:rsid w:val="00C013CF"/>
    <w:rsid w:val="00C77FC5"/>
    <w:rsid w:val="00CB4189"/>
    <w:rsid w:val="00CD7D28"/>
    <w:rsid w:val="00CE6AB4"/>
    <w:rsid w:val="00CF1A81"/>
    <w:rsid w:val="00CF4B7C"/>
    <w:rsid w:val="00D45460"/>
    <w:rsid w:val="00D92B7C"/>
    <w:rsid w:val="00DE7E25"/>
    <w:rsid w:val="00E03379"/>
    <w:rsid w:val="00E2041A"/>
    <w:rsid w:val="00E94396"/>
    <w:rsid w:val="00EA3080"/>
    <w:rsid w:val="00EB1F61"/>
    <w:rsid w:val="00ED753E"/>
    <w:rsid w:val="00EE26F8"/>
    <w:rsid w:val="00EF6104"/>
    <w:rsid w:val="00EF7849"/>
    <w:rsid w:val="00F01FF4"/>
    <w:rsid w:val="00F075C4"/>
    <w:rsid w:val="00F14D4F"/>
    <w:rsid w:val="00F40AEE"/>
    <w:rsid w:val="00F518C8"/>
    <w:rsid w:val="00FF7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0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308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01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13C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518C8"/>
    <w:rPr>
      <w:lang w:eastAsia="en-US"/>
    </w:rPr>
  </w:style>
  <w:style w:type="paragraph" w:styleId="Header">
    <w:name w:val="header"/>
    <w:basedOn w:val="Normal"/>
    <w:link w:val="HeaderChar"/>
    <w:uiPriority w:val="99"/>
    <w:rsid w:val="00CE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6A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6AB4"/>
    <w:rPr>
      <w:rFonts w:cs="Times New Roman"/>
    </w:rPr>
  </w:style>
  <w:style w:type="character" w:styleId="Hyperlink">
    <w:name w:val="Hyperlink"/>
    <w:basedOn w:val="DefaultParagraphFont"/>
    <w:uiPriority w:val="99"/>
    <w:rsid w:val="008B59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162</TotalTime>
  <Pages>3</Pages>
  <Words>552</Words>
  <Characters>3151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2011</dc:creator>
  <cp:keywords>www.sorubak.com</cp:keywords>
  <dc:description>www.sorubak.com</dc:description>
  <cp:lastModifiedBy>Dogan</cp:lastModifiedBy>
  <cp:revision>www.sorubak.com</cp:revision>
  <dcterms:created xsi:type="dcterms:W3CDTF">2011-11-16T20:12:00Z</dcterms:created>
  <dcterms:modified xsi:type="dcterms:W3CDTF">2013-10-07T06:11:00Z</dcterms:modified>
  <cp:category>www.sorubak.com</cp:category>
</cp:coreProperties>
</file>