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0C" w:rsidRDefault="0093330C" w:rsidP="008F2A53">
      <w:pPr>
        <w:spacing w:line="36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18.9pt;margin-top:-57.05pt;width:485.25pt;height:44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" strokeweight=".5pt">
            <v:textbox>
              <w:txbxContent>
                <w:p w:rsidR="0093330C" w:rsidRPr="0043645E" w:rsidRDefault="0093330C" w:rsidP="0043645E">
                  <w:pPr>
                    <w:pStyle w:val="Heading1"/>
                    <w:spacing w:line="240" w:lineRule="atLeast"/>
                    <w:rPr>
                      <w:color w:val="000000"/>
                    </w:rPr>
                  </w:pPr>
                  <w:r>
                    <w:t>8</w:t>
                  </w:r>
                  <w:bookmarkStart w:id="0" w:name="_GoBack"/>
                  <w:bookmarkEnd w:id="0"/>
                  <w:r w:rsidRPr="0043645E">
                    <w:rPr>
                      <w:color w:val="000000"/>
                    </w:rPr>
                    <w:t xml:space="preserve">. Sınıflar Matematik Seviye Tespit Sınavı </w:t>
                  </w:r>
                  <w:r>
                    <w:rPr>
                      <w:color w:val="000000"/>
                    </w:rPr>
                    <w:t xml:space="preserve"> </w:t>
                  </w:r>
                  <w:hyperlink r:id="rId4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  <w:p w:rsidR="0093330C" w:rsidRDefault="0093330C" w:rsidP="00CD455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28.65pt;margin-top:-.05pt;width:194.25pt;height:76.6pt;z-index:-251659776;visibility:visible" wrapcoords="-83 0 -83 21388 21600 21388 21600 0 -83 0">
            <v:imagedata r:id="rId5" o:title=""/>
            <w10:wrap type="through"/>
          </v:shape>
        </w:pict>
      </w:r>
      <w:r>
        <w:t xml:space="preserve">1) </w:t>
      </w:r>
    </w:p>
    <w:p w:rsidR="0093330C" w:rsidRDefault="0093330C" w:rsidP="008F2A53">
      <w:pPr>
        <w:spacing w:line="360" w:lineRule="auto"/>
      </w:pPr>
    </w:p>
    <w:p w:rsidR="0093330C" w:rsidRDefault="0093330C" w:rsidP="008F2A53">
      <w:pPr>
        <w:spacing w:line="360" w:lineRule="auto"/>
      </w:pPr>
    </w:p>
    <w:p w:rsidR="0093330C" w:rsidRDefault="0093330C" w:rsidP="008F2A53">
      <w:pPr>
        <w:spacing w:line="360" w:lineRule="auto"/>
      </w:pPr>
    </w:p>
    <w:p w:rsidR="0093330C" w:rsidRDefault="0093330C" w:rsidP="008F2A53">
      <w:pPr>
        <w:spacing w:line="360" w:lineRule="auto"/>
      </w:pPr>
      <w:r>
        <w:t xml:space="preserve">2) </w:t>
      </w:r>
      <w:r w:rsidRPr="00C013E4">
        <w:rPr>
          <w:noProof/>
          <w:lang w:eastAsia="tr-TR"/>
        </w:rPr>
        <w:pict>
          <v:shape id="Resim 2" o:spid="_x0000_i1025" type="#_x0000_t75" style="width:238.5pt;height:260.25pt;visibility:visible">
            <v:imagedata r:id="rId6" o:title=""/>
          </v:shape>
        </w:pict>
      </w:r>
    </w:p>
    <w:p w:rsidR="0093330C" w:rsidRDefault="0093330C" w:rsidP="008F2A53">
      <w:pPr>
        <w:spacing w:line="360" w:lineRule="auto"/>
      </w:pPr>
    </w:p>
    <w:p w:rsidR="0093330C" w:rsidRDefault="0093330C">
      <w:r>
        <w:t>3)</w:t>
      </w:r>
    </w:p>
    <w:p w:rsidR="0093330C" w:rsidRDefault="0093330C">
      <w:r w:rsidRPr="00C013E4">
        <w:rPr>
          <w:noProof/>
          <w:lang w:eastAsia="tr-TR"/>
        </w:rPr>
        <w:pict>
          <v:shape id="Resim 3" o:spid="_x0000_i1026" type="#_x0000_t75" style="width:231.75pt;height:183.75pt;visibility:visible">
            <v:imagedata r:id="rId7" o:title=""/>
          </v:shape>
        </w:pict>
      </w:r>
    </w:p>
    <w:p w:rsidR="0093330C" w:rsidRDefault="0093330C"/>
    <w:p w:rsidR="0093330C" w:rsidRDefault="0093330C"/>
    <w:p w:rsidR="0093330C" w:rsidRDefault="0093330C"/>
    <w:p w:rsidR="0093330C" w:rsidRDefault="0093330C">
      <w:r>
        <w:t>4)</w:t>
      </w:r>
    </w:p>
    <w:p w:rsidR="0093330C" w:rsidRDefault="0093330C">
      <w:r w:rsidRPr="00C013E4">
        <w:rPr>
          <w:noProof/>
          <w:lang w:eastAsia="tr-TR"/>
        </w:rPr>
        <w:pict>
          <v:shape id="Resim 4" o:spid="_x0000_i1027" type="#_x0000_t75" style="width:230.25pt;height:234.75pt;visibility:visible">
            <v:imagedata r:id="rId8" o:title=""/>
          </v:shape>
        </w:pict>
      </w:r>
    </w:p>
    <w:p w:rsidR="0093330C" w:rsidRDefault="0093330C"/>
    <w:p w:rsidR="0093330C" w:rsidRDefault="0093330C">
      <w:r>
        <w:t>5)</w:t>
      </w:r>
    </w:p>
    <w:p w:rsidR="0093330C" w:rsidRDefault="0093330C">
      <w:r w:rsidRPr="00C013E4">
        <w:rPr>
          <w:noProof/>
          <w:lang w:eastAsia="tr-TR"/>
        </w:rPr>
        <w:pict>
          <v:shape id="Resim 5" o:spid="_x0000_i1028" type="#_x0000_t75" style="width:237.75pt;height:282pt;visibility:visible">
            <v:imagedata r:id="rId9" o:title=""/>
          </v:shape>
        </w:pict>
      </w:r>
    </w:p>
    <w:p w:rsidR="0093330C" w:rsidRDefault="0093330C"/>
    <w:p w:rsidR="0093330C" w:rsidRDefault="0093330C"/>
    <w:p w:rsidR="0093330C" w:rsidRDefault="0093330C"/>
    <w:p w:rsidR="0093330C" w:rsidRDefault="0093330C"/>
    <w:p w:rsidR="0093330C" w:rsidRDefault="0093330C"/>
    <w:p w:rsidR="0093330C" w:rsidRDefault="0093330C">
      <w:r>
        <w:t>6)</w:t>
      </w:r>
    </w:p>
    <w:p w:rsidR="0093330C" w:rsidRDefault="0093330C">
      <w:r w:rsidRPr="00C013E4">
        <w:rPr>
          <w:noProof/>
          <w:lang w:eastAsia="tr-TR"/>
        </w:rPr>
        <w:pict>
          <v:shape id="Resim 6" o:spid="_x0000_i1029" type="#_x0000_t75" style="width:233.25pt;height:205.5pt;visibility:visible">
            <v:imagedata r:id="rId10" o:title=""/>
          </v:shape>
        </w:pict>
      </w:r>
    </w:p>
    <w:p w:rsidR="0093330C" w:rsidRDefault="0093330C"/>
    <w:p w:rsidR="0093330C" w:rsidRDefault="0093330C"/>
    <w:p w:rsidR="0093330C" w:rsidRDefault="0093330C">
      <w:r>
        <w:t>7)</w:t>
      </w:r>
    </w:p>
    <w:p w:rsidR="0093330C" w:rsidRDefault="0093330C">
      <w:r w:rsidRPr="00C013E4">
        <w:rPr>
          <w:noProof/>
          <w:lang w:eastAsia="tr-TR"/>
        </w:rPr>
        <w:pict>
          <v:shape id="Resim 7" o:spid="_x0000_i1030" type="#_x0000_t75" style="width:229.5pt;height:185.25pt;visibility:visible">
            <v:imagedata r:id="rId11" o:title=""/>
          </v:shape>
        </w:pict>
      </w:r>
    </w:p>
    <w:p w:rsidR="0093330C" w:rsidRDefault="0093330C"/>
    <w:p w:rsidR="0093330C" w:rsidRDefault="0093330C">
      <w:r>
        <w:t>8)</w:t>
      </w:r>
    </w:p>
    <w:p w:rsidR="0093330C" w:rsidRDefault="0093330C">
      <w:r w:rsidRPr="00C013E4">
        <w:rPr>
          <w:noProof/>
          <w:lang w:eastAsia="tr-TR"/>
        </w:rPr>
        <w:pict>
          <v:shape id="Resim 27" o:spid="_x0000_i1031" type="#_x0000_t75" style="width:244.5pt;height:150.75pt;visibility:visible">
            <v:imagedata r:id="rId12" o:title=""/>
          </v:shape>
        </w:pict>
      </w:r>
    </w:p>
    <w:p w:rsidR="0093330C" w:rsidRDefault="0093330C">
      <w:r>
        <w:t>9)</w:t>
      </w:r>
    </w:p>
    <w:p w:rsidR="0093330C" w:rsidRDefault="0093330C">
      <w:r w:rsidRPr="00C013E4">
        <w:rPr>
          <w:noProof/>
          <w:lang w:eastAsia="tr-TR"/>
        </w:rPr>
        <w:pict>
          <v:shape id="Resim 9" o:spid="_x0000_i1032" type="#_x0000_t75" style="width:202.5pt;height:227.25pt;visibility:visible">
            <v:imagedata r:id="rId13" o:title=""/>
          </v:shape>
        </w:pict>
      </w:r>
    </w:p>
    <w:p w:rsidR="0093330C" w:rsidRDefault="0093330C"/>
    <w:p w:rsidR="0093330C" w:rsidRDefault="0093330C">
      <w:r>
        <w:t xml:space="preserve">10) </w:t>
      </w:r>
    </w:p>
    <w:p w:rsidR="0093330C" w:rsidRDefault="0093330C">
      <w:r w:rsidRPr="00C013E4">
        <w:rPr>
          <w:noProof/>
          <w:lang w:eastAsia="tr-TR"/>
        </w:rPr>
        <w:pict>
          <v:shape id="Resim 10" o:spid="_x0000_i1033" type="#_x0000_t75" style="width:232.5pt;height:51pt;visibility:visible">
            <v:imagedata r:id="rId14" o:title=""/>
          </v:shape>
        </w:pict>
      </w:r>
    </w:p>
    <w:p w:rsidR="0093330C" w:rsidRDefault="0093330C"/>
    <w:p w:rsidR="0093330C" w:rsidRDefault="0093330C"/>
    <w:p w:rsidR="0093330C" w:rsidRDefault="0093330C">
      <w:r>
        <w:t xml:space="preserve">11) </w:t>
      </w:r>
      <w:r w:rsidRPr="00C013E4">
        <w:rPr>
          <w:noProof/>
          <w:lang w:eastAsia="tr-TR"/>
        </w:rPr>
        <w:pict>
          <v:shape id="Resim 11" o:spid="_x0000_i1034" type="#_x0000_t75" style="width:234pt;height:129pt;visibility:visible">
            <v:imagedata r:id="rId15" o:title=""/>
          </v:shape>
        </w:pict>
      </w:r>
    </w:p>
    <w:p w:rsidR="0093330C" w:rsidRDefault="0093330C"/>
    <w:p w:rsidR="0093330C" w:rsidRDefault="0093330C">
      <w:r>
        <w:t xml:space="preserve">12) </w:t>
      </w:r>
      <w:r w:rsidRPr="00C013E4">
        <w:rPr>
          <w:noProof/>
          <w:lang w:eastAsia="tr-TR"/>
        </w:rPr>
        <w:pict>
          <v:shape id="Resim 12" o:spid="_x0000_i1035" type="#_x0000_t75" style="width:236.25pt;height:189pt;visibility:visible">
            <v:imagedata r:id="rId16" o:title=""/>
          </v:shape>
        </w:pict>
      </w:r>
    </w:p>
    <w:p w:rsidR="0093330C" w:rsidRDefault="0093330C"/>
    <w:p w:rsidR="0093330C" w:rsidRDefault="0093330C"/>
    <w:p w:rsidR="0093330C" w:rsidRDefault="0093330C">
      <w:r>
        <w:t xml:space="preserve">13) </w:t>
      </w:r>
    </w:p>
    <w:p w:rsidR="0093330C" w:rsidRDefault="0093330C">
      <w:r w:rsidRPr="00C013E4">
        <w:rPr>
          <w:noProof/>
          <w:lang w:eastAsia="tr-TR"/>
        </w:rPr>
        <w:pict>
          <v:shape id="Resim 13" o:spid="_x0000_i1036" type="#_x0000_t75" style="width:226.5pt;height:225.75pt;visibility:visible">
            <v:imagedata r:id="rId17" o:title=""/>
          </v:shape>
        </w:pict>
      </w:r>
    </w:p>
    <w:p w:rsidR="0093330C" w:rsidRDefault="0093330C"/>
    <w:p w:rsidR="0093330C" w:rsidRDefault="0093330C">
      <w:r>
        <w:t>14)</w:t>
      </w:r>
    </w:p>
    <w:p w:rsidR="0093330C" w:rsidRDefault="0093330C">
      <w:r w:rsidRPr="00C013E4">
        <w:rPr>
          <w:noProof/>
          <w:lang w:eastAsia="tr-TR"/>
        </w:rPr>
        <w:pict>
          <v:shape id="Resim 20" o:spid="_x0000_i1037" type="#_x0000_t75" style="width:219pt;height:85.5pt;visibility:visible">
            <v:imagedata r:id="rId18" o:title=""/>
          </v:shape>
        </w:pict>
      </w:r>
    </w:p>
    <w:p w:rsidR="0093330C" w:rsidRDefault="0093330C"/>
    <w:p w:rsidR="0093330C" w:rsidRDefault="0093330C"/>
    <w:p w:rsidR="0093330C" w:rsidRDefault="0093330C"/>
    <w:p w:rsidR="0093330C" w:rsidRDefault="0093330C">
      <w:r>
        <w:t xml:space="preserve">15) </w:t>
      </w:r>
    </w:p>
    <w:p w:rsidR="0093330C" w:rsidRDefault="0093330C">
      <w:r>
        <w:rPr>
          <w:noProof/>
          <w:lang w:eastAsia="tr-TR"/>
        </w:rPr>
        <w:pict>
          <v:shape id="Resim 15" o:spid="_x0000_s1028" type="#_x0000_t75" style="position:absolute;margin-left:21.9pt;margin-top:163.5pt;width:210.75pt;height:56pt;z-index:-251658752;visibility:visible" wrapcoords="-77 0 -77 21312 21600 21312 21600 0 -77 0">
            <v:imagedata r:id="rId19" o:title=""/>
            <w10:wrap type="through"/>
          </v:shape>
        </w:pict>
      </w:r>
      <w:r w:rsidRPr="00C013E4">
        <w:rPr>
          <w:noProof/>
          <w:lang w:eastAsia="tr-TR"/>
        </w:rPr>
        <w:pict>
          <v:shape id="Resim 14" o:spid="_x0000_i1038" type="#_x0000_t75" style="width:232.5pt;height:150.75pt;visibility:visible">
            <v:imagedata r:id="rId20" o:title=""/>
          </v:shape>
        </w:pict>
      </w:r>
    </w:p>
    <w:p w:rsidR="0093330C" w:rsidRDefault="0093330C"/>
    <w:p w:rsidR="0093330C" w:rsidRDefault="0093330C"/>
    <w:p w:rsidR="0093330C" w:rsidRDefault="0093330C"/>
    <w:p w:rsidR="0093330C" w:rsidRDefault="0093330C">
      <w:r>
        <w:t>16)</w:t>
      </w:r>
    </w:p>
    <w:p w:rsidR="0093330C" w:rsidRDefault="0093330C">
      <w:r w:rsidRPr="00C013E4">
        <w:rPr>
          <w:noProof/>
          <w:lang w:eastAsia="tr-TR"/>
        </w:rPr>
        <w:pict>
          <v:shape id="Resim 16" o:spid="_x0000_i1039" type="#_x0000_t75" style="width:220.5pt;height:388.5pt;visibility:visible">
            <v:imagedata r:id="rId21" o:title=""/>
          </v:shape>
        </w:pict>
      </w:r>
    </w:p>
    <w:p w:rsidR="0093330C" w:rsidRDefault="0093330C"/>
    <w:p w:rsidR="0093330C" w:rsidRDefault="0093330C">
      <w:r>
        <w:t>17)</w:t>
      </w:r>
    </w:p>
    <w:p w:rsidR="0093330C" w:rsidRDefault="0093330C">
      <w:r w:rsidRPr="00C013E4">
        <w:rPr>
          <w:noProof/>
          <w:lang w:eastAsia="tr-TR"/>
        </w:rPr>
        <w:pict>
          <v:shape id="Resim 17" o:spid="_x0000_i1040" type="#_x0000_t75" style="width:226.5pt;height:250.5pt;visibility:visible">
            <v:imagedata r:id="rId22" o:title=""/>
          </v:shape>
        </w:pict>
      </w:r>
    </w:p>
    <w:p w:rsidR="0093330C" w:rsidRDefault="0093330C"/>
    <w:p w:rsidR="0093330C" w:rsidRDefault="0093330C">
      <w:r>
        <w:t>18)</w:t>
      </w:r>
    </w:p>
    <w:p w:rsidR="0093330C" w:rsidRDefault="0093330C">
      <w:r w:rsidRPr="00C013E4">
        <w:rPr>
          <w:noProof/>
          <w:lang w:eastAsia="tr-TR"/>
        </w:rPr>
        <w:pict>
          <v:shape id="Resim 18" o:spid="_x0000_i1041" type="#_x0000_t75" style="width:228pt;height:61.5pt;visibility:visible">
            <v:imagedata r:id="rId23" o:title=""/>
          </v:shape>
        </w:pict>
      </w:r>
    </w:p>
    <w:p w:rsidR="0093330C" w:rsidRDefault="0093330C"/>
    <w:p w:rsidR="0093330C" w:rsidRDefault="0093330C">
      <w:r>
        <w:t xml:space="preserve">19) </w:t>
      </w:r>
      <w:r w:rsidRPr="00C013E4">
        <w:rPr>
          <w:noProof/>
          <w:lang w:eastAsia="tr-TR"/>
        </w:rPr>
        <w:pict>
          <v:shape id="Resim 19" o:spid="_x0000_i1042" type="#_x0000_t75" style="width:233.25pt;height:208.5pt;visibility:visible">
            <v:imagedata r:id="rId24" o:title=""/>
          </v:shape>
        </w:pict>
      </w:r>
    </w:p>
    <w:p w:rsidR="0093330C" w:rsidRDefault="0093330C"/>
    <w:p w:rsidR="0093330C" w:rsidRDefault="0093330C"/>
    <w:p w:rsidR="0093330C" w:rsidRDefault="0093330C">
      <w:r>
        <w:t xml:space="preserve">20) </w:t>
      </w:r>
    </w:p>
    <w:p w:rsidR="0093330C" w:rsidRDefault="0093330C">
      <w:r w:rsidRPr="00C013E4">
        <w:rPr>
          <w:noProof/>
          <w:lang w:eastAsia="tr-TR"/>
        </w:rPr>
        <w:pict>
          <v:shape id="Resim 21" o:spid="_x0000_i1043" type="#_x0000_t75" style="width:225pt;height:220.5pt;visibility:visible">
            <v:imagedata r:id="rId25" o:title=""/>
          </v:shape>
        </w:pict>
      </w:r>
    </w:p>
    <w:p w:rsidR="0093330C" w:rsidRDefault="0093330C"/>
    <w:p w:rsidR="0093330C" w:rsidRDefault="0093330C">
      <w:r>
        <w:t>21)</w:t>
      </w:r>
      <w:r w:rsidRPr="00C013E4">
        <w:rPr>
          <w:noProof/>
          <w:lang w:eastAsia="tr-TR"/>
        </w:rPr>
        <w:pict>
          <v:shape id="Resim 22" o:spid="_x0000_i1044" type="#_x0000_t75" style="width:236.25pt;height:180.75pt;visibility:visible">
            <v:imagedata r:id="rId26" o:title=""/>
          </v:shape>
        </w:pict>
      </w:r>
    </w:p>
    <w:p w:rsidR="0093330C" w:rsidRDefault="0093330C"/>
    <w:p w:rsidR="0093330C" w:rsidRDefault="0093330C">
      <w:r>
        <w:t>22)</w:t>
      </w:r>
      <w:r w:rsidRPr="00C013E4">
        <w:rPr>
          <w:noProof/>
          <w:lang w:eastAsia="tr-TR"/>
        </w:rPr>
        <w:pict>
          <v:shape id="Resim 23" o:spid="_x0000_i1045" type="#_x0000_t75" style="width:243pt;height:62.25pt;visibility:visible">
            <v:imagedata r:id="rId27" o:title=""/>
          </v:shape>
        </w:pict>
      </w:r>
    </w:p>
    <w:p w:rsidR="0093330C" w:rsidRDefault="0093330C"/>
    <w:p w:rsidR="0093330C" w:rsidRDefault="0093330C">
      <w:r>
        <w:t>23)</w:t>
      </w:r>
      <w:r w:rsidRPr="00C013E4">
        <w:rPr>
          <w:noProof/>
          <w:lang w:eastAsia="tr-TR"/>
        </w:rPr>
        <w:pict>
          <v:shape id="Resim 24" o:spid="_x0000_i1046" type="#_x0000_t75" style="width:234pt;height:195.75pt;visibility:visible">
            <v:imagedata r:id="rId28" o:title=""/>
          </v:shape>
        </w:pict>
      </w:r>
    </w:p>
    <w:p w:rsidR="0093330C" w:rsidRDefault="0093330C"/>
    <w:p w:rsidR="0093330C" w:rsidRDefault="0093330C">
      <w:r>
        <w:t>24)</w:t>
      </w:r>
      <w:r w:rsidRPr="00C013E4">
        <w:rPr>
          <w:noProof/>
          <w:lang w:eastAsia="tr-TR"/>
        </w:rPr>
        <w:pict>
          <v:shape id="Resim 25" o:spid="_x0000_i1047" type="#_x0000_t75" style="width:234.75pt;height:123.75pt;visibility:visible">
            <v:imagedata r:id="rId29" o:title=""/>
          </v:shape>
        </w:pict>
      </w:r>
    </w:p>
    <w:p w:rsidR="0093330C" w:rsidRDefault="0093330C"/>
    <w:p w:rsidR="0093330C" w:rsidRDefault="0093330C">
      <w:r>
        <w:t>25)</w:t>
      </w:r>
    </w:p>
    <w:p w:rsidR="0093330C" w:rsidRDefault="0093330C">
      <w:r w:rsidRPr="00C013E4">
        <w:rPr>
          <w:noProof/>
          <w:lang w:eastAsia="tr-TR"/>
        </w:rPr>
        <w:pict>
          <v:shape id="Resim 26" o:spid="_x0000_i1048" type="#_x0000_t75" style="width:225.75pt;height:185.25pt;visibility:visible">
            <v:imagedata r:id="rId30" o:title=""/>
          </v:shape>
        </w:pict>
      </w:r>
    </w:p>
    <w:p w:rsidR="0093330C" w:rsidRDefault="0093330C"/>
    <w:p w:rsidR="0093330C" w:rsidRDefault="0093330C"/>
    <w:p w:rsidR="0093330C" w:rsidRDefault="0093330C"/>
    <w:p w:rsidR="0093330C" w:rsidRDefault="0093330C"/>
    <w:sectPr w:rsidR="0093330C" w:rsidSect="008F2A53">
      <w:pgSz w:w="11906" w:h="16838"/>
      <w:pgMar w:top="1276" w:right="707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A53"/>
    <w:rsid w:val="000A3DEC"/>
    <w:rsid w:val="000E6801"/>
    <w:rsid w:val="00136F2F"/>
    <w:rsid w:val="001419E5"/>
    <w:rsid w:val="003E622E"/>
    <w:rsid w:val="00410B59"/>
    <w:rsid w:val="0043645E"/>
    <w:rsid w:val="004C33AA"/>
    <w:rsid w:val="00520BE7"/>
    <w:rsid w:val="00636FDC"/>
    <w:rsid w:val="006E73A5"/>
    <w:rsid w:val="0082628D"/>
    <w:rsid w:val="00872821"/>
    <w:rsid w:val="008F2A53"/>
    <w:rsid w:val="0092216A"/>
    <w:rsid w:val="0093330C"/>
    <w:rsid w:val="00BE4CA7"/>
    <w:rsid w:val="00C013E4"/>
    <w:rsid w:val="00C63F5F"/>
    <w:rsid w:val="00CD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FD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645E"/>
    <w:pPr>
      <w:spacing w:before="100" w:beforeAutospacing="1" w:after="100" w:afterAutospacing="1" w:line="240" w:lineRule="auto"/>
      <w:jc w:val="center"/>
      <w:outlineLvl w:val="0"/>
    </w:pPr>
    <w:rPr>
      <w:rFonts w:ascii="Verdana" w:eastAsia="Times New Roman" w:hAnsi="Verdana"/>
      <w:b/>
      <w:bCs/>
      <w:kern w:val="36"/>
      <w:sz w:val="21"/>
      <w:szCs w:val="21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645E"/>
    <w:rPr>
      <w:rFonts w:ascii="Verdana" w:hAnsi="Verdana" w:cs="Times New Roman"/>
      <w:b/>
      <w:bCs/>
      <w:kern w:val="36"/>
      <w:sz w:val="21"/>
      <w:szCs w:val="21"/>
      <w:lang w:eastAsia="tr-TR"/>
    </w:rPr>
  </w:style>
  <w:style w:type="paragraph" w:styleId="ListParagraph">
    <w:name w:val="List Paragraph"/>
    <w:basedOn w:val="Normal"/>
    <w:uiPriority w:val="99"/>
    <w:qFormat/>
    <w:rsid w:val="008F2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F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2A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20B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27</Words>
  <Characters>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2013-09-19T06:57:00Z</dcterms:created>
  <dcterms:modified xsi:type="dcterms:W3CDTF">2013-09-22T10:27:00Z</dcterms:modified>
  <cp:category>www.sorubak.com</cp:category>
</cp:coreProperties>
</file>