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6DA" w:rsidRDefault="007166DA" w:rsidP="008F4892">
      <w:pPr>
        <w:spacing w:after="0"/>
        <w:rPr>
          <w:b/>
        </w:rPr>
      </w:pPr>
      <w:r>
        <w:rPr>
          <w:b/>
        </w:rPr>
        <w:t xml:space="preserve">2013-2014 EĞİTİM-ÖĞRETİM YILI HASKÖY ORTA OKULU T.C İNKILAP TARİHİ VE ATATÜRKÇÜLÜK DERSİ 8. SINIF 1. DÖNEM 1. SINAVI </w:t>
      </w:r>
    </w:p>
    <w:p w:rsidR="007166DA" w:rsidRDefault="007166DA" w:rsidP="008F4892">
      <w:pPr>
        <w:spacing w:after="0"/>
        <w:rPr>
          <w:b/>
        </w:rPr>
      </w:pPr>
      <w:r>
        <w:rPr>
          <w:b/>
        </w:rPr>
        <w:t>AD:                               SOYAD:                                 NUMARA:</w:t>
      </w:r>
    </w:p>
    <w:p w:rsidR="007166DA" w:rsidRDefault="007166DA" w:rsidP="00776C00">
      <w:pPr>
        <w:spacing w:after="0"/>
        <w:jc w:val="center"/>
        <w:rPr>
          <w:b/>
        </w:rPr>
      </w:pPr>
      <w:r>
        <w:rPr>
          <w:b/>
        </w:rPr>
        <w:t>SORULAR</w:t>
      </w:r>
    </w:p>
    <w:p w:rsidR="007166DA" w:rsidRPr="001765BC" w:rsidRDefault="007166DA" w:rsidP="001765BC">
      <w:pPr>
        <w:spacing w:after="0"/>
        <w:rPr>
          <w:b/>
        </w:rPr>
      </w:pPr>
      <w:r w:rsidRPr="001765BC">
        <w:rPr>
          <w:b/>
        </w:rPr>
        <w:t>1- Mustafa Kemal, Çanakkale Savaşları sırasında Anafartalar Grubu komutanıyken en ön safta savaşmıştı. Bu savaş sırasında Mustafa Kemal’e şarapnel parçası isabet etmiş fakat sağ cebinde bulunan saati kendisini ölümden kurtarmıştı. Sakarya Savaşı sırasındayken atından düşmüş kaburga kemikleri kırılmıştı. Buna rağmen cepheden ayrılmamış, savaşı atı üzerinde yönetmişti. Bu paragrafta Atatürk’ün hangi kişilik özelliği üzerinde durulmuştur?</w:t>
      </w:r>
    </w:p>
    <w:p w:rsidR="007166DA" w:rsidRPr="001765BC" w:rsidRDefault="007166DA" w:rsidP="001765BC">
      <w:pPr>
        <w:spacing w:after="0"/>
      </w:pPr>
      <w:r w:rsidRPr="001765BC">
        <w:t xml:space="preserve">A)Çok yönlü ve üstün kişiliğe sahip olması </w:t>
      </w:r>
      <w:r>
        <w:t xml:space="preserve"> </w:t>
      </w:r>
      <w:bookmarkStart w:id="0" w:name="OLE_LINK1"/>
      <w:bookmarkStart w:id="1" w:name="OLE_LINK2"/>
      <w:r w:rsidRPr="004B3EC7">
        <w:rPr>
          <w:color w:val="000000"/>
        </w:rPr>
        <w:fldChar w:fldCharType="begin"/>
      </w:r>
      <w:r w:rsidRPr="004B3EC7">
        <w:rPr>
          <w:color w:val="000000"/>
        </w:rPr>
        <w:instrText xml:space="preserve"> HYPERLINK "http://www.sorubak.com" </w:instrText>
      </w:r>
      <w:r w:rsidRPr="004B3EC7">
        <w:rPr>
          <w:color w:val="000000"/>
        </w:rPr>
      </w:r>
      <w:r w:rsidRPr="004B3EC7">
        <w:rPr>
          <w:color w:val="000000"/>
        </w:rPr>
        <w:fldChar w:fldCharType="separate"/>
      </w:r>
      <w:r w:rsidRPr="004B3EC7">
        <w:rPr>
          <w:rStyle w:val="Hyperlink"/>
          <w:color w:val="000000"/>
        </w:rPr>
        <w:t>www.sorubak.com</w:t>
      </w:r>
      <w:r w:rsidRPr="004B3EC7">
        <w:rPr>
          <w:color w:val="000000"/>
        </w:rPr>
        <w:fldChar w:fldCharType="end"/>
      </w:r>
      <w:bookmarkEnd w:id="0"/>
      <w:bookmarkEnd w:id="1"/>
    </w:p>
    <w:p w:rsidR="007166DA" w:rsidRPr="001765BC" w:rsidRDefault="007166DA" w:rsidP="001765BC">
      <w:pPr>
        <w:spacing w:after="0"/>
      </w:pPr>
      <w:r w:rsidRPr="001765BC">
        <w:t xml:space="preserve">B)Vatanı ve milleti için canını feda etmekten kaçınmaması </w:t>
      </w:r>
    </w:p>
    <w:p w:rsidR="007166DA" w:rsidRPr="001765BC" w:rsidRDefault="007166DA" w:rsidP="001765BC">
      <w:pPr>
        <w:spacing w:after="0"/>
      </w:pPr>
      <w:r w:rsidRPr="001765BC">
        <w:t xml:space="preserve">C)Büyük ülkülere sahip olması                               </w:t>
      </w:r>
      <w:r w:rsidRPr="001765BC">
        <w:tab/>
      </w:r>
    </w:p>
    <w:p w:rsidR="007166DA" w:rsidRPr="001765BC" w:rsidRDefault="007166DA" w:rsidP="001765BC">
      <w:pPr>
        <w:spacing w:after="0"/>
      </w:pPr>
      <w:r w:rsidRPr="001765BC">
        <w:t>D)Milli sınırlar içerisinde bir toplum oluşturmaya çalışma</w:t>
      </w:r>
    </w:p>
    <w:p w:rsidR="007166DA" w:rsidRPr="001765BC" w:rsidRDefault="007166DA" w:rsidP="001765BC">
      <w:pPr>
        <w:spacing w:after="0"/>
        <w:rPr>
          <w:b/>
          <w:u w:val="single"/>
        </w:rPr>
      </w:pPr>
      <w:r w:rsidRPr="001765BC">
        <w:rPr>
          <w:b/>
        </w:rPr>
        <w:t>2-</w:t>
      </w:r>
      <w:r w:rsidRPr="001765BC">
        <w:rPr>
          <w:b/>
          <w:bCs/>
          <w:iCs/>
        </w:rPr>
        <w:t>Mustafa Kemal’</w:t>
      </w:r>
      <w:r w:rsidRPr="001765BC">
        <w:rPr>
          <w:b/>
        </w:rPr>
        <w:t xml:space="preserve">in fikir hayatının şekillenmesinde aşağıdaki aydınlardan hangisi etkili </w:t>
      </w:r>
      <w:r w:rsidRPr="001765BC">
        <w:rPr>
          <w:b/>
          <w:u w:val="single"/>
        </w:rPr>
        <w:t>olmamıştır?</w:t>
      </w:r>
    </w:p>
    <w:p w:rsidR="007166DA" w:rsidRPr="001765BC" w:rsidRDefault="007166DA" w:rsidP="001765BC">
      <w:pPr>
        <w:spacing w:after="0"/>
      </w:pPr>
      <w:r w:rsidRPr="001765BC">
        <w:t xml:space="preserve">A)Ziya Gökalp                                                                    B)Mehmet Emin Yurdakul                </w:t>
      </w:r>
    </w:p>
    <w:p w:rsidR="007166DA" w:rsidRPr="001765BC" w:rsidRDefault="007166DA" w:rsidP="001765BC">
      <w:pPr>
        <w:spacing w:after="0"/>
      </w:pPr>
      <w:r w:rsidRPr="001765BC">
        <w:t>C)Halide Edip Adıvar</w:t>
      </w:r>
      <w:r w:rsidRPr="001765BC">
        <w:tab/>
        <w:t xml:space="preserve">                                                     D)Namık Kemal</w:t>
      </w:r>
    </w:p>
    <w:p w:rsidR="007166DA" w:rsidRPr="001765BC" w:rsidRDefault="007166DA" w:rsidP="001765BC">
      <w:pPr>
        <w:spacing w:after="0"/>
        <w:rPr>
          <w:b/>
        </w:rPr>
      </w:pPr>
      <w:r w:rsidRPr="001765BC">
        <w:rPr>
          <w:b/>
        </w:rPr>
        <w:t>3-Mustafa Kemal’in öğrenim amacıyla bulunduğu şehirler aşağıdaki seçeneklerin hangisinde bir arada verilmiştir?</w:t>
      </w:r>
    </w:p>
    <w:p w:rsidR="007166DA" w:rsidRPr="001765BC" w:rsidRDefault="007166DA" w:rsidP="001765BC">
      <w:pPr>
        <w:spacing w:after="0"/>
      </w:pPr>
      <w:r w:rsidRPr="001765BC">
        <w:t>A)Şam – Sofya – Derne                                                   B)Muş – Bitlis – Çanakkale                                           C)Selanik – Manastır – İstanbul</w:t>
      </w:r>
      <w:r w:rsidRPr="001765BC">
        <w:tab/>
        <w:t xml:space="preserve">                          D)Diyarbakır – Samsun – Adana</w:t>
      </w:r>
    </w:p>
    <w:p w:rsidR="007166DA" w:rsidRPr="001765BC" w:rsidRDefault="007166DA" w:rsidP="001765BC">
      <w:pPr>
        <w:spacing w:after="0"/>
        <w:rPr>
          <w:b/>
          <w:u w:val="single"/>
        </w:rPr>
      </w:pPr>
      <w:r w:rsidRPr="001765BC">
        <w:rPr>
          <w:b/>
        </w:rPr>
        <w:t xml:space="preserve">4-.Aşağıdakilerden hangisi İttifak devletlerinden birisi </w:t>
      </w:r>
      <w:r w:rsidRPr="001765BC">
        <w:rPr>
          <w:b/>
          <w:u w:val="single"/>
        </w:rPr>
        <w:t xml:space="preserve">değildir? </w:t>
      </w:r>
    </w:p>
    <w:p w:rsidR="007166DA" w:rsidRPr="001765BC" w:rsidRDefault="007166DA" w:rsidP="001765BC">
      <w:pPr>
        <w:spacing w:after="0"/>
      </w:pPr>
      <w:r w:rsidRPr="001765BC">
        <w:t xml:space="preserve">A)Almanya                                                                        B)Bulgaristan  </w:t>
      </w:r>
    </w:p>
    <w:p w:rsidR="007166DA" w:rsidRPr="001765BC" w:rsidRDefault="007166DA" w:rsidP="001765BC">
      <w:pPr>
        <w:spacing w:after="0"/>
      </w:pPr>
      <w:r w:rsidRPr="001765BC">
        <w:t xml:space="preserve">C)Devleti Aliye-i Osmaniye( Osmanlı Devleti )           D)Avustralya        </w:t>
      </w:r>
    </w:p>
    <w:p w:rsidR="007166DA" w:rsidRPr="001765BC" w:rsidRDefault="007166DA" w:rsidP="001765BC">
      <w:pPr>
        <w:spacing w:after="0"/>
      </w:pPr>
      <w:r w:rsidRPr="001765BC">
        <w:rPr>
          <w:b/>
        </w:rPr>
        <w:t>5-Aşağıdakilerden  hangisi 20.yy başlarında Balkanların özellikleri arasında yer almaz?</w:t>
      </w:r>
    </w:p>
    <w:p w:rsidR="007166DA" w:rsidRPr="001765BC" w:rsidRDefault="007166DA" w:rsidP="001765BC">
      <w:pPr>
        <w:spacing w:after="0"/>
      </w:pPr>
      <w:r w:rsidRPr="001765BC">
        <w:t>A)Batı ile iletişim ve etkileşime açıktır                        B)Yeni fikirlerin yayılmasına uygundur</w:t>
      </w:r>
    </w:p>
    <w:p w:rsidR="007166DA" w:rsidRPr="001765BC" w:rsidRDefault="007166DA" w:rsidP="001765BC">
      <w:pPr>
        <w:spacing w:after="0"/>
      </w:pPr>
      <w:r w:rsidRPr="001765BC">
        <w:t>C)Sömürgeci devletlerin çekişme alanıdır                  D) Ticaretin az geliştiği bölgedir</w:t>
      </w:r>
    </w:p>
    <w:p w:rsidR="007166DA" w:rsidRPr="001765BC" w:rsidRDefault="007166DA" w:rsidP="001765BC">
      <w:pPr>
        <w:spacing w:after="0"/>
        <w:rPr>
          <w:b/>
        </w:rPr>
      </w:pPr>
      <w:r w:rsidRPr="001765BC">
        <w:rPr>
          <w:b/>
        </w:rPr>
        <w:t xml:space="preserve">6-Mustafa Kemal  aşağıdaki cephelerin hangisinde görev </w:t>
      </w:r>
      <w:r w:rsidRPr="001765BC">
        <w:rPr>
          <w:b/>
          <w:u w:val="single"/>
        </w:rPr>
        <w:t>yapmamıştır?</w:t>
      </w:r>
    </w:p>
    <w:p w:rsidR="007166DA" w:rsidRPr="001765BC" w:rsidRDefault="007166DA" w:rsidP="001765BC">
      <w:pPr>
        <w:spacing w:after="0"/>
      </w:pPr>
      <w:r w:rsidRPr="001765BC">
        <w:t>A)Galiçya                             B) Trablusgap                    C)Kafkas                      D) Çanakkale</w:t>
      </w:r>
    </w:p>
    <w:p w:rsidR="007166DA" w:rsidRPr="001765BC" w:rsidRDefault="007166DA" w:rsidP="001765BC">
      <w:pPr>
        <w:spacing w:after="0"/>
      </w:pPr>
      <w:r w:rsidRPr="001765BC">
        <w:rPr>
          <w:b/>
        </w:rPr>
        <w:t>7-</w:t>
      </w:r>
      <w:r w:rsidRPr="001765BC">
        <w:rPr>
          <w:rFonts w:ascii="Times New Roman" w:hAnsi="Times New Roman"/>
          <w:lang w:eastAsia="tr-TR"/>
        </w:rPr>
        <w:t xml:space="preserve"> </w:t>
      </w:r>
      <w:r w:rsidRPr="001765BC">
        <w:rPr>
          <w:b/>
        </w:rPr>
        <w:t>Aşağıdakilerden hangisi  itilaf devletlerinden değildir?</w:t>
      </w:r>
    </w:p>
    <w:p w:rsidR="007166DA" w:rsidRPr="001765BC" w:rsidRDefault="007166DA" w:rsidP="001765BC">
      <w:pPr>
        <w:spacing w:after="0"/>
      </w:pPr>
      <w:r w:rsidRPr="001765BC">
        <w:t>A)Almanya                                 B)Fransa                       C)Rusya                        D)İngiltere</w:t>
      </w:r>
    </w:p>
    <w:p w:rsidR="007166DA" w:rsidRPr="001765BC" w:rsidRDefault="007166DA" w:rsidP="001765BC">
      <w:pPr>
        <w:spacing w:after="0"/>
        <w:rPr>
          <w:b/>
        </w:rPr>
      </w:pPr>
      <w:r w:rsidRPr="001765BC">
        <w:rPr>
          <w:b/>
        </w:rPr>
        <w:t>8-‘’Ben icap ettiği zaman en büyük hediyem olmak üzere,Türk milletine canımı vereceğim’’</w:t>
      </w:r>
    </w:p>
    <w:p w:rsidR="007166DA" w:rsidRPr="001765BC" w:rsidRDefault="007166DA" w:rsidP="001765BC">
      <w:pPr>
        <w:spacing w:after="0"/>
        <w:rPr>
          <w:b/>
        </w:rPr>
      </w:pPr>
      <w:r w:rsidRPr="001765BC">
        <w:rPr>
          <w:b/>
        </w:rPr>
        <w:t>Atatürk’ün bu sözünden O’nun hangi kişilik özelliğini çıkarabiliriz?</w:t>
      </w:r>
    </w:p>
    <w:p w:rsidR="007166DA" w:rsidRPr="001765BC" w:rsidRDefault="007166DA" w:rsidP="001765BC">
      <w:pPr>
        <w:spacing w:after="0"/>
      </w:pPr>
      <w:r w:rsidRPr="001765BC">
        <w:t xml:space="preserve">A)Kararlılığı                                                                      B) Vatanseverliği                                                                           </w:t>
      </w:r>
    </w:p>
    <w:p w:rsidR="007166DA" w:rsidRPr="001765BC" w:rsidRDefault="007166DA" w:rsidP="001765BC">
      <w:pPr>
        <w:spacing w:after="0"/>
      </w:pPr>
      <w:r w:rsidRPr="001765BC">
        <w:t>C) Yenilikçiliği                                                                  D)İleri görüşlülüğü</w:t>
      </w:r>
    </w:p>
    <w:p w:rsidR="007166DA" w:rsidRPr="001765BC" w:rsidRDefault="007166DA" w:rsidP="001765BC">
      <w:pPr>
        <w:spacing w:after="0"/>
        <w:rPr>
          <w:b/>
        </w:rPr>
      </w:pPr>
    </w:p>
    <w:p w:rsidR="007166DA" w:rsidRPr="001765BC" w:rsidRDefault="007166DA" w:rsidP="001765BC">
      <w:pPr>
        <w:spacing w:after="0"/>
        <w:rPr>
          <w:b/>
        </w:rPr>
      </w:pPr>
      <w:r w:rsidRPr="001765BC">
        <w:rPr>
          <w:b/>
        </w:rPr>
        <w:t>9-Aşağıdakilerden hangisi Mustafa Kemal’in liderliğinin en çok ön plana çıktığı olaydır?</w:t>
      </w:r>
    </w:p>
    <w:p w:rsidR="007166DA" w:rsidRPr="001765BC" w:rsidRDefault="007166DA" w:rsidP="001765BC">
      <w:pPr>
        <w:spacing w:after="0"/>
      </w:pPr>
      <w:r w:rsidRPr="001765BC">
        <w:t>A)Çanakkale Savaşları                                                    B)Balkan Savaşları</w:t>
      </w:r>
    </w:p>
    <w:p w:rsidR="007166DA" w:rsidRPr="001765BC" w:rsidRDefault="007166DA" w:rsidP="001765BC">
      <w:pPr>
        <w:spacing w:after="0"/>
      </w:pPr>
      <w:r w:rsidRPr="001765BC">
        <w:t>C)Trablusgarp Savaşları                                                 D)Vatan veHürriyet Cemiyeti’nin kuruluşu</w:t>
      </w:r>
    </w:p>
    <w:p w:rsidR="007166DA" w:rsidRPr="001765BC" w:rsidRDefault="007166DA" w:rsidP="001765BC">
      <w:pPr>
        <w:spacing w:after="0"/>
        <w:rPr>
          <w:b/>
        </w:rPr>
      </w:pPr>
    </w:p>
    <w:p w:rsidR="007166DA" w:rsidRPr="001765BC" w:rsidRDefault="007166DA" w:rsidP="001765BC">
      <w:pPr>
        <w:spacing w:after="0"/>
        <w:rPr>
          <w:b/>
        </w:rPr>
      </w:pPr>
      <w:r w:rsidRPr="001765BC">
        <w:rPr>
          <w:b/>
        </w:rPr>
        <w:t>10-Mustafa Kemal’in fikir hayatının şekillenip,tarih bilincinin oluşmaya başladığı okul hangisidir?</w:t>
      </w:r>
    </w:p>
    <w:p w:rsidR="007166DA" w:rsidRPr="001765BC" w:rsidRDefault="007166DA" w:rsidP="001765BC">
      <w:pPr>
        <w:spacing w:after="0"/>
      </w:pPr>
      <w:r w:rsidRPr="001765BC">
        <w:t>A)Şemsi Efendi Mektebi                                                         B)Askeri Rüştiye</w:t>
      </w:r>
    </w:p>
    <w:p w:rsidR="007166DA" w:rsidRPr="001765BC" w:rsidRDefault="007166DA" w:rsidP="001765BC">
      <w:pPr>
        <w:spacing w:after="0"/>
      </w:pPr>
      <w:r w:rsidRPr="001765BC">
        <w:t>C)Askeri İdadi                                                                           D)Harp Okulu ve Harp Akademisi</w:t>
      </w:r>
    </w:p>
    <w:p w:rsidR="007166DA" w:rsidRPr="001765BC" w:rsidRDefault="007166DA" w:rsidP="001765BC">
      <w:pPr>
        <w:spacing w:after="0"/>
        <w:rPr>
          <w:b/>
          <w:u w:val="single"/>
        </w:rPr>
      </w:pPr>
      <w:r w:rsidRPr="001765BC">
        <w:rPr>
          <w:b/>
        </w:rPr>
        <w:t xml:space="preserve">11-Aşağıdakilerden hangisi Birinci Dünya Savaşı’na sonradan katılan devletlerden biri </w:t>
      </w:r>
      <w:r w:rsidRPr="001765BC">
        <w:rPr>
          <w:b/>
          <w:u w:val="single"/>
        </w:rPr>
        <w:t>değidir?</w:t>
      </w:r>
    </w:p>
    <w:p w:rsidR="007166DA" w:rsidRPr="001765BC" w:rsidRDefault="007166DA" w:rsidP="001765BC">
      <w:pPr>
        <w:spacing w:after="0"/>
      </w:pPr>
      <w:r w:rsidRPr="001765BC">
        <w:t>A)Sırbistan                                                                                B)Brezilya</w:t>
      </w:r>
    </w:p>
    <w:p w:rsidR="007166DA" w:rsidRPr="001765BC" w:rsidRDefault="007166DA" w:rsidP="001765BC">
      <w:pPr>
        <w:spacing w:after="0"/>
      </w:pPr>
      <w:r w:rsidRPr="001765BC">
        <w:t>C)Romanya                                                                               D)Avustralya</w:t>
      </w:r>
    </w:p>
    <w:p w:rsidR="007166DA" w:rsidRPr="001765BC" w:rsidRDefault="007166DA" w:rsidP="001765BC">
      <w:pPr>
        <w:spacing w:after="0"/>
        <w:rPr>
          <w:b/>
        </w:rPr>
      </w:pPr>
      <w:r w:rsidRPr="001765BC">
        <w:rPr>
          <w:b/>
        </w:rPr>
        <w:t>12-Mustafa Kemal Derne ve Tobruk da başarı kazandığı halde bırakmak zorunda kaldığımız toprağımız neresidir?</w:t>
      </w:r>
    </w:p>
    <w:p w:rsidR="007166DA" w:rsidRPr="001765BC" w:rsidRDefault="007166DA" w:rsidP="001765BC">
      <w:pPr>
        <w:spacing w:after="0"/>
        <w:jc w:val="both"/>
      </w:pPr>
      <w:r w:rsidRPr="001765BC">
        <w:t>A)Suriye                         B)Trablusgarp                             C)Yunanistan                  D)Sofya</w:t>
      </w:r>
    </w:p>
    <w:p w:rsidR="007166DA" w:rsidRPr="001765BC" w:rsidRDefault="007166DA" w:rsidP="001765BC">
      <w:pPr>
        <w:spacing w:after="0"/>
        <w:jc w:val="both"/>
        <w:rPr>
          <w:b/>
        </w:rPr>
      </w:pPr>
      <w:r w:rsidRPr="001765BC">
        <w:rPr>
          <w:b/>
        </w:rPr>
        <w:t>13-Başlangıçta İttifak Devletleri arasında yer alan,Batı Anadolu’nun vaad edilmesi üzerine İtilaf Devletleri arasına katılan devlet hangisidir?</w:t>
      </w:r>
    </w:p>
    <w:p w:rsidR="007166DA" w:rsidRPr="001765BC" w:rsidRDefault="007166DA" w:rsidP="001765BC">
      <w:pPr>
        <w:spacing w:after="0"/>
        <w:jc w:val="both"/>
      </w:pPr>
      <w:r w:rsidRPr="001765BC">
        <w:t>A)Yunanistan                 B)Fransa                                      C)İtalya                            D)Romanya</w:t>
      </w:r>
    </w:p>
    <w:p w:rsidR="007166DA" w:rsidRPr="001765BC" w:rsidRDefault="007166DA" w:rsidP="001765BC">
      <w:pPr>
        <w:spacing w:after="0"/>
        <w:jc w:val="both"/>
        <w:rPr>
          <w:b/>
        </w:rPr>
      </w:pPr>
      <w:r w:rsidRPr="001765BC">
        <w:rPr>
          <w:b/>
        </w:rPr>
        <w:t>14-Birinci Dünya Savaşı’nın çıkış sebebi olan ve 28 Haziran 1914 tarihinde gerçekleşen olay aşağıdakilerden hangisidir?</w:t>
      </w:r>
    </w:p>
    <w:p w:rsidR="007166DA" w:rsidRPr="001765BC" w:rsidRDefault="007166DA" w:rsidP="001765BC">
      <w:pPr>
        <w:spacing w:after="0"/>
        <w:jc w:val="both"/>
      </w:pPr>
      <w:r w:rsidRPr="001765BC">
        <w:t>A)Fransız İhtilali</w:t>
      </w:r>
    </w:p>
    <w:p w:rsidR="007166DA" w:rsidRPr="001765BC" w:rsidRDefault="007166DA" w:rsidP="001765BC">
      <w:pPr>
        <w:spacing w:after="0"/>
        <w:jc w:val="both"/>
      </w:pPr>
      <w:r w:rsidRPr="001765BC">
        <w:t>B)Sanayi İnkılabı</w:t>
      </w:r>
    </w:p>
    <w:p w:rsidR="007166DA" w:rsidRPr="001765BC" w:rsidRDefault="007166DA" w:rsidP="001765BC">
      <w:pPr>
        <w:spacing w:after="0"/>
        <w:jc w:val="both"/>
      </w:pPr>
      <w:r w:rsidRPr="001765BC">
        <w:t>C)Saraybosna da Avusturya Macaristan İmparatorluğu veliahdı ve eşinin bir Sırp milliyetçisi tarafından öldürülmesi</w:t>
      </w:r>
    </w:p>
    <w:p w:rsidR="007166DA" w:rsidRPr="001765BC" w:rsidRDefault="007166DA" w:rsidP="001765BC">
      <w:pPr>
        <w:spacing w:after="0"/>
        <w:jc w:val="both"/>
      </w:pPr>
      <w:r w:rsidRPr="001765BC">
        <w:t>D)Panslavist hareketler</w:t>
      </w:r>
    </w:p>
    <w:p w:rsidR="007166DA" w:rsidRPr="001765BC" w:rsidRDefault="007166DA" w:rsidP="001765BC">
      <w:pPr>
        <w:spacing w:after="0"/>
        <w:jc w:val="both"/>
        <w:rPr>
          <w:b/>
        </w:rPr>
      </w:pPr>
      <w:r w:rsidRPr="001765BC">
        <w:rPr>
          <w:b/>
        </w:rPr>
        <w:t>15-Birinci Dünya Savaşında amacı Boğazlar’ı ele geçirmek ve İstanbul merkezli bir Slav İmparatorluğu kurmak olan devlet hangisidir?</w:t>
      </w:r>
    </w:p>
    <w:p w:rsidR="007166DA" w:rsidRPr="001765BC" w:rsidRDefault="007166DA" w:rsidP="001765BC">
      <w:pPr>
        <w:spacing w:after="0"/>
        <w:jc w:val="both"/>
      </w:pPr>
      <w:r w:rsidRPr="001765BC">
        <w:t>A)Rusya                   B)İngiltere                                          C)Fransa                               D)Yunanistan</w:t>
      </w:r>
    </w:p>
    <w:p w:rsidR="007166DA" w:rsidRPr="001765BC" w:rsidRDefault="007166DA" w:rsidP="001765BC">
      <w:pPr>
        <w:spacing w:after="0"/>
        <w:rPr>
          <w:b/>
        </w:rPr>
      </w:pPr>
    </w:p>
    <w:p w:rsidR="007166DA" w:rsidRPr="001765BC" w:rsidRDefault="007166DA" w:rsidP="001765BC">
      <w:pPr>
        <w:spacing w:after="0"/>
      </w:pPr>
      <w:r w:rsidRPr="001765BC">
        <w:rPr>
          <w:b/>
        </w:rPr>
        <w:t>16-31 Mart Olayında orduda ……………………………..……görevini Mustafa Kemal üstlenmişti.</w:t>
      </w:r>
    </w:p>
    <w:p w:rsidR="007166DA" w:rsidRPr="001765BC" w:rsidRDefault="007166DA" w:rsidP="001765BC">
      <w:pPr>
        <w:spacing w:after="0"/>
        <w:rPr>
          <w:b/>
        </w:rPr>
      </w:pPr>
      <w:r w:rsidRPr="001765BC">
        <w:rPr>
          <w:b/>
        </w:rPr>
        <w:t>17-Uşi Antlaşması………………........................Savaşları’nın çıkması üzerine ………………….……….……….ile…………….…………….…….…yılında imzalanmıştır.</w:t>
      </w:r>
    </w:p>
    <w:p w:rsidR="007166DA" w:rsidRPr="001765BC" w:rsidRDefault="007166DA" w:rsidP="001765BC">
      <w:pPr>
        <w:spacing w:after="0"/>
        <w:rPr>
          <w:b/>
        </w:rPr>
      </w:pPr>
      <w:r w:rsidRPr="001765BC">
        <w:rPr>
          <w:b/>
        </w:rPr>
        <w:t>18-Dört şehir günümüzde hangi devletlerin toprakları içerisinde yer alır?</w:t>
      </w:r>
    </w:p>
    <w:p w:rsidR="007166DA" w:rsidRPr="001765BC" w:rsidRDefault="007166DA" w:rsidP="001765BC">
      <w:pPr>
        <w:spacing w:after="0"/>
      </w:pPr>
      <w:r w:rsidRPr="001765BC">
        <w:t>Selanik……………….………………..…………...Manastır…….………….……..……</w:t>
      </w:r>
    </w:p>
    <w:p w:rsidR="007166DA" w:rsidRPr="001765BC" w:rsidRDefault="007166DA" w:rsidP="001765BC">
      <w:pPr>
        <w:spacing w:after="0"/>
      </w:pPr>
      <w:r w:rsidRPr="001765BC">
        <w:t>İstanbul……………….…………………………....Sofya……………….……….….……..</w:t>
      </w:r>
    </w:p>
    <w:p w:rsidR="007166DA" w:rsidRPr="001765BC" w:rsidRDefault="007166DA" w:rsidP="001765BC">
      <w:pPr>
        <w:spacing w:after="0"/>
        <w:rPr>
          <w:b/>
        </w:rPr>
      </w:pPr>
      <w:r w:rsidRPr="001765BC">
        <w:rPr>
          <w:b/>
        </w:rPr>
        <w:t>19-Mustafa Kemalin doğduğu dönemde ………………………………………………………….nin yaydığı    milliyetçilik  akımından dolayı     Osmanlı da azınlıklar ayaklanmıştır.</w:t>
      </w:r>
    </w:p>
    <w:p w:rsidR="007166DA" w:rsidRDefault="007166DA" w:rsidP="00655D84">
      <w:pPr>
        <w:spacing w:after="0"/>
        <w:rPr>
          <w:b/>
        </w:rPr>
      </w:pPr>
      <w:r w:rsidRPr="001765BC">
        <w:rPr>
          <w:b/>
        </w:rPr>
        <w:t>20-Atatürk ün annesi Zübeyde Hanım oğlunun ……………… ……….……..………ne    gitmesini babası ise daha modern eğitim veren ……………….………………...………….. …..Okulu na gitmesini istemiştir.</w:t>
      </w:r>
    </w:p>
    <w:p w:rsidR="007166DA" w:rsidRDefault="007166DA" w:rsidP="00655D84">
      <w:pPr>
        <w:spacing w:after="0"/>
        <w:rPr>
          <w:b/>
        </w:rPr>
      </w:pPr>
    </w:p>
    <w:p w:rsidR="007166DA" w:rsidRDefault="007166DA" w:rsidP="00655D84">
      <w:pPr>
        <w:spacing w:after="0"/>
        <w:rPr>
          <w:b/>
          <w:bCs/>
        </w:rPr>
      </w:pPr>
    </w:p>
    <w:p w:rsidR="007166DA" w:rsidRPr="00A67C11" w:rsidRDefault="007166DA" w:rsidP="00655D84">
      <w:pPr>
        <w:spacing w:after="0"/>
        <w:rPr>
          <w:b/>
          <w:sz w:val="32"/>
          <w:szCs w:val="32"/>
        </w:rPr>
      </w:pPr>
      <w:r w:rsidRPr="00A67C11">
        <w:rPr>
          <w:b/>
          <w:bCs/>
          <w:sz w:val="32"/>
          <w:szCs w:val="32"/>
        </w:rPr>
        <w:t>Zafer, "Zafer benimdir" diyebilenindir. Başarı ise, "Başaracağım" diye başlayarak sonunda "Başardım" diyebilenindir. (ATATÜRK)</w:t>
      </w:r>
    </w:p>
    <w:p w:rsidR="007166DA" w:rsidRDefault="007166DA" w:rsidP="00F84B2E">
      <w:pPr>
        <w:spacing w:after="0"/>
        <w:rPr>
          <w:b/>
          <w:sz w:val="24"/>
          <w:szCs w:val="24"/>
        </w:rPr>
      </w:pPr>
      <w:r>
        <w:rPr>
          <w:b/>
          <w:sz w:val="24"/>
          <w:szCs w:val="24"/>
        </w:rPr>
        <w:t xml:space="preserve">                                                                                          </w:t>
      </w:r>
    </w:p>
    <w:p w:rsidR="007166DA" w:rsidRDefault="007166DA" w:rsidP="00F84B2E">
      <w:pPr>
        <w:spacing w:after="0"/>
        <w:jc w:val="right"/>
        <w:rPr>
          <w:b/>
          <w:bCs/>
          <w:i/>
          <w:iCs/>
          <w:sz w:val="24"/>
          <w:szCs w:val="24"/>
          <w:u w:val="thick"/>
        </w:rPr>
      </w:pPr>
      <w:r w:rsidRPr="00F84B2E">
        <w:rPr>
          <w:b/>
          <w:bCs/>
          <w:i/>
          <w:iCs/>
          <w:sz w:val="24"/>
          <w:szCs w:val="24"/>
          <w:u w:val="thick"/>
        </w:rPr>
        <w:t>NOT:Her sorunun doğru cevabı 5 puandır</w:t>
      </w:r>
    </w:p>
    <w:p w:rsidR="007166DA" w:rsidRPr="00A67C11" w:rsidRDefault="007166DA" w:rsidP="00A67C11">
      <w:pPr>
        <w:spacing w:after="0"/>
        <w:jc w:val="right"/>
        <w:rPr>
          <w:b/>
          <w:bCs/>
          <w:i/>
          <w:iCs/>
          <w:sz w:val="24"/>
          <w:szCs w:val="24"/>
          <w:u w:val="thick"/>
        </w:rPr>
      </w:pPr>
      <w:r w:rsidRPr="00A67C11">
        <w:rPr>
          <w:b/>
          <w:bCs/>
          <w:i/>
          <w:iCs/>
          <w:sz w:val="24"/>
          <w:szCs w:val="24"/>
          <w:u w:val="thick"/>
        </w:rPr>
        <w:t>SıNAV SÜRESİ BİR DERS SAATİDİR (40DAKİKA)</w:t>
      </w:r>
    </w:p>
    <w:p w:rsidR="007166DA" w:rsidRDefault="007166DA" w:rsidP="00F84B2E">
      <w:pPr>
        <w:spacing w:after="0"/>
        <w:jc w:val="right"/>
        <w:rPr>
          <w:b/>
          <w:bCs/>
          <w:i/>
          <w:iCs/>
          <w:sz w:val="24"/>
          <w:szCs w:val="24"/>
          <w:u w:val="thick"/>
        </w:rPr>
      </w:pPr>
    </w:p>
    <w:p w:rsidR="007166DA" w:rsidRPr="00F84B2E" w:rsidRDefault="007166DA" w:rsidP="00F84B2E">
      <w:pPr>
        <w:spacing w:after="0"/>
        <w:rPr>
          <w:b/>
          <w:bCs/>
          <w:i/>
          <w:iCs/>
          <w:sz w:val="24"/>
          <w:szCs w:val="24"/>
          <w:u w:val="thick"/>
        </w:rPr>
      </w:pPr>
    </w:p>
    <w:p w:rsidR="007166DA" w:rsidRPr="00F84B2E" w:rsidRDefault="007166DA" w:rsidP="00F84B2E">
      <w:pPr>
        <w:spacing w:after="0"/>
        <w:rPr>
          <w:b/>
          <w:bCs/>
          <w:iCs/>
          <w:sz w:val="24"/>
          <w:szCs w:val="24"/>
        </w:rPr>
      </w:pPr>
      <w:r>
        <w:rPr>
          <w:b/>
          <w:bCs/>
          <w:iCs/>
          <w:sz w:val="24"/>
          <w:szCs w:val="24"/>
        </w:rPr>
        <w:t xml:space="preserve">                                                                                              </w:t>
      </w:r>
      <w:r w:rsidRPr="00F84B2E">
        <w:rPr>
          <w:b/>
          <w:bCs/>
          <w:iCs/>
          <w:sz w:val="24"/>
          <w:szCs w:val="24"/>
        </w:rPr>
        <w:t>BAŞARILAR DİLERİM     Ünal ÇOMAK</w:t>
      </w:r>
    </w:p>
    <w:p w:rsidR="007166DA" w:rsidRPr="0081581F" w:rsidRDefault="007166DA" w:rsidP="0081581F">
      <w:pPr>
        <w:spacing w:after="0"/>
        <w:rPr>
          <w:b/>
          <w:sz w:val="24"/>
          <w:szCs w:val="24"/>
        </w:rPr>
      </w:pPr>
      <w:r w:rsidRPr="0081581F">
        <w:rPr>
          <w:b/>
          <w:sz w:val="24"/>
          <w:szCs w:val="24"/>
        </w:rPr>
        <w:t>1)B    9)A           orduda kurmay başkanlığı görevini</w:t>
      </w:r>
    </w:p>
    <w:p w:rsidR="007166DA" w:rsidRPr="0081581F" w:rsidRDefault="007166DA" w:rsidP="0081581F">
      <w:pPr>
        <w:spacing w:after="0"/>
        <w:rPr>
          <w:b/>
          <w:sz w:val="24"/>
          <w:szCs w:val="24"/>
        </w:rPr>
      </w:pPr>
      <w:r w:rsidRPr="0081581F">
        <w:rPr>
          <w:b/>
          <w:sz w:val="24"/>
          <w:szCs w:val="24"/>
        </w:rPr>
        <w:t>2)C   10)C          balkan savaşlarının çıkması üzerine italya ile 1912 yılında</w:t>
      </w:r>
    </w:p>
    <w:p w:rsidR="007166DA" w:rsidRPr="0081581F" w:rsidRDefault="007166DA" w:rsidP="0081581F">
      <w:pPr>
        <w:spacing w:after="0"/>
        <w:rPr>
          <w:b/>
          <w:sz w:val="24"/>
          <w:szCs w:val="24"/>
        </w:rPr>
      </w:pPr>
      <w:r w:rsidRPr="0081581F">
        <w:rPr>
          <w:b/>
          <w:sz w:val="24"/>
          <w:szCs w:val="24"/>
        </w:rPr>
        <w:t>3)C   11)D          Selanik Yunanistan,manastır Makedonya,İstanbul türkiye,sofya bulgaristan</w:t>
      </w:r>
    </w:p>
    <w:p w:rsidR="007166DA" w:rsidRPr="0081581F" w:rsidRDefault="007166DA" w:rsidP="0081581F">
      <w:pPr>
        <w:spacing w:after="0"/>
        <w:rPr>
          <w:b/>
          <w:sz w:val="24"/>
          <w:szCs w:val="24"/>
        </w:rPr>
      </w:pPr>
      <w:r w:rsidRPr="0081581F">
        <w:rPr>
          <w:b/>
          <w:sz w:val="24"/>
          <w:szCs w:val="24"/>
        </w:rPr>
        <w:t>4)D   12-B          Fransız ihtilalinin yaydığı milliyetçilik akımı</w:t>
      </w:r>
    </w:p>
    <w:p w:rsidR="007166DA" w:rsidRPr="0081581F" w:rsidRDefault="007166DA" w:rsidP="0081581F">
      <w:pPr>
        <w:spacing w:after="0"/>
        <w:rPr>
          <w:b/>
          <w:sz w:val="24"/>
          <w:szCs w:val="24"/>
        </w:rPr>
      </w:pPr>
      <w:r w:rsidRPr="0081581F">
        <w:rPr>
          <w:b/>
          <w:sz w:val="24"/>
          <w:szCs w:val="24"/>
        </w:rPr>
        <w:t>5)D   13-C          Zübeyde hanım mahalle mektebine babası Şemsi efendi mektebine</w:t>
      </w:r>
    </w:p>
    <w:p w:rsidR="007166DA" w:rsidRPr="0081581F" w:rsidRDefault="007166DA" w:rsidP="0081581F">
      <w:pPr>
        <w:spacing w:after="0"/>
        <w:rPr>
          <w:b/>
          <w:sz w:val="24"/>
          <w:szCs w:val="24"/>
        </w:rPr>
      </w:pPr>
      <w:r w:rsidRPr="0081581F">
        <w:rPr>
          <w:b/>
          <w:sz w:val="24"/>
          <w:szCs w:val="24"/>
        </w:rPr>
        <w:t>6)A    14-C</w:t>
      </w:r>
      <w:r>
        <w:rPr>
          <w:b/>
          <w:sz w:val="24"/>
          <w:szCs w:val="24"/>
        </w:rPr>
        <w:t xml:space="preserve"> </w:t>
      </w:r>
      <w:hyperlink r:id="rId5" w:history="1">
        <w:r w:rsidRPr="004B3EC7">
          <w:rPr>
            <w:rStyle w:val="Hyperlink"/>
            <w:color w:val="000000"/>
          </w:rPr>
          <w:t>www.sorubak.com</w:t>
        </w:r>
      </w:hyperlink>
    </w:p>
    <w:p w:rsidR="007166DA" w:rsidRPr="0081581F" w:rsidRDefault="007166DA" w:rsidP="0081581F">
      <w:pPr>
        <w:spacing w:after="0"/>
        <w:rPr>
          <w:b/>
          <w:sz w:val="24"/>
          <w:szCs w:val="24"/>
        </w:rPr>
      </w:pPr>
      <w:r w:rsidRPr="0081581F">
        <w:rPr>
          <w:b/>
          <w:sz w:val="24"/>
          <w:szCs w:val="24"/>
        </w:rPr>
        <w:t>7)A    15-A</w:t>
      </w:r>
    </w:p>
    <w:p w:rsidR="007166DA" w:rsidRPr="0081581F" w:rsidRDefault="007166DA" w:rsidP="0081581F">
      <w:pPr>
        <w:spacing w:after="0"/>
        <w:rPr>
          <w:b/>
          <w:sz w:val="24"/>
          <w:szCs w:val="24"/>
        </w:rPr>
      </w:pPr>
      <w:r w:rsidRPr="0081581F">
        <w:rPr>
          <w:b/>
          <w:sz w:val="24"/>
          <w:szCs w:val="24"/>
        </w:rPr>
        <w:t>8)B</w:t>
      </w:r>
    </w:p>
    <w:p w:rsidR="007166DA" w:rsidRPr="002C1AC8" w:rsidRDefault="007166DA" w:rsidP="00655D84">
      <w:pPr>
        <w:spacing w:after="0"/>
        <w:rPr>
          <w:b/>
          <w:sz w:val="24"/>
          <w:szCs w:val="24"/>
        </w:rPr>
      </w:pPr>
      <w:bookmarkStart w:id="2" w:name="_GoBack"/>
      <w:bookmarkEnd w:id="2"/>
    </w:p>
    <w:sectPr w:rsidR="007166DA" w:rsidRPr="002C1AC8" w:rsidSect="007E108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6C6C79"/>
    <w:multiLevelType w:val="hybridMultilevel"/>
    <w:tmpl w:val="1F8CB57C"/>
    <w:lvl w:ilvl="0" w:tplc="8018BB1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709A2039"/>
    <w:multiLevelType w:val="hybridMultilevel"/>
    <w:tmpl w:val="46FEE1DA"/>
    <w:lvl w:ilvl="0" w:tplc="8DD6B84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25A3"/>
    <w:rsid w:val="00021124"/>
    <w:rsid w:val="001765BC"/>
    <w:rsid w:val="002B6862"/>
    <w:rsid w:val="002C1AC8"/>
    <w:rsid w:val="002C60CA"/>
    <w:rsid w:val="002D40DF"/>
    <w:rsid w:val="003935E9"/>
    <w:rsid w:val="003C07A7"/>
    <w:rsid w:val="0040298E"/>
    <w:rsid w:val="00487648"/>
    <w:rsid w:val="00497709"/>
    <w:rsid w:val="004B3EC7"/>
    <w:rsid w:val="004F4A52"/>
    <w:rsid w:val="005061D0"/>
    <w:rsid w:val="00577D1F"/>
    <w:rsid w:val="00583864"/>
    <w:rsid w:val="005B3780"/>
    <w:rsid w:val="00655D84"/>
    <w:rsid w:val="0069796A"/>
    <w:rsid w:val="007166DA"/>
    <w:rsid w:val="00776C00"/>
    <w:rsid w:val="00790F6E"/>
    <w:rsid w:val="007E1082"/>
    <w:rsid w:val="0081581F"/>
    <w:rsid w:val="00863D7C"/>
    <w:rsid w:val="00882B98"/>
    <w:rsid w:val="008F4892"/>
    <w:rsid w:val="00926A69"/>
    <w:rsid w:val="00971140"/>
    <w:rsid w:val="009C1826"/>
    <w:rsid w:val="00A67C11"/>
    <w:rsid w:val="00BB1E5E"/>
    <w:rsid w:val="00BB6F13"/>
    <w:rsid w:val="00C11FDA"/>
    <w:rsid w:val="00D1777B"/>
    <w:rsid w:val="00D45AB7"/>
    <w:rsid w:val="00E01E9E"/>
    <w:rsid w:val="00E049CB"/>
    <w:rsid w:val="00E95728"/>
    <w:rsid w:val="00EF6233"/>
    <w:rsid w:val="00F425A3"/>
    <w:rsid w:val="00F84B2E"/>
    <w:rsid w:val="00FD4251"/>
    <w:rsid w:val="00FF4A2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1082"/>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C07A7"/>
    <w:pPr>
      <w:ind w:left="720"/>
      <w:contextualSpacing/>
    </w:pPr>
  </w:style>
  <w:style w:type="character" w:styleId="Hyperlink">
    <w:name w:val="Hyperlink"/>
    <w:basedOn w:val="DefaultParagraphFont"/>
    <w:uiPriority w:val="99"/>
    <w:rsid w:val="00583864"/>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542395706">
      <w:marLeft w:val="0"/>
      <w:marRight w:val="0"/>
      <w:marTop w:val="0"/>
      <w:marBottom w:val="0"/>
      <w:divBdr>
        <w:top w:val="none" w:sz="0" w:space="0" w:color="auto"/>
        <w:left w:val="none" w:sz="0" w:space="0" w:color="auto"/>
        <w:bottom w:val="none" w:sz="0" w:space="0" w:color="auto"/>
        <w:right w:val="none" w:sz="0" w:space="0" w:color="auto"/>
      </w:divBdr>
    </w:div>
    <w:div w:id="1542395707">
      <w:marLeft w:val="0"/>
      <w:marRight w:val="0"/>
      <w:marTop w:val="0"/>
      <w:marBottom w:val="0"/>
      <w:divBdr>
        <w:top w:val="none" w:sz="0" w:space="0" w:color="auto"/>
        <w:left w:val="none" w:sz="0" w:space="0" w:color="auto"/>
        <w:bottom w:val="none" w:sz="0" w:space="0" w:color="auto"/>
        <w:right w:val="none" w:sz="0" w:space="0" w:color="auto"/>
      </w:divBdr>
    </w:div>
    <w:div w:id="1542395708">
      <w:marLeft w:val="0"/>
      <w:marRight w:val="0"/>
      <w:marTop w:val="0"/>
      <w:marBottom w:val="0"/>
      <w:divBdr>
        <w:top w:val="none" w:sz="0" w:space="0" w:color="auto"/>
        <w:left w:val="none" w:sz="0" w:space="0" w:color="auto"/>
        <w:bottom w:val="none" w:sz="0" w:space="0" w:color="auto"/>
        <w:right w:val="none" w:sz="0" w:space="0" w:color="auto"/>
      </w:divBdr>
    </w:div>
    <w:div w:id="1542395709">
      <w:marLeft w:val="0"/>
      <w:marRight w:val="0"/>
      <w:marTop w:val="0"/>
      <w:marBottom w:val="0"/>
      <w:divBdr>
        <w:top w:val="none" w:sz="0" w:space="0" w:color="auto"/>
        <w:left w:val="none" w:sz="0" w:space="0" w:color="auto"/>
        <w:bottom w:val="none" w:sz="0" w:space="0" w:color="auto"/>
        <w:right w:val="none" w:sz="0" w:space="0" w:color="auto"/>
      </w:divBdr>
    </w:div>
    <w:div w:id="15423957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180</TotalTime>
  <Pages>3</Pages>
  <Words>963</Words>
  <Characters>5491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zagato</dc:creator>
  <cp:keywords>www.sorubak.com</cp:keywords>
  <dc:description>www.sorubak.com</dc:description>
  <cp:lastModifiedBy>Dogan</cp:lastModifiedBy>
  <cp:revision>www.sorubak.com</cp:revision>
  <dcterms:created xsi:type="dcterms:W3CDTF">2012-10-27T14:32:00Z</dcterms:created>
  <dcterms:modified xsi:type="dcterms:W3CDTF">2013-10-01T20:14:00Z</dcterms:modified>
  <cp:category>www.sorubak.com</cp:category>
  <cp:version>www.sorubak.com</cp:version>
</cp:coreProperties>
</file>