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49" w:rsidRPr="00A0343E" w:rsidRDefault="000C3A49" w:rsidP="00AF6354">
      <w:pPr>
        <w:rPr>
          <w:b/>
        </w:rPr>
      </w:pPr>
      <w:r>
        <w:rPr>
          <w:b/>
        </w:rPr>
        <w:t>…………………………………..</w:t>
      </w:r>
      <w:r w:rsidRPr="00A0343E">
        <w:rPr>
          <w:b/>
        </w:rPr>
        <w:t xml:space="preserve">EĞİTİM ÖĞRETİM YILI </w:t>
      </w:r>
      <w:r>
        <w:rPr>
          <w:b/>
        </w:rPr>
        <w:t xml:space="preserve">8. SINIF </w:t>
      </w:r>
      <w:r w:rsidRPr="00A0343E">
        <w:rPr>
          <w:b/>
        </w:rPr>
        <w:t>T.C. İNKILAP TARİHİ VE ATATÜRKÇÜLÜK DERSİ I. DÖNEM I. YAZILI SORULARI</w:t>
      </w:r>
    </w:p>
    <w:p w:rsidR="000C3A49" w:rsidRPr="00A0343E" w:rsidRDefault="000C3A49" w:rsidP="00AF6354">
      <w:pPr>
        <w:rPr>
          <w:b/>
        </w:rPr>
      </w:pPr>
    </w:p>
    <w:p w:rsidR="000C3A49" w:rsidRDefault="000C3A49" w:rsidP="00AF6354">
      <w:pPr>
        <w:rPr>
          <w:b/>
        </w:rPr>
      </w:pPr>
      <w:r>
        <w:rPr>
          <w:b/>
        </w:rPr>
        <w:t>ADI-SOYADI:</w:t>
      </w:r>
      <w:r>
        <w:rPr>
          <w:b/>
        </w:rPr>
        <w:tab/>
      </w:r>
      <w:r>
        <w:rPr>
          <w:b/>
        </w:rPr>
        <w:tab/>
      </w:r>
      <w:r>
        <w:rPr>
          <w:b/>
        </w:rPr>
        <w:tab/>
      </w:r>
      <w:r>
        <w:rPr>
          <w:b/>
        </w:rPr>
        <w:tab/>
        <w:t>SINIFI:</w:t>
      </w:r>
      <w:r>
        <w:rPr>
          <w:b/>
        </w:rPr>
        <w:tab/>
      </w:r>
      <w:r>
        <w:rPr>
          <w:b/>
        </w:rPr>
        <w:tab/>
      </w:r>
      <w:r w:rsidRPr="00A0343E">
        <w:rPr>
          <w:b/>
        </w:rPr>
        <w:t>NO:</w:t>
      </w:r>
      <w:r>
        <w:rPr>
          <w:b/>
        </w:rPr>
        <w:tab/>
      </w:r>
      <w:r>
        <w:rPr>
          <w:b/>
        </w:rPr>
        <w:tab/>
        <w:t>ALDIĞI NOT:</w:t>
      </w:r>
    </w:p>
    <w:p w:rsidR="000C3A49" w:rsidRDefault="000C3A49" w:rsidP="00AF6354">
      <w:pPr>
        <w:rPr>
          <w:b/>
        </w:rPr>
        <w:sectPr w:rsidR="000C3A49" w:rsidSect="00AF6354">
          <w:pgSz w:w="11906" w:h="16838"/>
          <w:pgMar w:top="567" w:right="567" w:bottom="567" w:left="567" w:header="709" w:footer="709" w:gutter="0"/>
          <w:cols w:space="708"/>
          <w:docGrid w:linePitch="360"/>
        </w:sectPr>
      </w:pPr>
    </w:p>
    <w:p w:rsidR="000C3A49" w:rsidRPr="000A1C66" w:rsidRDefault="000C3A49" w:rsidP="00AF6354">
      <w:pPr>
        <w:ind w:left="3540"/>
        <w:rPr>
          <w:b/>
          <w:sz w:val="20"/>
          <w:szCs w:val="20"/>
        </w:rPr>
        <w:sectPr w:rsidR="000C3A49" w:rsidRPr="000A1C66" w:rsidSect="00AF6354">
          <w:type w:val="continuous"/>
          <w:pgSz w:w="11906" w:h="16838"/>
          <w:pgMar w:top="567" w:right="567" w:bottom="567" w:left="567" w:header="709" w:footer="709" w:gutter="0"/>
          <w:cols w:num="2" w:space="708"/>
          <w:docGrid w:linePitch="360"/>
        </w:sectPr>
      </w:pPr>
      <w:r w:rsidRPr="000A1C66">
        <w:rPr>
          <w:b/>
          <w:sz w:val="20"/>
          <w:szCs w:val="20"/>
        </w:rPr>
        <w:t>SORULAR</w:t>
      </w:r>
    </w:p>
    <w:p w:rsidR="000C3A49" w:rsidRPr="000A1C66" w:rsidRDefault="000C3A49" w:rsidP="00540AC7">
      <w:pPr>
        <w:pStyle w:val="NoSpacing"/>
        <w:rPr>
          <w:b/>
          <w:bCs/>
          <w:sz w:val="20"/>
          <w:szCs w:val="20"/>
        </w:rPr>
      </w:pPr>
      <w:r w:rsidRPr="000A1C66">
        <w:rPr>
          <w:b/>
          <w:sz w:val="20"/>
          <w:szCs w:val="20"/>
        </w:rPr>
        <w:t>1-</w:t>
      </w:r>
      <w:r w:rsidRPr="000A1C66">
        <w:rPr>
          <w:b/>
          <w:bCs/>
          <w:sz w:val="20"/>
          <w:szCs w:val="20"/>
        </w:rPr>
        <w:t xml:space="preserve"> Aşağıda verilen bilgilerden hangisi  Atatürk'ün hayatı ile ilgili </w:t>
      </w:r>
      <w:r w:rsidRPr="00985650">
        <w:rPr>
          <w:b/>
          <w:bCs/>
          <w:sz w:val="20"/>
          <w:szCs w:val="20"/>
          <w:u w:val="single"/>
        </w:rPr>
        <w:t>yanlış bir bilgidir?</w:t>
      </w:r>
    </w:p>
    <w:p w:rsidR="000C3A49" w:rsidRPr="000A1C66" w:rsidRDefault="000C3A49" w:rsidP="00540AC7">
      <w:pPr>
        <w:pStyle w:val="NoSpacing"/>
        <w:rPr>
          <w:sz w:val="20"/>
          <w:szCs w:val="20"/>
        </w:rPr>
      </w:pPr>
      <w:r w:rsidRPr="000A1C66">
        <w:rPr>
          <w:sz w:val="20"/>
          <w:szCs w:val="20"/>
        </w:rPr>
        <w:t xml:space="preserve">A) Annesi Zübeyde Hanım babası Ali Rıza Bey'dir                       </w:t>
      </w:r>
    </w:p>
    <w:p w:rsidR="000C3A49" w:rsidRPr="000A1C66" w:rsidRDefault="000C3A49" w:rsidP="00540AC7">
      <w:pPr>
        <w:pStyle w:val="NoSpacing"/>
        <w:rPr>
          <w:sz w:val="20"/>
          <w:szCs w:val="20"/>
        </w:rPr>
      </w:pPr>
      <w:r w:rsidRPr="000A1C66">
        <w:rPr>
          <w:sz w:val="20"/>
          <w:szCs w:val="20"/>
        </w:rPr>
        <w:t xml:space="preserve">B) Selanik’te doğmuştur. </w:t>
      </w:r>
    </w:p>
    <w:p w:rsidR="000C3A49" w:rsidRPr="000A1C66" w:rsidRDefault="000C3A49" w:rsidP="00540AC7">
      <w:pPr>
        <w:pStyle w:val="NoSpacing"/>
        <w:rPr>
          <w:sz w:val="20"/>
          <w:szCs w:val="20"/>
        </w:rPr>
      </w:pPr>
      <w:r w:rsidRPr="000A1C66">
        <w:rPr>
          <w:sz w:val="20"/>
          <w:szCs w:val="20"/>
        </w:rPr>
        <w:t xml:space="preserve">C) Manastır Askeri İdadisinde okumuştur..                           </w:t>
      </w:r>
    </w:p>
    <w:p w:rsidR="000C3A49" w:rsidRPr="000A1C66" w:rsidRDefault="000C3A49" w:rsidP="00540AC7">
      <w:pPr>
        <w:pStyle w:val="NoSpacing"/>
        <w:rPr>
          <w:sz w:val="20"/>
          <w:szCs w:val="20"/>
        </w:rPr>
      </w:pPr>
      <w:r w:rsidRPr="000A1C66">
        <w:rPr>
          <w:sz w:val="20"/>
          <w:szCs w:val="20"/>
        </w:rPr>
        <w:t>D)Ailesinin zoruyla askeri okula gitmiştir.</w:t>
      </w:r>
    </w:p>
    <w:p w:rsidR="000C3A49" w:rsidRPr="000A1C66" w:rsidRDefault="000C3A49">
      <w:pPr>
        <w:rPr>
          <w:sz w:val="20"/>
          <w:szCs w:val="20"/>
        </w:rPr>
      </w:pPr>
      <w:r>
        <w:rPr>
          <w:noProof/>
        </w:rPr>
        <w:pict>
          <v:group id="_x0000_s1026" style="position:absolute;margin-left:19.55pt;margin-top:6.85pt;width:190.7pt;height:227pt;z-index:251658240" coordorigin="1107,942" coordsize="4710,530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1137;top:3477;width:4680;height:1260" fillcolor="#c9f">
              <v:textbox>
                <w:txbxContent>
                  <w:p w:rsidR="000C3A49" w:rsidRPr="0081304E" w:rsidRDefault="000C3A49" w:rsidP="00540AC7">
                    <w:pPr>
                      <w:rPr>
                        <w:sz w:val="20"/>
                        <w:szCs w:val="20"/>
                      </w:rPr>
                    </w:pPr>
                    <w:r w:rsidRPr="0081304E">
                      <w:rPr>
                        <w:sz w:val="20"/>
                        <w:szCs w:val="20"/>
                      </w:rPr>
                      <w:t>Büyük olayları, yapılan işleri bir bireye mal etmek, milletin hakkına saygısızlık ifade eden bir görüş şekli olur.</w:t>
                    </w:r>
                  </w:p>
                </w:txbxContent>
              </v:textbox>
            </v:shape>
            <v:shape id="_x0000_s1028" type="#_x0000_t98" style="position:absolute;left:1128;top:4645;width:4680;height:1605" fillcolor="#f90">
              <v:textbox>
                <w:txbxContent>
                  <w:p w:rsidR="000C3A49" w:rsidRPr="0081304E" w:rsidRDefault="000C3A49" w:rsidP="00540AC7">
                    <w:pPr>
                      <w:rPr>
                        <w:sz w:val="20"/>
                        <w:szCs w:val="20"/>
                      </w:rPr>
                    </w:pPr>
                    <w:r w:rsidRPr="0081304E">
                      <w:rPr>
                        <w:sz w:val="20"/>
                        <w:szCs w:val="20"/>
                      </w:rPr>
                      <w:t>Sonuçsuz uğraşmak, çalışma sayılmaz. Hiçbir şey yapmamak veyahut sonuçsuz, anlamsız şeyler yapmak, çalışma yasasına karşı büyük suçtur.</w:t>
                    </w:r>
                  </w:p>
                </w:txbxContent>
              </v:textbox>
            </v:shape>
            <v:shape id="_x0000_s1029" type="#_x0000_t98" style="position:absolute;left:1107;top:942;width:4680;height:1260" fillcolor="#0cf">
              <v:textbox>
                <w:txbxContent>
                  <w:p w:rsidR="000C3A49" w:rsidRDefault="000C3A49" w:rsidP="00540AC7">
                    <w:r w:rsidRPr="0081304E">
                      <w:rPr>
                        <w:sz w:val="20"/>
                        <w:szCs w:val="20"/>
                      </w:rPr>
                      <w:t>Bir işi zamansız yapmak, o işi başarısızlığa uğratmak demektir. Her şey sırasında ve zamanında yapılmalıdır</w:t>
                    </w:r>
                    <w:r>
                      <w:t>.</w:t>
                    </w:r>
                  </w:p>
                </w:txbxContent>
              </v:textbox>
            </v:shape>
            <v:shape id="_x0000_s1030" type="#_x0000_t98" style="position:absolute;left:1128;top:2218;width:4680;height:1260" fillcolor="yellow">
              <v:textbox>
                <w:txbxContent>
                  <w:p w:rsidR="000C3A49" w:rsidRPr="0081304E" w:rsidRDefault="000C3A49" w:rsidP="00540AC7">
                    <w:pPr>
                      <w:rPr>
                        <w:sz w:val="20"/>
                        <w:szCs w:val="20"/>
                      </w:rPr>
                    </w:pPr>
                    <w:r w:rsidRPr="0081304E">
                      <w:rPr>
                        <w:sz w:val="20"/>
                        <w:szCs w:val="20"/>
                      </w:rPr>
                      <w:t>Gizli iş gizli kalamaz; erken veya geç meydana çıkar. İyisi mi başından açık olun, açık açık!</w:t>
                    </w:r>
                  </w:p>
                </w:txbxContent>
              </v:textbox>
            </v:shape>
          </v:group>
        </w:pict>
      </w:r>
    </w:p>
    <w:p w:rsidR="000C3A49" w:rsidRPr="000A1C66" w:rsidRDefault="000C3A49">
      <w:pPr>
        <w:rPr>
          <w:sz w:val="20"/>
          <w:szCs w:val="20"/>
        </w:rPr>
      </w:pPr>
      <w:r w:rsidRPr="000A1C66">
        <w:rPr>
          <w:sz w:val="20"/>
          <w:szCs w:val="20"/>
        </w:rPr>
        <w:t>2-</w:t>
      </w: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Pr="000A1C66" w:rsidRDefault="000C3A49">
      <w:pPr>
        <w:rPr>
          <w:sz w:val="20"/>
          <w:szCs w:val="20"/>
        </w:rPr>
      </w:pPr>
    </w:p>
    <w:p w:rsidR="000C3A49" w:rsidRDefault="000C3A49" w:rsidP="00540AC7">
      <w:pPr>
        <w:rPr>
          <w:b/>
          <w:color w:val="000000"/>
          <w:sz w:val="20"/>
          <w:szCs w:val="20"/>
        </w:rPr>
      </w:pPr>
    </w:p>
    <w:p w:rsidR="000C3A49" w:rsidRDefault="000C3A49" w:rsidP="00540AC7">
      <w:pPr>
        <w:rPr>
          <w:b/>
          <w:color w:val="000000"/>
          <w:sz w:val="20"/>
          <w:szCs w:val="20"/>
        </w:rPr>
      </w:pPr>
    </w:p>
    <w:p w:rsidR="000C3A49" w:rsidRPr="000A1C66" w:rsidRDefault="000C3A49" w:rsidP="00540AC7">
      <w:pPr>
        <w:rPr>
          <w:b/>
          <w:color w:val="000000"/>
          <w:sz w:val="20"/>
          <w:szCs w:val="20"/>
        </w:rPr>
      </w:pPr>
      <w:r w:rsidRPr="000A1C66">
        <w:rPr>
          <w:b/>
          <w:color w:val="000000"/>
          <w:sz w:val="20"/>
          <w:szCs w:val="20"/>
        </w:rPr>
        <w:t xml:space="preserve">Yukarıda Atatürk’ün kişilik özelliklerini anlamamıza yarayan bazı sözleri verilmiştir. Aşağıdakilerden hangisi bu kişilik </w:t>
      </w:r>
      <w:r w:rsidRPr="00985650">
        <w:rPr>
          <w:b/>
          <w:color w:val="000000"/>
          <w:sz w:val="20"/>
          <w:szCs w:val="20"/>
          <w:u w:val="single"/>
        </w:rPr>
        <w:t>özelliklerinden biri değildir?</w:t>
      </w:r>
    </w:p>
    <w:p w:rsidR="000C3A49" w:rsidRPr="000A1C66" w:rsidRDefault="000C3A49" w:rsidP="00540AC7">
      <w:pPr>
        <w:rPr>
          <w:b/>
          <w:color w:val="000000"/>
          <w:sz w:val="20"/>
          <w:szCs w:val="20"/>
        </w:rPr>
      </w:pPr>
      <w:r w:rsidRPr="000A1C66">
        <w:rPr>
          <w:color w:val="000000"/>
          <w:sz w:val="20"/>
          <w:szCs w:val="20"/>
        </w:rPr>
        <w:t>A) Dürüstlük                 B) İleri görüşlülük</w:t>
      </w:r>
    </w:p>
    <w:p w:rsidR="000C3A49" w:rsidRPr="000A1C66" w:rsidRDefault="000C3A49" w:rsidP="00540AC7">
      <w:pPr>
        <w:rPr>
          <w:color w:val="000000"/>
          <w:sz w:val="20"/>
          <w:szCs w:val="20"/>
        </w:rPr>
      </w:pPr>
      <w:r w:rsidRPr="000A1C66">
        <w:rPr>
          <w:color w:val="000000"/>
          <w:sz w:val="20"/>
          <w:szCs w:val="20"/>
        </w:rPr>
        <w:t>C) Planlı olmak             D) Alçakgönüllülük</w:t>
      </w:r>
    </w:p>
    <w:p w:rsidR="000C3A49" w:rsidRPr="000A1C66" w:rsidRDefault="000C3A49">
      <w:pPr>
        <w:rPr>
          <w:sz w:val="20"/>
          <w:szCs w:val="20"/>
        </w:rPr>
      </w:pPr>
    </w:p>
    <w:p w:rsidR="000C3A49" w:rsidRPr="000A1C66" w:rsidRDefault="000C3A49" w:rsidP="008F27F8">
      <w:pPr>
        <w:tabs>
          <w:tab w:val="left" w:pos="360"/>
        </w:tabs>
        <w:spacing w:line="220" w:lineRule="exact"/>
        <w:rPr>
          <w:b/>
          <w:bCs/>
          <w:color w:val="000000"/>
          <w:sz w:val="20"/>
          <w:szCs w:val="20"/>
          <w:u w:val="single"/>
        </w:rPr>
      </w:pPr>
      <w:r w:rsidRPr="000A1C66">
        <w:rPr>
          <w:sz w:val="20"/>
          <w:szCs w:val="20"/>
        </w:rPr>
        <w:t>3-</w:t>
      </w:r>
      <w:r w:rsidRPr="000A1C66">
        <w:rPr>
          <w:bCs/>
          <w:color w:val="000000"/>
          <w:sz w:val="20"/>
          <w:szCs w:val="20"/>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0A1C66">
        <w:rPr>
          <w:b/>
          <w:bCs/>
          <w:color w:val="000000"/>
          <w:sz w:val="20"/>
          <w:szCs w:val="20"/>
        </w:rPr>
        <w:t xml:space="preserve">Bu bilgilerden yola çıkarak Atatürk’ün fikir hayatının oluşmasında aşağıdaki şehirlerden hangisinin etkisi olduğu </w:t>
      </w:r>
      <w:r w:rsidRPr="000A1C66">
        <w:rPr>
          <w:b/>
          <w:bCs/>
          <w:color w:val="000000"/>
          <w:sz w:val="20"/>
          <w:szCs w:val="20"/>
          <w:u w:val="single"/>
        </w:rPr>
        <w:t>söylenemez?</w:t>
      </w:r>
    </w:p>
    <w:p w:rsidR="000C3A49" w:rsidRPr="000A1C66" w:rsidRDefault="000C3A49" w:rsidP="008F27F8">
      <w:pPr>
        <w:shd w:val="clear" w:color="auto" w:fill="FFFFFF"/>
        <w:spacing w:line="220" w:lineRule="exact"/>
        <w:rPr>
          <w:bCs/>
          <w:color w:val="000000"/>
          <w:sz w:val="20"/>
          <w:szCs w:val="20"/>
        </w:rPr>
      </w:pPr>
      <w:r w:rsidRPr="000A1C66">
        <w:rPr>
          <w:bCs/>
          <w:color w:val="000000"/>
          <w:sz w:val="20"/>
          <w:szCs w:val="20"/>
        </w:rPr>
        <w:t>A) Selanik</w:t>
      </w:r>
      <w:r w:rsidRPr="000A1C66">
        <w:rPr>
          <w:bCs/>
          <w:color w:val="000000"/>
          <w:sz w:val="20"/>
          <w:szCs w:val="20"/>
        </w:rPr>
        <w:tab/>
      </w:r>
      <w:r w:rsidRPr="000A1C66">
        <w:rPr>
          <w:bCs/>
          <w:color w:val="000000"/>
          <w:sz w:val="20"/>
          <w:szCs w:val="20"/>
        </w:rPr>
        <w:tab/>
        <w:t xml:space="preserve"> B) Manastır</w:t>
      </w:r>
      <w:r w:rsidRPr="000A1C66">
        <w:rPr>
          <w:bCs/>
          <w:color w:val="000000"/>
          <w:sz w:val="20"/>
          <w:szCs w:val="20"/>
        </w:rPr>
        <w:tab/>
      </w:r>
    </w:p>
    <w:p w:rsidR="000C3A49" w:rsidRPr="000A1C66" w:rsidRDefault="000C3A49" w:rsidP="008F27F8">
      <w:pPr>
        <w:shd w:val="clear" w:color="auto" w:fill="FFFFFF"/>
        <w:spacing w:line="220" w:lineRule="exact"/>
        <w:rPr>
          <w:bCs/>
          <w:color w:val="000000"/>
          <w:sz w:val="20"/>
          <w:szCs w:val="20"/>
        </w:rPr>
      </w:pPr>
      <w:r>
        <w:rPr>
          <w:bCs/>
          <w:color w:val="000000"/>
          <w:sz w:val="20"/>
          <w:szCs w:val="20"/>
        </w:rPr>
        <w:t xml:space="preserve">C) Edirne </w:t>
      </w:r>
      <w:r w:rsidRPr="000A1C66">
        <w:rPr>
          <w:bCs/>
          <w:color w:val="000000"/>
          <w:sz w:val="20"/>
          <w:szCs w:val="20"/>
        </w:rPr>
        <w:tab/>
        <w:t xml:space="preserve">            </w:t>
      </w:r>
      <w:r>
        <w:rPr>
          <w:bCs/>
          <w:color w:val="000000"/>
          <w:sz w:val="20"/>
          <w:szCs w:val="20"/>
        </w:rPr>
        <w:t xml:space="preserve">   D) İstanbul</w:t>
      </w:r>
    </w:p>
    <w:p w:rsidR="000C3A49" w:rsidRPr="000A1C66" w:rsidRDefault="000C3A49">
      <w:pPr>
        <w:rPr>
          <w:sz w:val="20"/>
          <w:szCs w:val="20"/>
        </w:rPr>
      </w:pPr>
    </w:p>
    <w:p w:rsidR="000C3A49" w:rsidRPr="000A1C66" w:rsidRDefault="000C3A49" w:rsidP="0084757D">
      <w:pPr>
        <w:rPr>
          <w:sz w:val="20"/>
          <w:szCs w:val="20"/>
        </w:rPr>
      </w:pPr>
      <w:r w:rsidRPr="000A1C66">
        <w:rPr>
          <w:sz w:val="20"/>
          <w:szCs w:val="20"/>
        </w:rPr>
        <w:t>4-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0C3A49" w:rsidRPr="000A1C66" w:rsidRDefault="000C3A49" w:rsidP="0084757D">
      <w:pPr>
        <w:rPr>
          <w:b/>
          <w:sz w:val="20"/>
          <w:szCs w:val="20"/>
        </w:rPr>
      </w:pPr>
      <w:r w:rsidRPr="000A1C66">
        <w:rPr>
          <w:b/>
          <w:sz w:val="20"/>
          <w:szCs w:val="20"/>
        </w:rPr>
        <w:t>Buna göre, I. Dünya Savaşı’nın çıkmasının önemli ned</w:t>
      </w:r>
      <w:r>
        <w:rPr>
          <w:b/>
          <w:sz w:val="20"/>
          <w:szCs w:val="20"/>
        </w:rPr>
        <w:t>enlerinden olan sömürgeciliğin hangi yönüyle</w:t>
      </w:r>
      <w:r w:rsidRPr="000A1C66">
        <w:rPr>
          <w:b/>
          <w:sz w:val="20"/>
          <w:szCs w:val="20"/>
        </w:rPr>
        <w:t xml:space="preserve"> bu </w:t>
      </w:r>
      <w:r w:rsidRPr="00985650">
        <w:rPr>
          <w:b/>
          <w:sz w:val="20"/>
          <w:szCs w:val="20"/>
          <w:u w:val="single"/>
        </w:rPr>
        <w:t>savaşa neden olduğu söylenebilir?</w:t>
      </w:r>
    </w:p>
    <w:p w:rsidR="000C3A49" w:rsidRPr="00985650" w:rsidRDefault="000C3A49" w:rsidP="0084757D">
      <w:pPr>
        <w:rPr>
          <w:sz w:val="20"/>
          <w:szCs w:val="20"/>
        </w:rPr>
      </w:pPr>
      <w:r w:rsidRPr="00985650">
        <w:rPr>
          <w:sz w:val="20"/>
          <w:szCs w:val="20"/>
        </w:rPr>
        <w:t>A) Sömürülen devletlerin başkaldırması</w:t>
      </w:r>
    </w:p>
    <w:p w:rsidR="000C3A49" w:rsidRPr="00985650" w:rsidRDefault="000C3A49" w:rsidP="0084757D">
      <w:pPr>
        <w:rPr>
          <w:sz w:val="20"/>
          <w:szCs w:val="20"/>
        </w:rPr>
      </w:pPr>
      <w:r w:rsidRPr="00985650">
        <w:rPr>
          <w:sz w:val="20"/>
          <w:szCs w:val="20"/>
        </w:rPr>
        <w:t>B) Gelişmiş bazı ülkelerin sömürgeciliğe karşı mücadele etmesi</w:t>
      </w:r>
    </w:p>
    <w:p w:rsidR="000C3A49" w:rsidRPr="00985650" w:rsidRDefault="000C3A49" w:rsidP="0084757D">
      <w:pPr>
        <w:rPr>
          <w:sz w:val="20"/>
          <w:szCs w:val="20"/>
        </w:rPr>
      </w:pPr>
      <w:r w:rsidRPr="00985650">
        <w:rPr>
          <w:sz w:val="20"/>
          <w:szCs w:val="20"/>
        </w:rPr>
        <w:t>C) Sömürgesi olmayan ülkelerin sömürge ülkelerini kışkırtması</w:t>
      </w:r>
    </w:p>
    <w:p w:rsidR="000C3A49" w:rsidRPr="00985650" w:rsidRDefault="000C3A49" w:rsidP="0084757D">
      <w:pPr>
        <w:rPr>
          <w:sz w:val="20"/>
          <w:szCs w:val="20"/>
        </w:rPr>
      </w:pPr>
      <w:r w:rsidRPr="00985650">
        <w:rPr>
          <w:sz w:val="20"/>
          <w:szCs w:val="20"/>
        </w:rPr>
        <w:t>D) Gelişmiş Avrupa devletlerinin sömürge elde etmek için birbirleriyle mücadele etmesi</w:t>
      </w:r>
    </w:p>
    <w:p w:rsidR="000C3A49" w:rsidRPr="000A1C66" w:rsidRDefault="000C3A49">
      <w:pPr>
        <w:rPr>
          <w:sz w:val="20"/>
          <w:szCs w:val="20"/>
        </w:rPr>
      </w:pPr>
    </w:p>
    <w:p w:rsidR="000C3A49" w:rsidRPr="000A1C66" w:rsidRDefault="000C3A49" w:rsidP="0084757D">
      <w:pPr>
        <w:rPr>
          <w:b/>
          <w:sz w:val="20"/>
          <w:szCs w:val="20"/>
        </w:rPr>
      </w:pPr>
      <w:r w:rsidRPr="000A1C66">
        <w:rPr>
          <w:sz w:val="20"/>
          <w:szCs w:val="20"/>
        </w:rPr>
        <w:t>5-</w:t>
      </w:r>
      <w:r w:rsidRPr="000A1C66">
        <w:rPr>
          <w:b/>
          <w:sz w:val="20"/>
          <w:szCs w:val="20"/>
        </w:rPr>
        <w:t xml:space="preserve"> Mondros Ateşkes Antlaşması’nın aşağıda belirtilen hükümlerinden hangisinde </w:t>
      </w:r>
      <w:r w:rsidRPr="00985650">
        <w:rPr>
          <w:b/>
          <w:sz w:val="20"/>
          <w:szCs w:val="20"/>
          <w:u w:val="single"/>
        </w:rPr>
        <w:t>Osmanlı Devletinin savunma gücü kırılmıştır?</w:t>
      </w:r>
    </w:p>
    <w:p w:rsidR="000C3A49" w:rsidRPr="000A1C66" w:rsidRDefault="000C3A49" w:rsidP="0084757D">
      <w:pPr>
        <w:rPr>
          <w:b/>
          <w:sz w:val="20"/>
          <w:szCs w:val="20"/>
        </w:rPr>
      </w:pPr>
      <w:r w:rsidRPr="000A1C66">
        <w:rPr>
          <w:sz w:val="20"/>
          <w:szCs w:val="20"/>
        </w:rPr>
        <w:t>A)Osmanlı ordusu terhis edilecektir.</w:t>
      </w:r>
    </w:p>
    <w:p w:rsidR="000C3A49" w:rsidRPr="000A1C66" w:rsidRDefault="000C3A49" w:rsidP="0084757D">
      <w:pPr>
        <w:rPr>
          <w:sz w:val="20"/>
          <w:szCs w:val="20"/>
        </w:rPr>
      </w:pPr>
      <w:r>
        <w:rPr>
          <w:sz w:val="20"/>
          <w:szCs w:val="20"/>
        </w:rPr>
        <w:t>B)</w:t>
      </w:r>
      <w:r w:rsidRPr="000A1C66">
        <w:rPr>
          <w:sz w:val="20"/>
          <w:szCs w:val="20"/>
        </w:rPr>
        <w:t xml:space="preserve">İtilaf Devletleri kendi güvenliklerini tehlikeye düşürecek her hangi bir durum ortaya çıkarsa, her hangi bir önemli noktayı işgal edebilecektir. </w:t>
      </w:r>
      <w:r>
        <w:rPr>
          <w:sz w:val="20"/>
          <w:szCs w:val="20"/>
        </w:rPr>
        <w:t xml:space="preserve"> </w:t>
      </w:r>
      <w:bookmarkStart w:id="0" w:name="OLE_LINK1"/>
      <w:bookmarkStart w:id="1" w:name="OLE_LINK2"/>
      <w:r w:rsidRPr="004B3EC7">
        <w:rPr>
          <w:color w:val="000000"/>
        </w:rPr>
        <w:fldChar w:fldCharType="begin"/>
      </w:r>
      <w:r w:rsidRPr="004B3EC7">
        <w:rPr>
          <w:color w:val="000000"/>
        </w:rPr>
        <w:instrText xml:space="preserve"> HYPERLINK "http://www.sorubak.com" </w:instrText>
      </w:r>
      <w:r w:rsidRPr="004B3EC7">
        <w:rPr>
          <w:color w:val="000000"/>
        </w:rPr>
      </w:r>
      <w:r w:rsidRPr="004B3EC7">
        <w:rPr>
          <w:color w:val="000000"/>
        </w:rPr>
        <w:fldChar w:fldCharType="separate"/>
      </w:r>
      <w:r w:rsidRPr="004B3EC7">
        <w:rPr>
          <w:rStyle w:val="Hyperlink"/>
          <w:color w:val="000000"/>
        </w:rPr>
        <w:t>www.sorubak.com</w:t>
      </w:r>
      <w:r w:rsidRPr="004B3EC7">
        <w:rPr>
          <w:color w:val="000000"/>
        </w:rPr>
        <w:fldChar w:fldCharType="end"/>
      </w:r>
      <w:bookmarkEnd w:id="0"/>
      <w:bookmarkEnd w:id="1"/>
    </w:p>
    <w:p w:rsidR="000C3A49" w:rsidRPr="000A1C66" w:rsidRDefault="000C3A49" w:rsidP="0084757D">
      <w:pPr>
        <w:rPr>
          <w:sz w:val="20"/>
          <w:szCs w:val="20"/>
        </w:rPr>
      </w:pPr>
      <w:r>
        <w:rPr>
          <w:sz w:val="20"/>
          <w:szCs w:val="20"/>
        </w:rPr>
        <w:t>C)</w:t>
      </w:r>
      <w:r w:rsidRPr="000A1C66">
        <w:rPr>
          <w:sz w:val="20"/>
          <w:szCs w:val="20"/>
        </w:rPr>
        <w:t>Toros tünelleri İtilaf Devletleri’nce işgal edilecektir.</w:t>
      </w:r>
    </w:p>
    <w:p w:rsidR="000C3A49" w:rsidRPr="000A1C66" w:rsidRDefault="000C3A49" w:rsidP="0084757D">
      <w:pPr>
        <w:rPr>
          <w:sz w:val="20"/>
          <w:szCs w:val="20"/>
        </w:rPr>
      </w:pPr>
      <w:r w:rsidRPr="000A1C66">
        <w:rPr>
          <w:sz w:val="20"/>
          <w:szCs w:val="20"/>
        </w:rPr>
        <w:t>D)Bütün ulaşım ve haberleşme araçlarına el konulacaktır.</w:t>
      </w:r>
    </w:p>
    <w:p w:rsidR="000C3A49" w:rsidRPr="000A1C66" w:rsidRDefault="000C3A49">
      <w:pPr>
        <w:rPr>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31" type="#_x0000_t75" alt="19" style="position:absolute;margin-left:10.15pt;margin-top:8.8pt;width:81pt;height:87.75pt;z-index:251659264;visibility:visible;mso-wrap-distance-left:7.5pt;mso-wrap-distance-right:7.5pt;mso-position-vertical-relative:line" o:allowoverlap="f">
            <v:imagedata r:id="rId5" o:title="" blacklevel="-3932f"/>
            <w10:wrap type="square"/>
          </v:shape>
        </w:pict>
      </w:r>
    </w:p>
    <w:p w:rsidR="000C3A49" w:rsidRPr="000A1C66" w:rsidRDefault="000C3A49" w:rsidP="0084757D">
      <w:pPr>
        <w:spacing w:line="220" w:lineRule="exact"/>
        <w:rPr>
          <w:b/>
          <w:color w:val="000000"/>
          <w:sz w:val="20"/>
          <w:szCs w:val="20"/>
        </w:rPr>
      </w:pPr>
      <w:r w:rsidRPr="000A1C66">
        <w:rPr>
          <w:sz w:val="20"/>
          <w:szCs w:val="20"/>
        </w:rPr>
        <w:t>6-</w:t>
      </w:r>
      <w:r w:rsidRPr="000A1C66">
        <w:rPr>
          <w:bCs/>
          <w:color w:val="000000"/>
          <w:sz w:val="20"/>
          <w:szCs w:val="20"/>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0A1C66">
        <w:rPr>
          <w:b/>
          <w:bCs/>
          <w:color w:val="000000"/>
          <w:sz w:val="20"/>
          <w:szCs w:val="20"/>
        </w:rPr>
        <w:t xml:space="preserve">Buna göre Mustafa Kemal’in bu fikrini </w:t>
      </w:r>
      <w:r w:rsidRPr="00985650">
        <w:rPr>
          <w:b/>
          <w:color w:val="000000"/>
          <w:sz w:val="20"/>
          <w:szCs w:val="20"/>
          <w:u w:val="single"/>
        </w:rPr>
        <w:t>aşağıdakilerden hangisi en iyi ifade eder?</w:t>
      </w:r>
    </w:p>
    <w:p w:rsidR="000C3A49" w:rsidRPr="000A1C66" w:rsidRDefault="000C3A49" w:rsidP="0084757D">
      <w:pPr>
        <w:spacing w:line="220" w:lineRule="exact"/>
        <w:rPr>
          <w:color w:val="000000"/>
          <w:sz w:val="20"/>
          <w:szCs w:val="20"/>
        </w:rPr>
      </w:pPr>
      <w:r w:rsidRPr="000A1C66">
        <w:rPr>
          <w:color w:val="000000"/>
          <w:sz w:val="20"/>
          <w:szCs w:val="20"/>
        </w:rPr>
        <w:t xml:space="preserve">A) Ya istiklal, ya ölüm         </w:t>
      </w:r>
    </w:p>
    <w:p w:rsidR="000C3A49" w:rsidRPr="000A1C66" w:rsidRDefault="000C3A49" w:rsidP="0084757D">
      <w:pPr>
        <w:spacing w:line="220" w:lineRule="exact"/>
        <w:rPr>
          <w:color w:val="000000"/>
          <w:sz w:val="20"/>
          <w:szCs w:val="20"/>
        </w:rPr>
      </w:pPr>
      <w:r w:rsidRPr="000A1C66">
        <w:rPr>
          <w:color w:val="000000"/>
          <w:sz w:val="20"/>
          <w:szCs w:val="20"/>
        </w:rPr>
        <w:t>B) Ordular, ilk hedefiniz Akdeniz’dir. İleri</w:t>
      </w:r>
    </w:p>
    <w:p w:rsidR="000C3A49" w:rsidRPr="000A1C66" w:rsidRDefault="000C3A49"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C) Yurtta sulh, cihanda sulh </w:t>
      </w:r>
    </w:p>
    <w:p w:rsidR="000C3A49" w:rsidRPr="000A1C66" w:rsidRDefault="000C3A49"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 D) Bir Türk dünyaya bedeldir</w:t>
      </w:r>
    </w:p>
    <w:p w:rsidR="000C3A49" w:rsidRPr="000A1C66" w:rsidRDefault="000C3A49">
      <w:pPr>
        <w:rPr>
          <w:sz w:val="20"/>
          <w:szCs w:val="20"/>
        </w:rPr>
      </w:pPr>
    </w:p>
    <w:p w:rsidR="000C3A49" w:rsidRPr="000A1C66" w:rsidRDefault="000C3A49" w:rsidP="00610A40">
      <w:pPr>
        <w:spacing w:line="220" w:lineRule="exact"/>
        <w:rPr>
          <w:sz w:val="20"/>
          <w:szCs w:val="20"/>
        </w:rPr>
      </w:pPr>
      <w:r w:rsidRPr="000A1C66">
        <w:rPr>
          <w:sz w:val="20"/>
          <w:szCs w:val="20"/>
        </w:rPr>
        <w:t xml:space="preserve">7- Amasya Genelgesinde yer alan  </w:t>
      </w:r>
      <w:r w:rsidRPr="000A1C66">
        <w:rPr>
          <w:b/>
          <w:sz w:val="20"/>
          <w:szCs w:val="20"/>
        </w:rPr>
        <w:t xml:space="preserve">“Milletin bağımsızlığını yine milletin azim ve kararı kurtaracaktır.” </w:t>
      </w:r>
      <w:r w:rsidRPr="00985650">
        <w:rPr>
          <w:b/>
          <w:sz w:val="20"/>
          <w:szCs w:val="20"/>
          <w:u w:val="single"/>
        </w:rPr>
        <w:t>maddesi ile ne vurgulanmak istenmiştir?</w:t>
      </w:r>
    </w:p>
    <w:p w:rsidR="000C3A49" w:rsidRPr="000A1C66" w:rsidRDefault="000C3A49" w:rsidP="00610A40">
      <w:pPr>
        <w:spacing w:line="220" w:lineRule="exact"/>
        <w:rPr>
          <w:sz w:val="20"/>
          <w:szCs w:val="20"/>
        </w:rPr>
      </w:pPr>
      <w:r w:rsidRPr="000A1C66">
        <w:rPr>
          <w:sz w:val="20"/>
          <w:szCs w:val="20"/>
        </w:rPr>
        <w:t>A) Milli sınırların varlığı</w:t>
      </w:r>
    </w:p>
    <w:p w:rsidR="000C3A49" w:rsidRPr="000A1C66" w:rsidRDefault="000C3A49" w:rsidP="00610A40">
      <w:pPr>
        <w:spacing w:line="220" w:lineRule="exact"/>
        <w:rPr>
          <w:sz w:val="20"/>
          <w:szCs w:val="20"/>
        </w:rPr>
      </w:pPr>
      <w:r w:rsidRPr="000A1C66">
        <w:rPr>
          <w:sz w:val="20"/>
          <w:szCs w:val="20"/>
        </w:rPr>
        <w:t>B) Milli mücadelenin amacı ve yöntemi</w:t>
      </w:r>
    </w:p>
    <w:p w:rsidR="000C3A49" w:rsidRPr="000A1C66" w:rsidRDefault="000C3A49" w:rsidP="00610A40">
      <w:pPr>
        <w:spacing w:line="220" w:lineRule="exact"/>
        <w:rPr>
          <w:sz w:val="20"/>
          <w:szCs w:val="20"/>
        </w:rPr>
      </w:pPr>
      <w:r w:rsidRPr="000A1C66">
        <w:rPr>
          <w:sz w:val="20"/>
          <w:szCs w:val="20"/>
        </w:rPr>
        <w:t xml:space="preserve">C) Cumhuriyet yönetiminin gerekliliği </w:t>
      </w:r>
    </w:p>
    <w:p w:rsidR="000C3A49" w:rsidRPr="000A1C66" w:rsidRDefault="000C3A49" w:rsidP="00610A40">
      <w:pPr>
        <w:spacing w:line="220" w:lineRule="exact"/>
        <w:rPr>
          <w:sz w:val="20"/>
          <w:szCs w:val="20"/>
        </w:rPr>
      </w:pPr>
      <w:r w:rsidRPr="000A1C66">
        <w:rPr>
          <w:sz w:val="20"/>
          <w:szCs w:val="20"/>
        </w:rPr>
        <w:t>D) Milli bir kongrenin toplanmasının gerekliliği</w:t>
      </w:r>
    </w:p>
    <w:p w:rsidR="000C3A49" w:rsidRPr="000A1C66" w:rsidRDefault="000C3A49">
      <w:pPr>
        <w:rPr>
          <w:sz w:val="20"/>
          <w:szCs w:val="20"/>
        </w:rPr>
      </w:pPr>
    </w:p>
    <w:p w:rsidR="000C3A49" w:rsidRPr="000A1C66" w:rsidRDefault="000C3A49" w:rsidP="000B7C8E">
      <w:pPr>
        <w:spacing w:line="220" w:lineRule="exact"/>
        <w:rPr>
          <w:sz w:val="20"/>
          <w:szCs w:val="20"/>
        </w:rPr>
      </w:pPr>
      <w:r w:rsidRPr="000A1C66">
        <w:rPr>
          <w:sz w:val="20"/>
          <w:szCs w:val="20"/>
        </w:rPr>
        <w:t>8-</w:t>
      </w:r>
      <w:r w:rsidRPr="000A1C66">
        <w:rPr>
          <w:color w:val="000000"/>
          <w:sz w:val="20"/>
          <w:szCs w:val="20"/>
        </w:rPr>
        <w:t xml:space="preserve">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0C3A49" w:rsidRPr="000A1C66" w:rsidRDefault="000C3A49" w:rsidP="000B7C8E">
      <w:pPr>
        <w:shd w:val="clear" w:color="auto" w:fill="FFFFFF"/>
        <w:spacing w:line="220" w:lineRule="exact"/>
        <w:rPr>
          <w:color w:val="000000"/>
          <w:sz w:val="20"/>
          <w:szCs w:val="20"/>
        </w:rPr>
      </w:pPr>
      <w:r w:rsidRPr="000A1C66">
        <w:rPr>
          <w:b/>
          <w:bCs/>
          <w:color w:val="000000"/>
          <w:sz w:val="20"/>
          <w:szCs w:val="20"/>
        </w:rPr>
        <w:t xml:space="preserve">Erzurum Kongresi'nin aşağıdaki maddelerinden hangisinde </w:t>
      </w:r>
      <w:r w:rsidRPr="00985650">
        <w:rPr>
          <w:b/>
          <w:bCs/>
          <w:color w:val="000000"/>
          <w:sz w:val="20"/>
          <w:szCs w:val="20"/>
          <w:u w:val="single"/>
        </w:rPr>
        <w:t>bu amaçtan söz edildiği savunulabilir?</w:t>
      </w:r>
    </w:p>
    <w:p w:rsidR="000C3A49" w:rsidRPr="000A1C66" w:rsidRDefault="000C3A49" w:rsidP="000B7C8E">
      <w:pPr>
        <w:shd w:val="clear" w:color="auto" w:fill="FFFFFF"/>
        <w:spacing w:line="220" w:lineRule="exact"/>
        <w:rPr>
          <w:color w:val="000000"/>
          <w:sz w:val="20"/>
          <w:szCs w:val="20"/>
        </w:rPr>
      </w:pPr>
      <w:r w:rsidRPr="000A1C66">
        <w:rPr>
          <w:color w:val="000000"/>
          <w:sz w:val="20"/>
          <w:szCs w:val="20"/>
        </w:rPr>
        <w:t>A) Milli sınırlar içinde vatan bir bütündür.</w:t>
      </w:r>
    </w:p>
    <w:p w:rsidR="000C3A49" w:rsidRPr="000A1C66" w:rsidRDefault="000C3A49" w:rsidP="000B7C8E">
      <w:pPr>
        <w:shd w:val="clear" w:color="auto" w:fill="FFFFFF"/>
        <w:spacing w:line="220" w:lineRule="exact"/>
        <w:rPr>
          <w:color w:val="000000"/>
          <w:sz w:val="20"/>
          <w:szCs w:val="20"/>
        </w:rPr>
      </w:pPr>
      <w:r w:rsidRPr="000A1C66">
        <w:rPr>
          <w:color w:val="000000"/>
          <w:sz w:val="20"/>
          <w:szCs w:val="20"/>
        </w:rPr>
        <w:t>B) Milli iradeyi hâkim kılmak esastır.</w:t>
      </w:r>
    </w:p>
    <w:p w:rsidR="000C3A49" w:rsidRPr="000A1C66" w:rsidRDefault="000C3A49" w:rsidP="000B7C8E">
      <w:pPr>
        <w:shd w:val="clear" w:color="auto" w:fill="FFFFFF"/>
        <w:spacing w:line="220" w:lineRule="exact"/>
        <w:rPr>
          <w:color w:val="000000"/>
          <w:sz w:val="20"/>
          <w:szCs w:val="20"/>
        </w:rPr>
      </w:pPr>
      <w:r w:rsidRPr="000A1C66">
        <w:rPr>
          <w:color w:val="000000"/>
          <w:sz w:val="20"/>
          <w:szCs w:val="20"/>
        </w:rPr>
        <w:t>C) Doğu illerindeki dernekler birleştirilmiştir.</w:t>
      </w:r>
    </w:p>
    <w:p w:rsidR="000C3A49" w:rsidRPr="000A1C66" w:rsidRDefault="000C3A49" w:rsidP="000B7C8E">
      <w:pPr>
        <w:shd w:val="clear" w:color="auto" w:fill="FFFFFF"/>
        <w:spacing w:line="220" w:lineRule="exact"/>
        <w:rPr>
          <w:color w:val="000000"/>
          <w:sz w:val="20"/>
          <w:szCs w:val="20"/>
        </w:rPr>
      </w:pPr>
      <w:r w:rsidRPr="000A1C66">
        <w:rPr>
          <w:color w:val="000000"/>
          <w:sz w:val="20"/>
          <w:szCs w:val="20"/>
        </w:rPr>
        <w:t xml:space="preserve">D) Manda ve himaye kabul edilemez.  </w:t>
      </w:r>
    </w:p>
    <w:p w:rsidR="000C3A49" w:rsidRPr="000A1C66" w:rsidRDefault="000C3A49">
      <w:pPr>
        <w:rPr>
          <w:sz w:val="20"/>
          <w:szCs w:val="20"/>
        </w:rPr>
      </w:pPr>
    </w:p>
    <w:p w:rsidR="000C3A49" w:rsidRPr="000A1C66" w:rsidRDefault="000C3A49" w:rsidP="000B7C8E">
      <w:pPr>
        <w:rPr>
          <w:b/>
          <w:sz w:val="20"/>
          <w:szCs w:val="20"/>
        </w:rPr>
      </w:pPr>
      <w:r w:rsidRPr="000A1C66">
        <w:rPr>
          <w:sz w:val="20"/>
          <w:szCs w:val="20"/>
        </w:rPr>
        <w:t>9-</w:t>
      </w:r>
      <w:r w:rsidRPr="000A1C66">
        <w:rPr>
          <w:b/>
          <w:sz w:val="20"/>
          <w:szCs w:val="20"/>
        </w:rPr>
        <w:t xml:space="preserve"> </w:t>
      </w:r>
      <w:r w:rsidRPr="00985650">
        <w:rPr>
          <w:sz w:val="20"/>
          <w:szCs w:val="20"/>
        </w:rPr>
        <w:t>Önceleri birbirinden bağımsız ve bölgesel olan yararlı cemiyetlerden, sadece, Doğu Anadolu Bölgesi’ndekiler  Erzurum Kongresi’nde birleştirilmiş, Sivas Kongresi’nde ise ülke  genelindeki tüm cemiyetler Anadolu ve Rumeli Müdafaa-i Hukuk Cemiyeti adı altında birleştirilmiştir.</w:t>
      </w:r>
      <w:r w:rsidRPr="000A1C66">
        <w:rPr>
          <w:b/>
          <w:sz w:val="20"/>
          <w:szCs w:val="20"/>
        </w:rPr>
        <w:t xml:space="preserve"> Cemiyetlerin bir çatı altında </w:t>
      </w:r>
      <w:r w:rsidRPr="00985650">
        <w:rPr>
          <w:b/>
          <w:sz w:val="20"/>
          <w:szCs w:val="20"/>
          <w:u w:val="single"/>
        </w:rPr>
        <w:t>birleştirilmesinin temel  nedeni aşağıdakilerden hangisidir?</w:t>
      </w:r>
    </w:p>
    <w:p w:rsidR="000C3A49" w:rsidRDefault="000C3A49" w:rsidP="000B7C8E">
      <w:pPr>
        <w:rPr>
          <w:sz w:val="20"/>
          <w:szCs w:val="20"/>
        </w:rPr>
      </w:pPr>
      <w:r w:rsidRPr="000A1C66">
        <w:rPr>
          <w:sz w:val="20"/>
          <w:szCs w:val="20"/>
        </w:rPr>
        <w:t>A) Cemiyetlerin kendi aralarında anlaşmaları</w:t>
      </w:r>
    </w:p>
    <w:p w:rsidR="000C3A49" w:rsidRPr="000A1C66" w:rsidRDefault="000C3A49" w:rsidP="000B7C8E">
      <w:pPr>
        <w:rPr>
          <w:b/>
          <w:sz w:val="20"/>
          <w:szCs w:val="20"/>
        </w:rPr>
      </w:pPr>
      <w:r w:rsidRPr="000A1C66">
        <w:rPr>
          <w:sz w:val="20"/>
          <w:szCs w:val="20"/>
        </w:rPr>
        <w:t>B) Cumhuriyeti ilan etmek</w:t>
      </w:r>
    </w:p>
    <w:p w:rsidR="000C3A49" w:rsidRPr="000A1C66" w:rsidRDefault="000C3A49" w:rsidP="000B7C8E">
      <w:pPr>
        <w:rPr>
          <w:sz w:val="20"/>
          <w:szCs w:val="20"/>
        </w:rPr>
      </w:pPr>
      <w:r w:rsidRPr="000A1C66">
        <w:rPr>
          <w:sz w:val="20"/>
          <w:szCs w:val="20"/>
        </w:rPr>
        <w:t>C) Halkın bu konuda talebinin olması</w:t>
      </w:r>
    </w:p>
    <w:p w:rsidR="000C3A49" w:rsidRPr="000A1C66" w:rsidRDefault="000C3A49" w:rsidP="00A265AE">
      <w:pPr>
        <w:rPr>
          <w:b/>
          <w:sz w:val="20"/>
          <w:szCs w:val="20"/>
        </w:rPr>
      </w:pPr>
      <w:r w:rsidRPr="000A1C66">
        <w:rPr>
          <w:sz w:val="20"/>
          <w:szCs w:val="20"/>
        </w:rPr>
        <w:t>D) Milli mücadeleyi tek elden yönetmek</w:t>
      </w:r>
    </w:p>
    <w:p w:rsidR="000C3A49" w:rsidRPr="000A1C66" w:rsidRDefault="000C3A49" w:rsidP="000B7C8E">
      <w:pPr>
        <w:rPr>
          <w:sz w:val="20"/>
          <w:szCs w:val="20"/>
        </w:rPr>
      </w:pPr>
    </w:p>
    <w:p w:rsidR="000C3A49" w:rsidRPr="00012847" w:rsidRDefault="000C3A49" w:rsidP="00012847">
      <w:pPr>
        <w:rPr>
          <w:sz w:val="20"/>
          <w:szCs w:val="20"/>
        </w:rPr>
      </w:pPr>
      <w:r w:rsidRPr="00012847">
        <w:rPr>
          <w:sz w:val="20"/>
          <w:szCs w:val="20"/>
        </w:rPr>
        <w:t>10- 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0C3A49" w:rsidRPr="00012847" w:rsidRDefault="000C3A49" w:rsidP="00012847">
      <w:pPr>
        <w:rPr>
          <w:sz w:val="20"/>
          <w:szCs w:val="20"/>
        </w:rPr>
      </w:pPr>
      <w:r w:rsidRPr="00012847">
        <w:rPr>
          <w:b/>
          <w:sz w:val="20"/>
          <w:szCs w:val="20"/>
        </w:rPr>
        <w:t xml:space="preserve">İtilaf Devletleri’nin böyle bir tutum sergileyip meclisi dağıtmaları </w:t>
      </w:r>
      <w:r w:rsidRPr="00985650">
        <w:rPr>
          <w:b/>
          <w:sz w:val="20"/>
          <w:szCs w:val="20"/>
          <w:u w:val="single"/>
        </w:rPr>
        <w:t>aşağıdakilerden hangisiyle açıklanabilir?</w:t>
      </w:r>
    </w:p>
    <w:p w:rsidR="000C3A49" w:rsidRPr="00012847" w:rsidRDefault="000C3A49" w:rsidP="00012847">
      <w:pPr>
        <w:rPr>
          <w:sz w:val="20"/>
          <w:szCs w:val="20"/>
        </w:rPr>
      </w:pPr>
      <w:r w:rsidRPr="00012847">
        <w:rPr>
          <w:sz w:val="20"/>
          <w:szCs w:val="20"/>
        </w:rPr>
        <w:t>A) Mebusların ulus iradesini yansıtmamasıyla</w:t>
      </w:r>
    </w:p>
    <w:p w:rsidR="000C3A49" w:rsidRPr="00012847" w:rsidRDefault="000C3A49" w:rsidP="00012847">
      <w:pPr>
        <w:rPr>
          <w:sz w:val="20"/>
          <w:szCs w:val="20"/>
        </w:rPr>
      </w:pPr>
      <w:r w:rsidRPr="00012847">
        <w:rPr>
          <w:sz w:val="20"/>
          <w:szCs w:val="20"/>
        </w:rPr>
        <w:t>B) Mustafa Kemal’in başkan seçilmesiyle</w:t>
      </w:r>
    </w:p>
    <w:p w:rsidR="000C3A49" w:rsidRPr="00012847" w:rsidRDefault="000C3A49" w:rsidP="00012847">
      <w:pPr>
        <w:rPr>
          <w:sz w:val="20"/>
          <w:szCs w:val="20"/>
        </w:rPr>
      </w:pPr>
      <w:r w:rsidRPr="00012847">
        <w:rPr>
          <w:sz w:val="20"/>
          <w:szCs w:val="20"/>
        </w:rPr>
        <w:t>C) Mecliste kendi çıkarlarına uymayan kararlar alınmasıyla</w:t>
      </w:r>
    </w:p>
    <w:p w:rsidR="000C3A49" w:rsidRPr="00012847" w:rsidRDefault="000C3A49" w:rsidP="00012847">
      <w:pPr>
        <w:rPr>
          <w:sz w:val="20"/>
          <w:szCs w:val="20"/>
        </w:rPr>
      </w:pPr>
    </w:p>
    <w:p w:rsidR="000C3A49" w:rsidRDefault="000C3A49" w:rsidP="00012847">
      <w:pPr>
        <w:rPr>
          <w:sz w:val="20"/>
          <w:szCs w:val="20"/>
        </w:rPr>
      </w:pPr>
    </w:p>
    <w:p w:rsidR="000C3A49" w:rsidRDefault="000C3A49" w:rsidP="00012847">
      <w:pPr>
        <w:rPr>
          <w:sz w:val="20"/>
          <w:szCs w:val="20"/>
        </w:rPr>
        <w:sectPr w:rsidR="000C3A49" w:rsidSect="00540AC7">
          <w:type w:val="continuous"/>
          <w:pgSz w:w="11906" w:h="16838"/>
          <w:pgMar w:top="567" w:right="567" w:bottom="567" w:left="567" w:header="709" w:footer="709" w:gutter="0"/>
          <w:cols w:num="2" w:space="708"/>
          <w:docGrid w:linePitch="360"/>
        </w:sectPr>
      </w:pPr>
    </w:p>
    <w:p w:rsidR="000C3A49" w:rsidRDefault="000C3A49" w:rsidP="00012847">
      <w:pPr>
        <w:rPr>
          <w:sz w:val="20"/>
          <w:szCs w:val="20"/>
        </w:rPr>
      </w:pPr>
      <w:r>
        <w:rPr>
          <w:sz w:val="20"/>
          <w:szCs w:val="20"/>
        </w:rPr>
        <w:t>D)</w:t>
      </w:r>
      <w:r w:rsidRPr="00563E6C">
        <w:rPr>
          <w:sz w:val="20"/>
          <w:szCs w:val="20"/>
        </w:rPr>
        <w:t xml:space="preserve"> </w:t>
      </w:r>
      <w:r w:rsidRPr="00012847">
        <w:rPr>
          <w:sz w:val="20"/>
          <w:szCs w:val="20"/>
        </w:rPr>
        <w:t>Meclisin İstanbul’da toplanmış olmasıyla</w:t>
      </w:r>
    </w:p>
    <w:p w:rsidR="000C3A49" w:rsidRDefault="000C3A49">
      <w:pPr>
        <w:rPr>
          <w:sz w:val="20"/>
          <w:szCs w:val="20"/>
        </w:rPr>
      </w:pPr>
    </w:p>
    <w:p w:rsidR="000C3A49" w:rsidRDefault="000C3A49" w:rsidP="00A230F2">
      <w:pPr>
        <w:rPr>
          <w:b/>
          <w:sz w:val="20"/>
          <w:szCs w:val="20"/>
        </w:rPr>
      </w:pPr>
      <w:r w:rsidRPr="00AC7C87">
        <w:rPr>
          <w:sz w:val="20"/>
          <w:szCs w:val="20"/>
        </w:rPr>
        <w:t>11-</w:t>
      </w:r>
      <w:r w:rsidRPr="00AC7C87">
        <w:rPr>
          <w:b/>
          <w:sz w:val="20"/>
          <w:szCs w:val="20"/>
        </w:rPr>
        <w:t xml:space="preserve"> </w:t>
      </w:r>
      <w:r w:rsidRPr="00985650">
        <w:rPr>
          <w:sz w:val="20"/>
          <w:szCs w:val="20"/>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0C3A49" w:rsidRPr="00985650" w:rsidRDefault="000C3A49" w:rsidP="00A230F2">
      <w:pPr>
        <w:rPr>
          <w:b/>
          <w:sz w:val="20"/>
          <w:szCs w:val="20"/>
        </w:rPr>
      </w:pPr>
      <w:r w:rsidRPr="00AC7C87">
        <w:rPr>
          <w:b/>
          <w:sz w:val="20"/>
          <w:szCs w:val="20"/>
        </w:rPr>
        <w:t xml:space="preserve">Buna göre müdafaa-i hukuk cemiyetleri işgalleri engellemek için </w:t>
      </w:r>
      <w:r w:rsidRPr="00985650">
        <w:rPr>
          <w:b/>
          <w:sz w:val="20"/>
          <w:szCs w:val="20"/>
          <w:u w:val="single"/>
        </w:rPr>
        <w:t>hangi faaliyetlerde bulunmuş olamaz?</w:t>
      </w:r>
    </w:p>
    <w:p w:rsidR="000C3A49" w:rsidRPr="00AC7C87" w:rsidRDefault="000C3A49" w:rsidP="00A230F2">
      <w:pPr>
        <w:rPr>
          <w:sz w:val="20"/>
          <w:szCs w:val="20"/>
        </w:rPr>
      </w:pPr>
      <w:r>
        <w:rPr>
          <w:sz w:val="20"/>
          <w:szCs w:val="20"/>
        </w:rPr>
        <w:t>A)</w:t>
      </w:r>
      <w:r w:rsidRPr="00AC7C87">
        <w:rPr>
          <w:sz w:val="20"/>
          <w:szCs w:val="20"/>
        </w:rPr>
        <w:t>Tek kurtuluş yolu olarak İngilizlerin himayesine girerek, de</w:t>
      </w:r>
      <w:r>
        <w:rPr>
          <w:sz w:val="20"/>
          <w:szCs w:val="20"/>
        </w:rPr>
        <w:t>vletin varlığını devam ettirmek</w:t>
      </w:r>
    </w:p>
    <w:p w:rsidR="000C3A49" w:rsidRPr="00AC7C87" w:rsidRDefault="000C3A49" w:rsidP="00A230F2">
      <w:pPr>
        <w:rPr>
          <w:sz w:val="20"/>
          <w:szCs w:val="20"/>
        </w:rPr>
      </w:pPr>
      <w:r>
        <w:rPr>
          <w:sz w:val="20"/>
          <w:szCs w:val="20"/>
        </w:rPr>
        <w:t>B)</w:t>
      </w:r>
      <w:r w:rsidRPr="00AC7C87">
        <w:rPr>
          <w:sz w:val="20"/>
          <w:szCs w:val="20"/>
        </w:rPr>
        <w:t>Ülke ve devletin bütünlüğünü korumak</w:t>
      </w:r>
    </w:p>
    <w:p w:rsidR="000C3A49" w:rsidRDefault="000C3A49" w:rsidP="00A230F2">
      <w:pPr>
        <w:rPr>
          <w:sz w:val="20"/>
          <w:szCs w:val="20"/>
        </w:rPr>
      </w:pPr>
      <w:r w:rsidRPr="00AC7C87">
        <w:rPr>
          <w:sz w:val="20"/>
          <w:szCs w:val="20"/>
        </w:rPr>
        <w:t>C)Kongreler, mitingler ve protesto telgraflarıyla işgallerin haksızlığını duyurmak</w:t>
      </w:r>
    </w:p>
    <w:p w:rsidR="000C3A49" w:rsidRPr="00AC7C87" w:rsidRDefault="000C3A49" w:rsidP="00A230F2">
      <w:pPr>
        <w:rPr>
          <w:sz w:val="20"/>
          <w:szCs w:val="20"/>
        </w:rPr>
      </w:pPr>
      <w:r>
        <w:rPr>
          <w:sz w:val="20"/>
          <w:szCs w:val="20"/>
        </w:rPr>
        <w:t>D)</w:t>
      </w:r>
      <w:r w:rsidRPr="00AC7C87">
        <w:rPr>
          <w:sz w:val="20"/>
          <w:szCs w:val="20"/>
        </w:rPr>
        <w:t>Ulusal hak ve çıkarları koruyup kollamak</w:t>
      </w:r>
      <w:r w:rsidRPr="00982B60">
        <w:rPr>
          <w:sz w:val="20"/>
          <w:szCs w:val="20"/>
        </w:rPr>
        <w:t xml:space="preserve"> </w:t>
      </w:r>
    </w:p>
    <w:p w:rsidR="000C3A49" w:rsidRPr="00AC7C87" w:rsidRDefault="000C3A49">
      <w:pPr>
        <w:rPr>
          <w:sz w:val="20"/>
          <w:szCs w:val="20"/>
        </w:rPr>
      </w:pPr>
    </w:p>
    <w:p w:rsidR="000C3A49" w:rsidRPr="00AC7C87" w:rsidRDefault="000C3A49" w:rsidP="007A3165">
      <w:pPr>
        <w:rPr>
          <w:sz w:val="20"/>
          <w:szCs w:val="20"/>
        </w:rPr>
      </w:pPr>
      <w:r w:rsidRPr="00AC7C87">
        <w:rPr>
          <w:sz w:val="20"/>
          <w:szCs w:val="20"/>
        </w:rPr>
        <w:t>12- I.İzmir Müdafaa-i Hukuk</w:t>
      </w:r>
    </w:p>
    <w:p w:rsidR="000C3A49" w:rsidRPr="00AC7C87" w:rsidRDefault="000C3A49" w:rsidP="007A3165">
      <w:pPr>
        <w:rPr>
          <w:sz w:val="20"/>
          <w:szCs w:val="20"/>
        </w:rPr>
      </w:pPr>
      <w:r w:rsidRPr="00AC7C87">
        <w:rPr>
          <w:sz w:val="20"/>
          <w:szCs w:val="20"/>
        </w:rPr>
        <w:t xml:space="preserve">   II. Doğu Anadolu Müdafaa-i Hukuk </w:t>
      </w:r>
    </w:p>
    <w:p w:rsidR="000C3A49" w:rsidRPr="00AC7C87" w:rsidRDefault="000C3A49" w:rsidP="007A3165">
      <w:pPr>
        <w:rPr>
          <w:sz w:val="20"/>
          <w:szCs w:val="20"/>
        </w:rPr>
      </w:pPr>
      <w:r w:rsidRPr="00AC7C87">
        <w:rPr>
          <w:sz w:val="20"/>
          <w:szCs w:val="20"/>
        </w:rPr>
        <w:t xml:space="preserve">   III. Trakya Paşaeli Müdafaa-i Hukuk</w:t>
      </w:r>
    </w:p>
    <w:p w:rsidR="000C3A49" w:rsidRPr="00AC7C87" w:rsidRDefault="000C3A49" w:rsidP="007A3165">
      <w:pPr>
        <w:rPr>
          <w:b/>
          <w:sz w:val="20"/>
          <w:szCs w:val="20"/>
        </w:rPr>
      </w:pPr>
      <w:r w:rsidRPr="00AC7C87">
        <w:rPr>
          <w:b/>
          <w:sz w:val="20"/>
          <w:szCs w:val="20"/>
        </w:rPr>
        <w:t xml:space="preserve">Kurtuluş Savaşı’nda, bu ulusal derneklerden hangisi ya da hangileri </w:t>
      </w:r>
      <w:r w:rsidRPr="00AC7C87">
        <w:rPr>
          <w:b/>
          <w:sz w:val="20"/>
          <w:szCs w:val="20"/>
          <w:u w:val="single"/>
        </w:rPr>
        <w:t xml:space="preserve">Ermenilerle </w:t>
      </w:r>
      <w:r w:rsidRPr="00985650">
        <w:rPr>
          <w:b/>
          <w:sz w:val="20"/>
          <w:szCs w:val="20"/>
          <w:u w:val="single"/>
        </w:rPr>
        <w:t>mücadele etmiştir?</w:t>
      </w:r>
    </w:p>
    <w:p w:rsidR="000C3A49" w:rsidRPr="00AC7C87" w:rsidRDefault="000C3A49" w:rsidP="007A3165">
      <w:pPr>
        <w:rPr>
          <w:sz w:val="20"/>
          <w:szCs w:val="20"/>
        </w:rPr>
      </w:pPr>
      <w:r w:rsidRPr="00AC7C87">
        <w:rPr>
          <w:sz w:val="20"/>
          <w:szCs w:val="20"/>
        </w:rPr>
        <w:t xml:space="preserve">A) I ve </w:t>
      </w:r>
      <w:r>
        <w:rPr>
          <w:sz w:val="20"/>
          <w:szCs w:val="20"/>
        </w:rPr>
        <w:t>II</w:t>
      </w:r>
      <w:r>
        <w:rPr>
          <w:sz w:val="20"/>
          <w:szCs w:val="20"/>
        </w:rPr>
        <w:tab/>
      </w:r>
      <w:r>
        <w:rPr>
          <w:sz w:val="20"/>
          <w:szCs w:val="20"/>
        </w:rPr>
        <w:tab/>
      </w:r>
      <w:r>
        <w:rPr>
          <w:sz w:val="20"/>
          <w:szCs w:val="20"/>
        </w:rPr>
        <w:tab/>
        <w:t xml:space="preserve">                          </w:t>
      </w:r>
      <w:r w:rsidRPr="00AC7C87">
        <w:rPr>
          <w:sz w:val="20"/>
          <w:szCs w:val="20"/>
        </w:rPr>
        <w:t>B) Yalnız II</w:t>
      </w:r>
    </w:p>
    <w:p w:rsidR="000C3A49" w:rsidRDefault="000C3A49" w:rsidP="00AC7C87">
      <w:pPr>
        <w:rPr>
          <w:sz w:val="20"/>
          <w:szCs w:val="20"/>
        </w:rPr>
      </w:pPr>
      <w:r w:rsidRPr="00AC7C87">
        <w:rPr>
          <w:sz w:val="20"/>
          <w:szCs w:val="20"/>
        </w:rPr>
        <w:t>C) I ve III</w:t>
      </w:r>
      <w:r w:rsidRPr="00AC7C87">
        <w:rPr>
          <w:sz w:val="20"/>
          <w:szCs w:val="20"/>
        </w:rPr>
        <w:tab/>
      </w:r>
      <w:r w:rsidRPr="00AC7C87">
        <w:rPr>
          <w:sz w:val="20"/>
          <w:szCs w:val="20"/>
        </w:rPr>
        <w:tab/>
        <w:t xml:space="preserve">                                        D) Yalnız III</w:t>
      </w:r>
    </w:p>
    <w:p w:rsidR="000C3A49" w:rsidRDefault="000C3A49" w:rsidP="00AC7C87">
      <w:pPr>
        <w:rPr>
          <w:sz w:val="20"/>
          <w:szCs w:val="20"/>
        </w:rPr>
      </w:pPr>
    </w:p>
    <w:p w:rsidR="000C3A49" w:rsidRPr="009B3A26" w:rsidRDefault="000C3A49" w:rsidP="005E38FC">
      <w:pPr>
        <w:ind w:right="-108"/>
        <w:rPr>
          <w:b/>
          <w:sz w:val="20"/>
          <w:szCs w:val="20"/>
        </w:rPr>
      </w:pPr>
      <w:r w:rsidRPr="009B3A26">
        <w:rPr>
          <w:b/>
          <w:sz w:val="20"/>
          <w:szCs w:val="20"/>
        </w:rPr>
        <w:t xml:space="preserve">13- Aşağıdakilerden hangisi I. Dünya Savaşı sonucunda </w:t>
      </w:r>
      <w:r w:rsidRPr="009B3A26">
        <w:rPr>
          <w:b/>
          <w:sz w:val="20"/>
          <w:szCs w:val="20"/>
          <w:u w:val="single"/>
        </w:rPr>
        <w:t>ABD Başkanı’nın yayımladığı ilkelerdir?</w:t>
      </w:r>
    </w:p>
    <w:p w:rsidR="000C3A49" w:rsidRPr="009B3A26" w:rsidRDefault="000C3A49" w:rsidP="009B3A26">
      <w:pPr>
        <w:ind w:right="-108"/>
        <w:rPr>
          <w:sz w:val="20"/>
          <w:szCs w:val="20"/>
        </w:rPr>
      </w:pPr>
      <w:r>
        <w:rPr>
          <w:sz w:val="20"/>
          <w:szCs w:val="20"/>
        </w:rPr>
        <w:t>A)</w:t>
      </w:r>
      <w:r w:rsidRPr="009B3A26">
        <w:rPr>
          <w:sz w:val="20"/>
          <w:szCs w:val="20"/>
        </w:rPr>
        <w:t>Amiral Bristol İlkeleri</w:t>
      </w:r>
      <w:r w:rsidRPr="009B3A26">
        <w:rPr>
          <w:sz w:val="20"/>
          <w:szCs w:val="20"/>
        </w:rPr>
        <w:tab/>
        <w:t xml:space="preserve">      B)Özgürlük İlkeleri</w:t>
      </w:r>
      <w:r w:rsidRPr="009B3A26">
        <w:rPr>
          <w:sz w:val="20"/>
          <w:szCs w:val="20"/>
        </w:rPr>
        <w:tab/>
        <w:t xml:space="preserve">  </w:t>
      </w:r>
      <w:r>
        <w:rPr>
          <w:sz w:val="20"/>
          <w:szCs w:val="20"/>
        </w:rPr>
        <w:t>C)</w:t>
      </w:r>
      <w:r w:rsidRPr="009B3A26">
        <w:rPr>
          <w:sz w:val="20"/>
          <w:szCs w:val="20"/>
        </w:rPr>
        <w:t>Washington İlkeleri</w:t>
      </w:r>
      <w:r w:rsidRPr="009B3A26">
        <w:rPr>
          <w:sz w:val="20"/>
          <w:szCs w:val="20"/>
        </w:rPr>
        <w:tab/>
        <w:t xml:space="preserve">     D</w:t>
      </w:r>
      <w:r>
        <w:rPr>
          <w:sz w:val="20"/>
          <w:szCs w:val="20"/>
        </w:rPr>
        <w:t>)</w:t>
      </w:r>
      <w:r w:rsidRPr="009B3A26">
        <w:rPr>
          <w:sz w:val="20"/>
          <w:szCs w:val="20"/>
        </w:rPr>
        <w:t>Wilson İlkeleri</w:t>
      </w:r>
    </w:p>
    <w:p w:rsidR="000C3A49" w:rsidRPr="00AC7C87" w:rsidRDefault="000C3A49" w:rsidP="00AC7C87">
      <w:pPr>
        <w:rPr>
          <w:sz w:val="20"/>
          <w:szCs w:val="20"/>
        </w:rPr>
      </w:pPr>
    </w:p>
    <w:tbl>
      <w:tblPr>
        <w:tblpPr w:leftFromText="141" w:rightFromText="141" w:vertAnchor="text" w:horzAnchor="margin" w:tblpY="136"/>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60"/>
        <w:gridCol w:w="720"/>
        <w:gridCol w:w="9040"/>
      </w:tblGrid>
      <w:tr w:rsidR="000C3A49" w:rsidTr="009F4B01">
        <w:trPr>
          <w:trHeight w:val="390"/>
        </w:trPr>
        <w:tc>
          <w:tcPr>
            <w:tcW w:w="660" w:type="dxa"/>
            <w:vAlign w:val="center"/>
          </w:tcPr>
          <w:p w:rsidR="000C3A49" w:rsidRPr="009F4B01" w:rsidRDefault="000C3A49" w:rsidP="009F4B01">
            <w:pPr>
              <w:jc w:val="center"/>
              <w:rPr>
                <w:rFonts w:ascii="Tahoma" w:hAnsi="Tahoma" w:cs="Tahoma"/>
                <w:b/>
                <w:sz w:val="20"/>
                <w:szCs w:val="20"/>
              </w:rPr>
            </w:pPr>
            <w:r w:rsidRPr="009F4B01">
              <w:rPr>
                <w:rFonts w:ascii="Tahoma" w:hAnsi="Tahoma" w:cs="Tahoma"/>
                <w:b/>
                <w:sz w:val="20"/>
                <w:szCs w:val="20"/>
              </w:rPr>
              <w:t>D</w:t>
            </w:r>
          </w:p>
        </w:tc>
        <w:tc>
          <w:tcPr>
            <w:tcW w:w="720" w:type="dxa"/>
            <w:vAlign w:val="center"/>
          </w:tcPr>
          <w:p w:rsidR="000C3A49" w:rsidRPr="009F4B01" w:rsidRDefault="000C3A49" w:rsidP="009F4B01">
            <w:pPr>
              <w:jc w:val="center"/>
              <w:rPr>
                <w:rFonts w:ascii="Tahoma" w:hAnsi="Tahoma" w:cs="Tahoma"/>
                <w:b/>
                <w:sz w:val="20"/>
                <w:szCs w:val="20"/>
              </w:rPr>
            </w:pPr>
            <w:r w:rsidRPr="009F4B01">
              <w:rPr>
                <w:rFonts w:ascii="Tahoma" w:hAnsi="Tahoma" w:cs="Tahoma"/>
                <w:b/>
                <w:sz w:val="20"/>
                <w:szCs w:val="20"/>
              </w:rPr>
              <w:t>Y</w:t>
            </w:r>
          </w:p>
        </w:tc>
        <w:tc>
          <w:tcPr>
            <w:tcW w:w="9040" w:type="dxa"/>
            <w:vAlign w:val="center"/>
          </w:tcPr>
          <w:p w:rsidR="000C3A49" w:rsidRPr="009F4B01" w:rsidRDefault="000C3A49" w:rsidP="009F4B01">
            <w:pPr>
              <w:jc w:val="center"/>
              <w:rPr>
                <w:rFonts w:ascii="Tahoma" w:hAnsi="Tahoma" w:cs="Tahoma"/>
                <w:b/>
                <w:sz w:val="18"/>
                <w:szCs w:val="18"/>
              </w:rPr>
            </w:pPr>
            <w:r w:rsidRPr="009F4B01">
              <w:rPr>
                <w:rFonts w:ascii="Tahoma" w:hAnsi="Tahoma" w:cs="Tahoma"/>
                <w:sz w:val="18"/>
                <w:szCs w:val="18"/>
              </w:rPr>
              <w:t>14-Aşağıdaki cümleleri doğru-yanlış olmasına göre yan tarafına</w:t>
            </w:r>
            <w:r w:rsidRPr="009F4B01">
              <w:rPr>
                <w:rFonts w:ascii="Tahoma" w:hAnsi="Tahoma" w:cs="Tahoma"/>
                <w:b/>
                <w:sz w:val="18"/>
                <w:szCs w:val="18"/>
              </w:rPr>
              <w:t xml:space="preserve"> </w:t>
            </w:r>
            <w:r w:rsidRPr="009F4B01">
              <w:rPr>
                <w:rFonts w:ascii="Tahoma" w:hAnsi="Tahoma" w:cs="Tahoma"/>
                <w:b/>
                <w:sz w:val="20"/>
                <w:szCs w:val="20"/>
              </w:rPr>
              <w:t>X</w:t>
            </w:r>
            <w:r w:rsidRPr="009F4B01">
              <w:rPr>
                <w:rFonts w:ascii="Tahoma" w:hAnsi="Tahoma" w:cs="Tahoma"/>
                <w:b/>
                <w:sz w:val="18"/>
                <w:szCs w:val="18"/>
              </w:rPr>
              <w:t xml:space="preserve"> </w:t>
            </w:r>
            <w:r w:rsidRPr="009F4B01">
              <w:rPr>
                <w:rFonts w:ascii="Tahoma" w:hAnsi="Tahoma" w:cs="Tahoma"/>
                <w:sz w:val="18"/>
                <w:szCs w:val="18"/>
              </w:rPr>
              <w:t>olarak işaretleyiniz.(2x10=20)</w:t>
            </w:r>
          </w:p>
        </w:tc>
      </w:tr>
      <w:tr w:rsidR="000C3A49" w:rsidRPr="00D43C37" w:rsidTr="009F4B01">
        <w:tblPrEx>
          <w:tblCellMar>
            <w:left w:w="108" w:type="dxa"/>
            <w:right w:w="108" w:type="dxa"/>
          </w:tblCellMar>
          <w:tblLook w:val="01E0"/>
        </w:tblPrEx>
        <w:trPr>
          <w:trHeight w:val="258"/>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 xml:space="preserve">1-Mondros Ateşkes Antlaşması’nı Rauf Orbay Osmanlı Hükümeti adına imzalamıştır. </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2-I. Dünya Savaşı’nda kazandığımız tek cephe Çanakkale Cephesi’dir.</w:t>
            </w:r>
          </w:p>
        </w:tc>
      </w:tr>
      <w:tr w:rsidR="000C3A49" w:rsidRPr="00D43C37" w:rsidTr="009F4B01">
        <w:tblPrEx>
          <w:tblCellMar>
            <w:left w:w="108" w:type="dxa"/>
            <w:right w:w="108" w:type="dxa"/>
          </w:tblCellMar>
          <w:tblLook w:val="01E0"/>
        </w:tblPrEx>
        <w:trPr>
          <w:trHeight w:val="258"/>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3-Trablusgarp Savaşı’nın sebebi İtalya’nın sömürge arayışıdır.</w:t>
            </w:r>
          </w:p>
        </w:tc>
      </w:tr>
      <w:tr w:rsidR="000C3A49" w:rsidRPr="00D43C37" w:rsidTr="009F4B01">
        <w:tblPrEx>
          <w:tblCellMar>
            <w:left w:w="108" w:type="dxa"/>
            <w:right w:w="108" w:type="dxa"/>
          </w:tblCellMar>
          <w:tblLook w:val="01E0"/>
        </w:tblPrEx>
        <w:trPr>
          <w:trHeight w:val="258"/>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4-İzmir ve çevresi İtalyanlar tarafından işgal edilmiştir.</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jc w:val="both"/>
              <w:rPr>
                <w:rFonts w:ascii="Tahoma" w:hAnsi="Tahoma" w:cs="Tahoma"/>
                <w:sz w:val="18"/>
                <w:szCs w:val="18"/>
              </w:rPr>
            </w:pPr>
          </w:p>
        </w:tc>
        <w:tc>
          <w:tcPr>
            <w:tcW w:w="720" w:type="dxa"/>
          </w:tcPr>
          <w:p w:rsidR="000C3A49" w:rsidRPr="009F4B01" w:rsidRDefault="000C3A49" w:rsidP="009F4B01">
            <w:pPr>
              <w:jc w:val="both"/>
              <w:rPr>
                <w:rFonts w:ascii="Tahoma" w:hAnsi="Tahoma" w:cs="Tahoma"/>
                <w:sz w:val="18"/>
                <w:szCs w:val="18"/>
              </w:rPr>
            </w:pPr>
          </w:p>
        </w:tc>
        <w:tc>
          <w:tcPr>
            <w:tcW w:w="9040" w:type="dxa"/>
          </w:tcPr>
          <w:p w:rsidR="000C3A49" w:rsidRPr="009F4B01" w:rsidRDefault="000C3A49" w:rsidP="009F4B01">
            <w:pPr>
              <w:jc w:val="both"/>
              <w:rPr>
                <w:rFonts w:ascii="Tahoma" w:hAnsi="Tahoma" w:cs="Tahoma"/>
                <w:sz w:val="18"/>
                <w:szCs w:val="18"/>
              </w:rPr>
            </w:pPr>
            <w:r w:rsidRPr="009F4B01">
              <w:rPr>
                <w:rFonts w:ascii="Tahoma" w:hAnsi="Tahoma" w:cs="Tahoma"/>
                <w:sz w:val="18"/>
                <w:szCs w:val="18"/>
              </w:rPr>
              <w:t>5-Mustafa Kemal yeniçeri kıyafetiyle Sofya ‘da bir davete katılmıştır.</w:t>
            </w:r>
          </w:p>
        </w:tc>
      </w:tr>
      <w:tr w:rsidR="000C3A49" w:rsidRPr="00D43C37" w:rsidTr="009F4B01">
        <w:tblPrEx>
          <w:tblCellMar>
            <w:left w:w="108" w:type="dxa"/>
            <w:right w:w="108" w:type="dxa"/>
          </w:tblCellMar>
          <w:tblLook w:val="01E0"/>
        </w:tblPrEx>
        <w:trPr>
          <w:trHeight w:val="258"/>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6-Mavri Mira Cemiyeti yararlı cemiyetler arasındadır.</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7-Erzurum Kongresi’nde İrade-i Milliye adlı gazetenin çıkarılmasına karar verildi.</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8-Manda ve himaye ilk defa Sivas Kongresi’nde gündeme gelmiştir.</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9-Kars, Ardahan ve Batum’da gerekirse halk oylaması yapılması kararı Sivas Kongresi’nde alınmıştır.</w:t>
            </w:r>
          </w:p>
        </w:tc>
      </w:tr>
      <w:tr w:rsidR="000C3A49" w:rsidRPr="00D43C37" w:rsidTr="009F4B01">
        <w:tblPrEx>
          <w:tblCellMar>
            <w:left w:w="108" w:type="dxa"/>
            <w:right w:w="108" w:type="dxa"/>
          </w:tblCellMar>
          <w:tblLook w:val="01E0"/>
        </w:tblPrEx>
        <w:trPr>
          <w:trHeight w:val="281"/>
        </w:trPr>
        <w:tc>
          <w:tcPr>
            <w:tcW w:w="660" w:type="dxa"/>
          </w:tcPr>
          <w:p w:rsidR="000C3A49" w:rsidRPr="009F4B01" w:rsidRDefault="000C3A49" w:rsidP="009F4B01">
            <w:pPr>
              <w:rPr>
                <w:rFonts w:ascii="Tahoma" w:hAnsi="Tahoma" w:cs="Tahoma"/>
                <w:sz w:val="18"/>
                <w:szCs w:val="18"/>
              </w:rPr>
            </w:pPr>
          </w:p>
        </w:tc>
        <w:tc>
          <w:tcPr>
            <w:tcW w:w="720" w:type="dxa"/>
          </w:tcPr>
          <w:p w:rsidR="000C3A49" w:rsidRPr="009F4B01" w:rsidRDefault="000C3A49" w:rsidP="009F4B01">
            <w:pPr>
              <w:rPr>
                <w:rFonts w:ascii="Tahoma" w:hAnsi="Tahoma" w:cs="Tahoma"/>
                <w:sz w:val="18"/>
                <w:szCs w:val="18"/>
              </w:rPr>
            </w:pPr>
          </w:p>
        </w:tc>
        <w:tc>
          <w:tcPr>
            <w:tcW w:w="9040" w:type="dxa"/>
          </w:tcPr>
          <w:p w:rsidR="000C3A49" w:rsidRPr="009F4B01" w:rsidRDefault="000C3A49" w:rsidP="009F4B01">
            <w:pPr>
              <w:rPr>
                <w:rFonts w:ascii="Tahoma" w:hAnsi="Tahoma" w:cs="Tahoma"/>
                <w:sz w:val="18"/>
                <w:szCs w:val="18"/>
              </w:rPr>
            </w:pPr>
            <w:r w:rsidRPr="009F4B01">
              <w:rPr>
                <w:rFonts w:ascii="Tahoma" w:hAnsi="Tahoma" w:cs="Tahoma"/>
                <w:sz w:val="18"/>
                <w:szCs w:val="18"/>
              </w:rPr>
              <w:t>10-Amasya Görüşmeleri’yle İstanbul Hükümeti Ankara Hükümeti’ni resmen tanımıştır.</w:t>
            </w:r>
          </w:p>
        </w:tc>
      </w:tr>
    </w:tbl>
    <w:p w:rsidR="000C3A49" w:rsidRPr="004423A2" w:rsidRDefault="000C3A49" w:rsidP="00AC7C87"/>
    <w:p w:rsidR="000C3A49" w:rsidRPr="00AC7C87" w:rsidRDefault="000C3A49">
      <w:pPr>
        <w:rPr>
          <w:sz w:val="20"/>
          <w:szCs w:val="20"/>
        </w:rPr>
        <w:sectPr w:rsidR="000C3A49" w:rsidRPr="00AC7C87" w:rsidSect="00563E6C">
          <w:type w:val="continuous"/>
          <w:pgSz w:w="11906" w:h="16838"/>
          <w:pgMar w:top="567" w:right="567" w:bottom="567" w:left="567" w:header="709" w:footer="709" w:gutter="0"/>
          <w:cols w:space="708"/>
          <w:docGrid w:linePitch="360"/>
        </w:sectPr>
      </w:pPr>
    </w:p>
    <w:p w:rsidR="000C3A49" w:rsidRPr="00A12820" w:rsidRDefault="000C3A49" w:rsidP="00AB7303">
      <w:pPr>
        <w:rPr>
          <w:b/>
          <w:sz w:val="20"/>
          <w:szCs w:val="20"/>
        </w:rPr>
      </w:pPr>
      <w:r w:rsidRPr="005E38FC">
        <w:rPr>
          <w:b/>
          <w:sz w:val="20"/>
          <w:szCs w:val="20"/>
        </w:rPr>
        <w:t>15-</w:t>
      </w:r>
      <w:r w:rsidRPr="00AB7303">
        <w:rPr>
          <w:b/>
        </w:rPr>
        <w:t xml:space="preserve"> </w:t>
      </w:r>
      <w:r w:rsidRPr="00A12820">
        <w:rPr>
          <w:b/>
          <w:sz w:val="20"/>
          <w:szCs w:val="20"/>
        </w:rPr>
        <w:t>Aşağıda Mustafa Kemal’in okuduğu okullar verilmiştir.Bu okulların bulundukları şehirleri numaraları boşluklara yerleştiriniz.(2x5=10)</w:t>
      </w:r>
    </w:p>
    <w:p w:rsidR="000C3A49" w:rsidRPr="00A12820" w:rsidRDefault="000C3A49" w:rsidP="00AB7303">
      <w:pPr>
        <w:rPr>
          <w:b/>
          <w:sz w:val="20"/>
          <w:szCs w:val="20"/>
        </w:rPr>
      </w:pPr>
      <w:r w:rsidRPr="00A12820">
        <w:rPr>
          <w:b/>
          <w:sz w:val="20"/>
          <w:szCs w:val="20"/>
        </w:rPr>
        <w:t xml:space="preserve">(1)İstanbul                                </w:t>
      </w:r>
      <w:r w:rsidRPr="00A12820">
        <w:rPr>
          <w:b/>
          <w:sz w:val="20"/>
          <w:szCs w:val="20"/>
        </w:rPr>
        <w:tab/>
      </w:r>
      <w:r w:rsidRPr="00A12820">
        <w:rPr>
          <w:b/>
          <w:sz w:val="20"/>
          <w:szCs w:val="20"/>
        </w:rPr>
        <w:tab/>
      </w:r>
    </w:p>
    <w:p w:rsidR="000C3A49" w:rsidRPr="00A12820" w:rsidRDefault="000C3A49" w:rsidP="00AB7303">
      <w:pPr>
        <w:rPr>
          <w:b/>
          <w:sz w:val="20"/>
          <w:szCs w:val="20"/>
        </w:rPr>
      </w:pPr>
      <w:r w:rsidRPr="00A12820">
        <w:rPr>
          <w:b/>
          <w:sz w:val="20"/>
          <w:szCs w:val="20"/>
        </w:rPr>
        <w:t>(2)Selanik</w:t>
      </w:r>
    </w:p>
    <w:p w:rsidR="000C3A49" w:rsidRPr="00A12820" w:rsidRDefault="000C3A49" w:rsidP="00AB7303">
      <w:pPr>
        <w:rPr>
          <w:b/>
          <w:sz w:val="20"/>
          <w:szCs w:val="20"/>
        </w:rPr>
      </w:pPr>
      <w:r w:rsidRPr="00A12820">
        <w:rPr>
          <w:b/>
          <w:sz w:val="20"/>
          <w:szCs w:val="20"/>
        </w:rPr>
        <w:t>(3)Manastır</w:t>
      </w:r>
    </w:p>
    <w:p w:rsidR="000C3A49" w:rsidRPr="00A12820" w:rsidRDefault="000C3A49" w:rsidP="00AB7303">
      <w:pPr>
        <w:rPr>
          <w:sz w:val="20"/>
          <w:szCs w:val="20"/>
        </w:rPr>
      </w:pPr>
    </w:p>
    <w:p w:rsidR="000C3A49" w:rsidRPr="00A12820" w:rsidRDefault="000C3A49" w:rsidP="00AB7303">
      <w:pPr>
        <w:rPr>
          <w:sz w:val="20"/>
          <w:szCs w:val="20"/>
        </w:rPr>
      </w:pPr>
      <w:r w:rsidRPr="00A12820">
        <w:rPr>
          <w:sz w:val="20"/>
          <w:szCs w:val="20"/>
        </w:rPr>
        <w:t>(   )Şemsi Efendi Oku</w:t>
      </w:r>
      <w:r>
        <w:rPr>
          <w:sz w:val="20"/>
          <w:szCs w:val="20"/>
        </w:rPr>
        <w:t xml:space="preserve">lu-----&gt;             (   )Askeri Rüştiye------&gt;                   </w:t>
      </w:r>
      <w:r w:rsidRPr="00A12820">
        <w:rPr>
          <w:sz w:val="20"/>
          <w:szCs w:val="20"/>
        </w:rPr>
        <w:t>(   )Askeri İdadi------&gt;</w:t>
      </w:r>
    </w:p>
    <w:p w:rsidR="000C3A49" w:rsidRPr="00A12820" w:rsidRDefault="000C3A49" w:rsidP="00AB7303">
      <w:pPr>
        <w:rPr>
          <w:sz w:val="20"/>
          <w:szCs w:val="20"/>
        </w:rPr>
      </w:pPr>
      <w:r w:rsidRPr="00A12820">
        <w:rPr>
          <w:sz w:val="20"/>
          <w:szCs w:val="20"/>
        </w:rPr>
        <w:t>(   )Harp Okulu----&gt;</w:t>
      </w:r>
      <w:r>
        <w:rPr>
          <w:sz w:val="20"/>
          <w:szCs w:val="20"/>
        </w:rPr>
        <w:t xml:space="preserve">                           </w:t>
      </w:r>
      <w:r w:rsidRPr="00A12820">
        <w:rPr>
          <w:sz w:val="20"/>
          <w:szCs w:val="20"/>
        </w:rPr>
        <w:t>(   )Harp Akademisi------&gt;</w:t>
      </w:r>
    </w:p>
    <w:p w:rsidR="000C3A49" w:rsidRPr="00A12820" w:rsidRDefault="000C3A49">
      <w:pPr>
        <w:rPr>
          <w:sz w:val="20"/>
          <w:szCs w:val="20"/>
        </w:rPr>
        <w:sectPr w:rsidR="000C3A49" w:rsidRPr="00A12820" w:rsidSect="00AB7303">
          <w:type w:val="continuous"/>
          <w:pgSz w:w="11906" w:h="16838"/>
          <w:pgMar w:top="567" w:right="567" w:bottom="567" w:left="567" w:header="709" w:footer="709" w:gutter="0"/>
          <w:cols w:space="708"/>
          <w:docGrid w:linePitch="360"/>
        </w:sectPr>
      </w:pPr>
    </w:p>
    <w:p w:rsidR="000C3A49" w:rsidRPr="00A12820" w:rsidRDefault="000C3A49">
      <w:pPr>
        <w:rPr>
          <w:sz w:val="20"/>
          <w:szCs w:val="20"/>
        </w:rPr>
      </w:pPr>
    </w:p>
    <w:p w:rsidR="000C3A49" w:rsidRPr="00A12820" w:rsidRDefault="000C3A49">
      <w:pPr>
        <w:rPr>
          <w:sz w:val="20"/>
          <w:szCs w:val="20"/>
        </w:rPr>
        <w:sectPr w:rsidR="000C3A49" w:rsidRPr="00A12820" w:rsidSect="00540AC7">
          <w:type w:val="continuous"/>
          <w:pgSz w:w="11906" w:h="16838"/>
          <w:pgMar w:top="567" w:right="567" w:bottom="567" w:left="567" w:header="709" w:footer="709" w:gutter="0"/>
          <w:cols w:num="2" w:space="708"/>
          <w:docGrid w:linePitch="360"/>
        </w:sectPr>
      </w:pPr>
    </w:p>
    <w:p w:rsidR="000C3A49" w:rsidRPr="0013201E" w:rsidRDefault="000C3A49">
      <w:pPr>
        <w:rPr>
          <w:b/>
          <w:sz w:val="20"/>
          <w:szCs w:val="20"/>
        </w:rPr>
      </w:pPr>
      <w:r w:rsidRPr="0013201E">
        <w:rPr>
          <w:b/>
          <w:sz w:val="20"/>
          <w:szCs w:val="20"/>
        </w:rPr>
        <w:t xml:space="preserve">16-Mondros Ateşkes Antlaşması’nın “İtilaf Devletleri güvenlikleri tehlikede gördükleri herhangi bir yeri işgal edebileceklerdi.” maddesini kısaca açıklayınız.(5 puan) </w:t>
      </w: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p>
    <w:p w:rsidR="000C3A49" w:rsidRDefault="000C3A49">
      <w:pPr>
        <w:rPr>
          <w:sz w:val="20"/>
          <w:szCs w:val="20"/>
        </w:rPr>
      </w:pPr>
      <w:r>
        <w:rPr>
          <w:sz w:val="20"/>
          <w:szCs w:val="20"/>
        </w:rPr>
        <w:t>NOT:Her test maddesi 5 puandır. Diğer soruların değerleri karşılarında yazmaktadır. Sınav süresi bir ders saatidir. Başarılar dilerim.</w:t>
      </w:r>
    </w:p>
    <w:p w:rsidR="000C3A49" w:rsidRPr="00A12820" w:rsidRDefault="000C3A49">
      <w:pPr>
        <w:rPr>
          <w:sz w:val="20"/>
          <w:szCs w:val="20"/>
        </w:rPr>
      </w:pPr>
      <w:bookmarkStart w:id="2" w:name="_GoBack"/>
      <w:bookmarkEnd w:id="2"/>
    </w:p>
    <w:sectPr w:rsidR="000C3A49" w:rsidRPr="00A12820" w:rsidSect="00AB7303">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414CA"/>
    <w:multiLevelType w:val="hybridMultilevel"/>
    <w:tmpl w:val="9800AEC2"/>
    <w:lvl w:ilvl="0" w:tplc="97EE31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CC26FD8"/>
    <w:multiLevelType w:val="hybridMultilevel"/>
    <w:tmpl w:val="BAD4F2FA"/>
    <w:lvl w:ilvl="0" w:tplc="F77AB9B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6354"/>
    <w:rsid w:val="0000532A"/>
    <w:rsid w:val="00012847"/>
    <w:rsid w:val="000A1C66"/>
    <w:rsid w:val="000B7C8E"/>
    <w:rsid w:val="000C3A49"/>
    <w:rsid w:val="000F2A75"/>
    <w:rsid w:val="0013201E"/>
    <w:rsid w:val="00182701"/>
    <w:rsid w:val="00422048"/>
    <w:rsid w:val="004423A2"/>
    <w:rsid w:val="00490433"/>
    <w:rsid w:val="004B3EC7"/>
    <w:rsid w:val="00540AC7"/>
    <w:rsid w:val="00563E6C"/>
    <w:rsid w:val="005B641E"/>
    <w:rsid w:val="005E38FC"/>
    <w:rsid w:val="00610A40"/>
    <w:rsid w:val="006760A7"/>
    <w:rsid w:val="0068183A"/>
    <w:rsid w:val="00721AE6"/>
    <w:rsid w:val="007A3165"/>
    <w:rsid w:val="0081304E"/>
    <w:rsid w:val="0084757D"/>
    <w:rsid w:val="00852A04"/>
    <w:rsid w:val="00872301"/>
    <w:rsid w:val="008975D7"/>
    <w:rsid w:val="008F27F8"/>
    <w:rsid w:val="00982B60"/>
    <w:rsid w:val="00985650"/>
    <w:rsid w:val="009A1EFD"/>
    <w:rsid w:val="009B3A26"/>
    <w:rsid w:val="009F4B01"/>
    <w:rsid w:val="00A0343E"/>
    <w:rsid w:val="00A12820"/>
    <w:rsid w:val="00A230F2"/>
    <w:rsid w:val="00A265AE"/>
    <w:rsid w:val="00AB21F9"/>
    <w:rsid w:val="00AB7303"/>
    <w:rsid w:val="00AC7C87"/>
    <w:rsid w:val="00AF19D0"/>
    <w:rsid w:val="00AF6354"/>
    <w:rsid w:val="00B46F32"/>
    <w:rsid w:val="00BB2F15"/>
    <w:rsid w:val="00BB32C4"/>
    <w:rsid w:val="00C07B53"/>
    <w:rsid w:val="00C26192"/>
    <w:rsid w:val="00D4043D"/>
    <w:rsid w:val="00D43C37"/>
    <w:rsid w:val="00DA2C79"/>
    <w:rsid w:val="00E87444"/>
    <w:rsid w:val="00F56698"/>
    <w:rsid w:val="00FA34D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5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40AC7"/>
    <w:rPr>
      <w:rFonts w:ascii="Times New Roman" w:eastAsia="Times New Roman" w:hAnsi="Times New Roman"/>
      <w:sz w:val="24"/>
      <w:szCs w:val="24"/>
    </w:rPr>
  </w:style>
  <w:style w:type="table" w:styleId="TableGrid">
    <w:name w:val="Table Grid"/>
    <w:basedOn w:val="TableNormal"/>
    <w:uiPriority w:val="99"/>
    <w:rsid w:val="00AC7C8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B3A26"/>
    <w:pPr>
      <w:ind w:left="720"/>
      <w:contextualSpacing/>
    </w:pPr>
  </w:style>
  <w:style w:type="character" w:styleId="Hyperlink">
    <w:name w:val="Hyperlink"/>
    <w:basedOn w:val="DefaultParagraphFont"/>
    <w:uiPriority w:val="99"/>
    <w:rsid w:val="005B641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TotalTime>
  <Pages>2</Pages>
  <Words>1139</Words>
  <Characters>6493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2011-11-18T18:03:00Z</dcterms:created>
  <dcterms:modified xsi:type="dcterms:W3CDTF">2013-10-01T20:12:00Z</dcterms:modified>
  <cp:category>www.sorubak.com</cp:category>
  <cp:version>www.sorubak.com</cp:version>
</cp:coreProperties>
</file>