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9DA" w:rsidRDefault="00D069DA" w:rsidP="00265C5B">
      <w:pPr>
        <w:jc w:val="center"/>
        <w:rPr>
          <w:rFonts w:ascii="Lucida Calligraphy" w:hAnsi="Lucida Calligraphy"/>
          <w:b/>
          <w:sz w:val="36"/>
        </w:rPr>
      </w:pPr>
      <w:r>
        <w:rPr>
          <w:noProof/>
          <w:lang w:eastAsia="tr-TR"/>
        </w:rPr>
        <w:pict>
          <v:roundrect id="Yuvarlatılmış Dikdörtgen 3" o:spid="_x0000_s1026" style="position:absolute;left:0;text-align:left;margin-left:164.6pt;margin-top:-62.95pt;width:140.25pt;height:26.25pt;z-index:2516618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" filled="f" stroked="f" strokeweight="2pt">
            <v:textbox>
              <w:txbxContent>
                <w:p w:rsidR="00D069DA" w:rsidRPr="009D0CF0" w:rsidRDefault="00D069DA" w:rsidP="009D0CF0">
                  <w:hyperlink r:id="rId6" w:history="1">
                    <w:r w:rsidRPr="00C63F5F">
                      <w:rPr>
                        <w:rStyle w:val="Hyperlink"/>
                        <w:color w:val="000000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  <w:r w:rsidRPr="00265C5B">
        <w:rPr>
          <w:rFonts w:ascii="Lucida Calligraphy" w:hAnsi="Lucida Calligraphy"/>
          <w:b/>
          <w:sz w:val="36"/>
        </w:rPr>
        <w:t>FRAKTAL ÇALI</w:t>
      </w:r>
      <w:r w:rsidRPr="00265C5B">
        <w:rPr>
          <w:rFonts w:ascii="Times New Roman" w:hAnsi="Times New Roman"/>
          <w:b/>
          <w:sz w:val="36"/>
        </w:rPr>
        <w:t>Ş</w:t>
      </w:r>
      <w:r w:rsidRPr="00265C5B">
        <w:rPr>
          <w:rFonts w:ascii="Lucida Calligraphy" w:hAnsi="Lucida Calligraphy"/>
          <w:b/>
          <w:sz w:val="36"/>
        </w:rPr>
        <w:t>MA YAPRA</w:t>
      </w:r>
      <w:r w:rsidRPr="00265C5B">
        <w:rPr>
          <w:rFonts w:ascii="Times New Roman" w:hAnsi="Times New Roman"/>
          <w:b/>
          <w:sz w:val="36"/>
        </w:rPr>
        <w:t>Ğ</w:t>
      </w:r>
      <w:r w:rsidRPr="00265C5B">
        <w:rPr>
          <w:rFonts w:ascii="Lucida Calligraphy" w:hAnsi="Lucida Calligraphy"/>
          <w:b/>
          <w:sz w:val="36"/>
        </w:rPr>
        <w:t>I</w:t>
      </w:r>
    </w:p>
    <w:p w:rsidR="00D069DA" w:rsidRDefault="00D069DA" w:rsidP="00265C5B">
      <w:pPr>
        <w:rPr>
          <w:rFonts w:ascii="Lucida Calligraphy" w:hAnsi="Lucida Calligraphy"/>
          <w:b/>
          <w:sz w:val="36"/>
        </w:rPr>
      </w:pPr>
    </w:p>
    <w:p w:rsidR="00D069DA" w:rsidRDefault="00D069DA" w:rsidP="00265C5B">
      <w:pPr>
        <w:rPr>
          <w:rFonts w:ascii="Lucida Calligraphy" w:hAnsi="Lucida Calligraphy"/>
          <w:b/>
          <w:sz w:val="36"/>
        </w:rPr>
        <w:sectPr w:rsidR="00D069D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069DA" w:rsidRDefault="00D069DA" w:rsidP="00265C5B">
      <w:pPr>
        <w:rPr>
          <w:b/>
        </w:rPr>
      </w:pPr>
      <w:r>
        <w:rPr>
          <w:b/>
        </w:rPr>
        <w:t>Fraktal ne demek?</w:t>
      </w:r>
    </w:p>
    <w:p w:rsidR="00D069DA" w:rsidRDefault="00D069DA" w:rsidP="00265C5B">
      <w:pPr>
        <w:rPr>
          <w:b/>
        </w:rPr>
      </w:pPr>
      <w:r w:rsidRPr="00265C5B">
        <w:rPr>
          <w:b/>
        </w:rPr>
        <w:t xml:space="preserve">Bir şeklin orantılı olarak küçültülmüş ya da büyültülmüşleri ile inşa edilen örüntülere </w:t>
      </w:r>
      <w:r w:rsidRPr="00265C5B">
        <w:rPr>
          <w:b/>
          <w:u w:val="single"/>
        </w:rPr>
        <w:t>fraktal</w:t>
      </w:r>
      <w:r w:rsidRPr="00265C5B">
        <w:rPr>
          <w:b/>
        </w:rPr>
        <w:t xml:space="preserve"> denir.</w:t>
      </w:r>
    </w:p>
    <w:p w:rsidR="00D069DA" w:rsidRDefault="00D069DA" w:rsidP="00265C5B">
      <w:pPr>
        <w:rPr>
          <w:b/>
        </w:rPr>
      </w:pPr>
      <w:r w:rsidRPr="00CE0FDE">
        <w:rPr>
          <w:b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187.5pt;height:195.75pt;visibility:visible">
            <v:imagedata r:id="rId7" o:title=""/>
          </v:shape>
        </w:pict>
      </w:r>
    </w:p>
    <w:p w:rsidR="00D069DA" w:rsidRDefault="00D069DA" w:rsidP="00265C5B">
      <w:pPr>
        <w:rPr>
          <w:b/>
        </w:rPr>
      </w:pPr>
    </w:p>
    <w:p w:rsidR="00D069DA" w:rsidRDefault="00D069DA" w:rsidP="00265C5B">
      <w:pPr>
        <w:rPr>
          <w:b/>
        </w:rPr>
      </w:pPr>
      <w:r>
        <w:rPr>
          <w:b/>
        </w:rPr>
        <w:t>Yukarıda verilen örüntü   …………………………….. 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069DA" w:rsidRDefault="00D069DA" w:rsidP="00265C5B">
      <w:pPr>
        <w:rPr>
          <w:b/>
        </w:rPr>
      </w:pPr>
    </w:p>
    <w:p w:rsidR="00D069DA" w:rsidRDefault="00D069DA" w:rsidP="00E97101">
      <w:pPr>
        <w:rPr>
          <w:b/>
        </w:rPr>
      </w:pPr>
      <w:r>
        <w:rPr>
          <w:noProof/>
          <w:lang w:eastAsia="tr-TR"/>
        </w:rPr>
        <w:pict>
          <v:shapetype id="_x0000_t55" coordsize="21600,21600" o:spt="55" adj="16200" path="m@0,l,0@1,10800,,21600@0,21600,21600,10800xe">
            <v:stroke joinstyle="miter"/>
            <v:formulas>
              <v:f eqn="val #0"/>
              <v:f eqn="sum 21600 0 @0"/>
              <v:f eqn="prod #0 1 2"/>
            </v:formulas>
            <v:path o:connecttype="custom" o:connectlocs="@2,0;@1,10800;@2,21600;21600,10800" o:connectangles="270,180,90,0" textboxrect="0,0,10800,21600;0,0,16200,21600;0,0,21600,21600"/>
            <v:handles>
              <v:h position="#0,topLeft" xrange="0,21600"/>
            </v:handles>
          </v:shapetype>
          <v:shape id="Köşeli Çift Ayraç 12" o:spid="_x0000_s1027" type="#_x0000_t55" style="position:absolute;margin-left:-19.85pt;margin-top:3.6pt;width:12.75pt;height:16.5pt;z-index:251654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" adj="10800" fillcolor="#4f81bd" strokecolor="#243f60" strokeweight="2pt"/>
        </w:pict>
      </w:r>
      <w:r>
        <w:rPr>
          <w:b/>
        </w:rPr>
        <w:t>Her örüntü bir fraktal belirtmez ama her fraktal bir örüntüdür.</w:t>
      </w:r>
    </w:p>
    <w:p w:rsidR="00D069DA" w:rsidRDefault="00D069DA" w:rsidP="00E97101">
      <w:pPr>
        <w:rPr>
          <w:b/>
        </w:rPr>
      </w:pPr>
      <w:r>
        <w:rPr>
          <w:b/>
        </w:rPr>
        <w:t>Aşağıdaki örüntüleri inceleyip fraktal olanları belirtiniz.</w:t>
      </w:r>
    </w:p>
    <w:p w:rsidR="00D069DA" w:rsidRDefault="00D069DA" w:rsidP="00E97101">
      <w:pPr>
        <w:rPr>
          <w:b/>
        </w:rPr>
      </w:pPr>
      <w:r w:rsidRPr="00CE0FDE">
        <w:rPr>
          <w:b/>
          <w:noProof/>
          <w:lang w:eastAsia="tr-TR"/>
        </w:rPr>
        <w:pict>
          <v:shape id="Resim 13" o:spid="_x0000_i1026" type="#_x0000_t75" style="width:222pt;height:54pt;visibility:visible">
            <v:imagedata r:id="rId8" o:title=""/>
          </v:shape>
        </w:pict>
      </w:r>
    </w:p>
    <w:p w:rsidR="00D069DA" w:rsidRDefault="00D069DA" w:rsidP="00265C5B">
      <w:pPr>
        <w:rPr>
          <w:b/>
        </w:rPr>
      </w:pPr>
      <w:r w:rsidRPr="00CE0FDE">
        <w:rPr>
          <w:b/>
          <w:noProof/>
          <w:lang w:eastAsia="tr-TR"/>
        </w:rPr>
        <w:pict>
          <v:shape id="Resim 14" o:spid="_x0000_i1027" type="#_x0000_t75" style="width:260.25pt;height:49.5pt;visibility:visible">
            <v:imagedata r:id="rId9" o:title=""/>
          </v:shape>
        </w:pict>
      </w:r>
    </w:p>
    <w:p w:rsidR="00D069DA" w:rsidRDefault="00D069DA" w:rsidP="00265C5B">
      <w:pPr>
        <w:rPr>
          <w:b/>
        </w:rPr>
      </w:pPr>
    </w:p>
    <w:p w:rsidR="00D069DA" w:rsidRDefault="00D069DA" w:rsidP="00265C5B">
      <w:pPr>
        <w:rPr>
          <w:b/>
        </w:rPr>
      </w:pPr>
      <w:r w:rsidRPr="00CE0FDE">
        <w:rPr>
          <w:b/>
          <w:noProof/>
          <w:lang w:eastAsia="tr-TR"/>
        </w:rPr>
        <w:pict>
          <v:shape id="Resim 15" o:spid="_x0000_i1028" type="#_x0000_t75" style="width:261.75pt;height:141pt;visibility:visible">
            <v:imagedata r:id="rId10" o:title=""/>
          </v:shape>
        </w:pict>
      </w:r>
    </w:p>
    <w:p w:rsidR="00D069DA" w:rsidRDefault="00D069DA" w:rsidP="0082062E">
      <w:pPr>
        <w:rPr>
          <w:b/>
        </w:rPr>
      </w:pPr>
    </w:p>
    <w:p w:rsidR="00D069DA" w:rsidRDefault="00D069DA" w:rsidP="0082062E">
      <w:pPr>
        <w:rPr>
          <w:b/>
        </w:rPr>
      </w:pPr>
      <w:r w:rsidRPr="0082062E">
        <w:rPr>
          <w:b/>
          <w:sz w:val="24"/>
        </w:rPr>
        <w:t>!!!</w:t>
      </w:r>
      <w:r>
        <w:rPr>
          <w:b/>
        </w:rPr>
        <w:t xml:space="preserve"> Örüntü ve süslemeler ile fraktal arasındaki farklılık……………………………………………….........................................................................................................................................................</w:t>
      </w:r>
    </w:p>
    <w:p w:rsidR="00D069DA" w:rsidRDefault="00D069DA" w:rsidP="0082062E">
      <w:pPr>
        <w:rPr>
          <w:b/>
        </w:rPr>
      </w:pPr>
    </w:p>
    <w:p w:rsidR="00D069DA" w:rsidRDefault="00D069DA" w:rsidP="00265C5B">
      <w:pPr>
        <w:rPr>
          <w:b/>
          <w:noProof/>
          <w:lang w:eastAsia="tr-TR"/>
        </w:rPr>
      </w:pPr>
      <w:r>
        <w:rPr>
          <w:noProof/>
          <w:lang w:eastAsia="tr-TR"/>
        </w:rPr>
        <w:pict>
          <v:shape id="5-Nokta Yıldız 5" o:spid="_x0000_s1028" style="position:absolute;margin-left:-7.85pt;margin-top:2.05pt;width:7.5pt;height:7.5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5250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" path="m,36382r36382,l47625,,58868,36382r36382,l65816,58867,77059,95250,47625,72764,18191,95250,29434,58867,,36382xe" fillcolor="black" strokeweight="2pt">
            <v:path arrowok="t" o:connecttype="custom" o:connectlocs="0,36382;36382,36382;47625,0;58868,36382;95250,36382;65816,58867;77059,95250;47625,72764;18191,95250;29434,58867;0,36382" o:connectangles="0,0,0,0,0,0,0,0,0,0,0"/>
          </v:shape>
        </w:pict>
      </w:r>
      <w:r>
        <w:rPr>
          <w:b/>
          <w:noProof/>
          <w:lang w:eastAsia="tr-TR"/>
        </w:rPr>
        <w:t xml:space="preserve">   Aşağıda ilk iki adımı verilen fraktalı 4. adıma kadar geliştiriniz.</w:t>
      </w:r>
      <w:r w:rsidRPr="00CE0FDE">
        <w:rPr>
          <w:b/>
          <w:noProof/>
          <w:lang w:eastAsia="tr-TR"/>
        </w:rPr>
        <w:pict>
          <v:shape id="Resim 4" o:spid="_x0000_i1029" type="#_x0000_t75" style="width:173.25pt;height:96pt;visibility:visible">
            <v:imagedata r:id="rId11" o:title=""/>
          </v:shape>
        </w:pict>
      </w:r>
    </w:p>
    <w:p w:rsidR="00D069DA" w:rsidRPr="00E47AB9" w:rsidRDefault="00D069DA" w:rsidP="00265C5B">
      <w:pPr>
        <w:rPr>
          <w:b/>
          <w:noProof/>
          <w:lang w:eastAsia="tr-TR"/>
        </w:rPr>
      </w:pPr>
    </w:p>
    <w:p w:rsidR="00D069DA" w:rsidRDefault="00D069DA" w:rsidP="00265C5B">
      <w:pPr>
        <w:rPr>
          <w:b/>
        </w:rPr>
      </w:pPr>
    </w:p>
    <w:p w:rsidR="00D069DA" w:rsidRDefault="00D069DA" w:rsidP="00265C5B">
      <w:pPr>
        <w:rPr>
          <w:b/>
        </w:rPr>
      </w:pPr>
    </w:p>
    <w:p w:rsidR="00D069DA" w:rsidRDefault="00D069DA" w:rsidP="00265C5B">
      <w:pPr>
        <w:rPr>
          <w:b/>
        </w:rPr>
      </w:pPr>
    </w:p>
    <w:p w:rsidR="00D069DA" w:rsidRDefault="00D069DA" w:rsidP="00265C5B">
      <w:pPr>
        <w:rPr>
          <w:b/>
        </w:rPr>
      </w:pPr>
      <w:r>
        <w:rPr>
          <w:noProof/>
          <w:lang w:eastAsia="tr-TR"/>
        </w:rPr>
        <w:pict>
          <v:shape id="5-Nokta Yıldız 18" o:spid="_x0000_s1029" style="position:absolute;margin-left:-18.35pt;margin-top:-.25pt;width:11.25pt;height:12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2875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" path="m,58211r54574,1l71438,,88301,58212r54574,-1l98724,94188r16864,58212l71438,116422,27287,152400,44151,94188,,58211xe" fillcolor="#4f81bd" strokecolor="#385d8a" strokeweight="2pt">
            <v:path arrowok="t" o:connecttype="custom" o:connectlocs="0,58211;54574,58212;71438,0;88301,58212;142875,58211;98724,94188;115588,152400;71438,116422;27287,152400;44151,94188;0,58211" o:connectangles="0,0,0,0,0,0,0,0,0,0,0"/>
          </v:shape>
        </w:pict>
      </w:r>
      <w:r>
        <w:rPr>
          <w:b/>
        </w:rPr>
        <w:t>Aşağıdaki fraktalların ilk iki adımı verilmiştir. Siz de iki adım daha ilerletiniz.</w:t>
      </w:r>
    </w:p>
    <w:p w:rsidR="00D069DA" w:rsidRDefault="00D069DA" w:rsidP="00265C5B">
      <w:pPr>
        <w:rPr>
          <w:b/>
        </w:rPr>
      </w:pPr>
    </w:p>
    <w:p w:rsidR="00D069DA" w:rsidRDefault="00D069DA" w:rsidP="00265C5B">
      <w:pPr>
        <w:rPr>
          <w:b/>
        </w:rPr>
      </w:pPr>
      <w:r w:rsidRPr="00CE0FDE">
        <w:rPr>
          <w:b/>
          <w:noProof/>
          <w:lang w:eastAsia="tr-TR"/>
        </w:rPr>
        <w:pict>
          <v:shape id="Resim 9" o:spid="_x0000_i1030" type="#_x0000_t75" style="width:222pt;height:71.25pt;visibility:visible">
            <v:imagedata r:id="rId12" o:title=""/>
          </v:shape>
        </w:pict>
      </w:r>
    </w:p>
    <w:p w:rsidR="00D069DA" w:rsidRDefault="00D069DA" w:rsidP="00265C5B">
      <w:pPr>
        <w:rPr>
          <w:b/>
        </w:rPr>
      </w:pPr>
    </w:p>
    <w:p w:rsidR="00D069DA" w:rsidRDefault="00D069DA" w:rsidP="00265C5B">
      <w:pPr>
        <w:rPr>
          <w:b/>
        </w:rPr>
      </w:pPr>
    </w:p>
    <w:p w:rsidR="00D069DA" w:rsidRDefault="00D069DA" w:rsidP="00265C5B">
      <w:pPr>
        <w:rPr>
          <w:b/>
        </w:rPr>
      </w:pPr>
    </w:p>
    <w:p w:rsidR="00D069DA" w:rsidRDefault="00D069DA" w:rsidP="00265C5B">
      <w:pPr>
        <w:rPr>
          <w:b/>
        </w:rPr>
      </w:pPr>
      <w:r w:rsidRPr="00CE0FDE">
        <w:rPr>
          <w:b/>
          <w:noProof/>
          <w:lang w:eastAsia="tr-TR"/>
        </w:rPr>
        <w:pict>
          <v:shape id="Resim 10" o:spid="_x0000_i1031" type="#_x0000_t75" style="width:177.75pt;height:87pt;visibility:visible">
            <v:imagedata r:id="rId13" o:title=""/>
          </v:shape>
        </w:pict>
      </w:r>
    </w:p>
    <w:p w:rsidR="00D069DA" w:rsidRDefault="00D069DA" w:rsidP="00265C5B">
      <w:pPr>
        <w:rPr>
          <w:b/>
        </w:rPr>
      </w:pPr>
    </w:p>
    <w:p w:rsidR="00D069DA" w:rsidRDefault="00D069DA" w:rsidP="00265C5B">
      <w:pPr>
        <w:rPr>
          <w:b/>
        </w:rPr>
      </w:pPr>
    </w:p>
    <w:p w:rsidR="00D069DA" w:rsidRDefault="00D069DA" w:rsidP="00265C5B">
      <w:pPr>
        <w:rPr>
          <w:b/>
        </w:rPr>
      </w:pPr>
    </w:p>
    <w:p w:rsidR="00D069DA" w:rsidRDefault="00D069DA" w:rsidP="00265C5B">
      <w:pPr>
        <w:rPr>
          <w:b/>
        </w:rPr>
      </w:pPr>
      <w:r>
        <w:rPr>
          <w:noProof/>
          <w:lang w:eastAsia="tr-TR"/>
        </w:rPr>
        <w:pict>
          <v:shape id="5-Nokta Yıldız 2" o:spid="_x0000_s1030" style="position:absolute;margin-left:-18.35pt;margin-top:22.9pt;width:11.25pt;height:12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2875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" path="m,58211r54574,1l71438,,88301,58212r54574,-1l98724,94188r16864,58212l71438,116422,27287,152400,44151,94188,,58211xe" fillcolor="#4f81bd" strokecolor="#385d8a" strokeweight="2pt">
            <v:path arrowok="t" o:connecttype="custom" o:connectlocs="0,58211;54574,58212;71438,0;88301,58212;142875,58211;98724,94188;115588,152400;71438,116422;27287,152400;44151,94188;0,58211" o:connectangles="0,0,0,0,0,0,0,0,0,0,0"/>
          </v:shape>
        </w:pict>
      </w:r>
    </w:p>
    <w:p w:rsidR="00D069DA" w:rsidRDefault="00D069DA" w:rsidP="00E47AB9">
      <w:pPr>
        <w:rPr>
          <w:b/>
        </w:rPr>
      </w:pPr>
      <w:r>
        <w:rPr>
          <w:b/>
        </w:rPr>
        <w:t>Aşağıdaki kareyi kullanarak daralan bir fraktal, çemberi kullanarak genişleyen bir fraktal oluşturunuz.</w:t>
      </w:r>
      <w:r w:rsidRPr="00CE0FDE">
        <w:rPr>
          <w:b/>
          <w:noProof/>
          <w:lang w:eastAsia="tr-TR"/>
        </w:rPr>
        <w:pict>
          <v:shape id="Resim 6" o:spid="_x0000_i1032" type="#_x0000_t75" style="width:132pt;height:66pt;visibility:visible">
            <v:imagedata r:id="rId14" o:title=""/>
          </v:shape>
        </w:pict>
      </w:r>
    </w:p>
    <w:p w:rsidR="00D069DA" w:rsidRDefault="00D069DA" w:rsidP="00265C5B">
      <w:pPr>
        <w:rPr>
          <w:b/>
        </w:rPr>
      </w:pPr>
    </w:p>
    <w:p w:rsidR="00D069DA" w:rsidRDefault="00D069DA" w:rsidP="00265C5B">
      <w:pPr>
        <w:rPr>
          <w:b/>
        </w:rPr>
      </w:pPr>
    </w:p>
    <w:p w:rsidR="00D069DA" w:rsidRDefault="00D069DA" w:rsidP="00265C5B">
      <w:pPr>
        <w:rPr>
          <w:b/>
        </w:rPr>
      </w:pPr>
    </w:p>
    <w:p w:rsidR="00D069DA" w:rsidRDefault="00D069DA" w:rsidP="00265C5B">
      <w:pPr>
        <w:rPr>
          <w:b/>
        </w:rPr>
      </w:pPr>
    </w:p>
    <w:p w:rsidR="00D069DA" w:rsidRDefault="00D069DA" w:rsidP="00265C5B">
      <w:pPr>
        <w:rPr>
          <w:b/>
        </w:rPr>
      </w:pPr>
    </w:p>
    <w:p w:rsidR="00D069DA" w:rsidRDefault="00D069DA" w:rsidP="00265C5B">
      <w:pPr>
        <w:rPr>
          <w:b/>
        </w:rPr>
      </w:pPr>
    </w:p>
    <w:p w:rsidR="00D069DA" w:rsidRDefault="00D069DA" w:rsidP="00265C5B">
      <w:pPr>
        <w:rPr>
          <w:b/>
        </w:rPr>
      </w:pPr>
      <w:r>
        <w:rPr>
          <w:noProof/>
          <w:lang w:eastAsia="tr-TR"/>
        </w:rPr>
        <w:pict>
          <v:shape id="5-Nokta Yıldız 19" o:spid="_x0000_s1031" style="position:absolute;margin-left:-16.1pt;margin-top:-.05pt;width:11.25pt;height:12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2875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" path="m,58211r54574,1l71438,,88301,58212r54574,-1l98724,94188r16864,58212l71438,116422,27287,152400,44151,94188,,58211xe" fillcolor="#4f81bd" strokecolor="#385d8a" strokeweight="2pt">
            <v:path arrowok="t" o:connecttype="custom" o:connectlocs="0,58211;54574,58212;71438,0;88301,58212;142875,58211;98724,94188;115588,152400;71438,116422;27287,152400;44151,94188;0,58211" o:connectangles="0,0,0,0,0,0,0,0,0,0,0"/>
          </v:shape>
        </w:pict>
      </w:r>
      <w:r>
        <w:rPr>
          <w:b/>
        </w:rPr>
        <w:t>Üçgensel sayıları modelleyerek genişleyen bir fraktal oluşturunuz.</w:t>
      </w:r>
    </w:p>
    <w:p w:rsidR="00D069DA" w:rsidRDefault="00D069DA" w:rsidP="00265C5B">
      <w:pPr>
        <w:rPr>
          <w:b/>
        </w:rPr>
      </w:pPr>
    </w:p>
    <w:p w:rsidR="00D069DA" w:rsidRDefault="00D069DA" w:rsidP="00265C5B">
      <w:pPr>
        <w:rPr>
          <w:b/>
        </w:rPr>
      </w:pPr>
    </w:p>
    <w:p w:rsidR="00D069DA" w:rsidRDefault="00D069DA" w:rsidP="00265C5B">
      <w:pPr>
        <w:rPr>
          <w:b/>
        </w:rPr>
      </w:pPr>
    </w:p>
    <w:p w:rsidR="00D069DA" w:rsidRDefault="00D069DA" w:rsidP="00265C5B">
      <w:pPr>
        <w:rPr>
          <w:b/>
        </w:rPr>
      </w:pPr>
    </w:p>
    <w:p w:rsidR="00D069DA" w:rsidRDefault="00D069DA" w:rsidP="00265C5B">
      <w:pPr>
        <w:rPr>
          <w:b/>
        </w:rPr>
      </w:pPr>
      <w:r>
        <w:rPr>
          <w:noProof/>
          <w:lang w:eastAsia="tr-TR"/>
        </w:rPr>
        <w:pict>
          <v:shape id="5-Nokta Yıldız 20" o:spid="_x0000_s1032" style="position:absolute;margin-left:-16.1pt;margin-top:23.25pt;width:11.25pt;height:12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2875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" path="m,58211r54574,1l71438,,88301,58212r54574,-1l98724,94188r16864,58212l71438,116422,27287,152400,44151,94188,,58211xe" fillcolor="#4f81bd" strokecolor="#385d8a" strokeweight="2pt">
            <v:path arrowok="t" o:connecttype="custom" o:connectlocs="0,58211;54574,58212;71438,0;88301,58212;142875,58211;98724,94188;115588,152400;71438,116422;27287,152400;44151,94188;0,58211" o:connectangles="0,0,0,0,0,0,0,0,0,0,0"/>
          </v:shape>
        </w:pict>
      </w:r>
    </w:p>
    <w:p w:rsidR="00D069DA" w:rsidRDefault="00D069DA" w:rsidP="00265C5B">
      <w:pPr>
        <w:rPr>
          <w:b/>
        </w:rPr>
      </w:pPr>
      <w:r>
        <w:rPr>
          <w:b/>
        </w:rPr>
        <w:t>Karesel sayıları modelleyerek genişleyen bir fraktal oluşturunuz.</w:t>
      </w:r>
    </w:p>
    <w:p w:rsidR="00D069DA" w:rsidRDefault="00D069DA" w:rsidP="00265C5B">
      <w:pPr>
        <w:rPr>
          <w:b/>
        </w:rPr>
      </w:pPr>
    </w:p>
    <w:p w:rsidR="00D069DA" w:rsidRDefault="00D069DA" w:rsidP="00265C5B">
      <w:pPr>
        <w:rPr>
          <w:b/>
        </w:rPr>
      </w:pPr>
    </w:p>
    <w:p w:rsidR="00D069DA" w:rsidRDefault="00D069DA" w:rsidP="00265C5B">
      <w:pPr>
        <w:rPr>
          <w:b/>
        </w:rPr>
      </w:pPr>
    </w:p>
    <w:p w:rsidR="00D069DA" w:rsidRDefault="00D069DA" w:rsidP="00AD4B57">
      <w:pPr>
        <w:rPr>
          <w:b/>
        </w:rPr>
      </w:pPr>
    </w:p>
    <w:p w:rsidR="00D069DA" w:rsidRDefault="00D069DA" w:rsidP="00AD4B57">
      <w:pPr>
        <w:rPr>
          <w:b/>
        </w:rPr>
      </w:pPr>
      <w:r>
        <w:rPr>
          <w:noProof/>
          <w:lang w:eastAsia="tr-TR"/>
        </w:rPr>
        <w:pict>
          <v:shape id="5-Nokta Yıldız 17" o:spid="_x0000_s1033" style="position:absolute;margin-left:-16.1pt;margin-top:23.25pt;width:11.25pt;height:12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2875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" path="m,58211r54574,1l71438,,88301,58212r54574,-1l98724,94188r16864,58212l71438,116422,27287,152400,44151,94188,,58211xe" fillcolor="#4f81bd" strokecolor="#385d8a" strokeweight="2pt">
            <v:path arrowok="t" o:connecttype="custom" o:connectlocs="0,58211;54574,58212;71438,0;88301,58212;142875,58211;98724,94188;115588,152400;71438,116422;27287,152400;44151,94188;0,58211" o:connectangles="0,0,0,0,0,0,0,0,0,0,0"/>
          </v:shape>
        </w:pict>
      </w:r>
    </w:p>
    <w:p w:rsidR="00D069DA" w:rsidRDefault="00D069DA" w:rsidP="00AD4B57">
      <w:pPr>
        <w:rPr>
          <w:b/>
        </w:rPr>
      </w:pPr>
      <w:r>
        <w:rPr>
          <w:b/>
        </w:rPr>
        <w:t>Aşağıdaki boşluğa kenar uzunluğu 4 cm olan bir kare çiziniz. Bu karenin kenar uzunluğunu 1/2 oranında küçülterek bir fraktal oluşturunuz.</w:t>
      </w:r>
    </w:p>
    <w:p w:rsidR="00D069DA" w:rsidRDefault="00D069DA" w:rsidP="00265C5B">
      <w:pPr>
        <w:rPr>
          <w:b/>
        </w:rPr>
      </w:pPr>
    </w:p>
    <w:p w:rsidR="00D069DA" w:rsidRDefault="00D069DA" w:rsidP="00265C5B">
      <w:pPr>
        <w:rPr>
          <w:b/>
        </w:rPr>
      </w:pPr>
    </w:p>
    <w:p w:rsidR="00D069DA" w:rsidRDefault="00D069DA" w:rsidP="00265C5B">
      <w:pPr>
        <w:rPr>
          <w:b/>
        </w:rPr>
      </w:pPr>
      <w:hyperlink r:id="rId15" w:history="1">
        <w:r w:rsidRPr="00C63F5F">
          <w:rPr>
            <w:rStyle w:val="Hyperlink"/>
            <w:color w:val="000000"/>
          </w:rPr>
          <w:t>www.sorubak.com</w:t>
        </w:r>
      </w:hyperlink>
    </w:p>
    <w:p w:rsidR="00D069DA" w:rsidRDefault="00D069DA" w:rsidP="00265C5B">
      <w:pPr>
        <w:rPr>
          <w:b/>
        </w:rPr>
      </w:pPr>
    </w:p>
    <w:p w:rsidR="00D069DA" w:rsidRDefault="00D069DA" w:rsidP="00265C5B">
      <w:pPr>
        <w:rPr>
          <w:b/>
        </w:rPr>
      </w:pPr>
    </w:p>
    <w:p w:rsidR="00D069DA" w:rsidRDefault="00D069DA" w:rsidP="00E47AB9">
      <w:pPr>
        <w:rPr>
          <w:b/>
        </w:rPr>
      </w:pPr>
      <w:r>
        <w:rPr>
          <w:noProof/>
          <w:lang w:eastAsia="tr-TR"/>
        </w:rPr>
        <w:pict>
          <v:shape id="5-Nokta Yıldız 16" o:spid="_x0000_s1034" style="position:absolute;margin-left:-16.85pt;margin-top:-.35pt;width:15pt;height:12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50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" path="m,58211r72765,1l95250,r22485,58212l190500,58211,131632,94188r22486,58212l95250,116422,36382,152400,58868,94188,,58211xe" fillcolor="#4f81bd" strokecolor="#385d8a" strokeweight="2pt">
            <v:path arrowok="t" o:connecttype="custom" o:connectlocs="0,58211;72765,58212;95250,0;117735,58212;190500,58211;131632,94188;154118,152400;95250,116422;36382,152400;58868,94188;0,58211" o:connectangles="0,0,0,0,0,0,0,0,0,0,0"/>
          </v:shape>
        </w:pict>
      </w:r>
      <w:r>
        <w:rPr>
          <w:b/>
        </w:rPr>
        <w:t xml:space="preserve"> Düzgün beşgenin kenar orta noktalarını birleştirerek örüntü inşa ediniz. Bu örüntü   fraktal oluşturuyor mu? Neden ?</w:t>
      </w:r>
    </w:p>
    <w:p w:rsidR="00D069DA" w:rsidRPr="00265C5B" w:rsidRDefault="00D069DA" w:rsidP="00265C5B">
      <w:pPr>
        <w:rPr>
          <w:b/>
        </w:rPr>
        <w:sectPr w:rsidR="00D069DA" w:rsidRPr="00265C5B" w:rsidSect="00265C5B">
          <w:type w:val="continuous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:rsidR="00D069DA" w:rsidRPr="00265C5B" w:rsidRDefault="00D069DA" w:rsidP="006E3182">
      <w:pPr>
        <w:rPr>
          <w:b/>
          <w:sz w:val="36"/>
        </w:rPr>
      </w:pPr>
    </w:p>
    <w:sectPr w:rsidR="00D069DA" w:rsidRPr="00265C5B" w:rsidSect="00265C5B">
      <w:type w:val="nextColumn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9DA" w:rsidRDefault="00D069DA" w:rsidP="00E47AB9">
      <w:pPr>
        <w:spacing w:after="0" w:line="240" w:lineRule="auto"/>
      </w:pPr>
      <w:r>
        <w:separator/>
      </w:r>
    </w:p>
  </w:endnote>
  <w:endnote w:type="continuationSeparator" w:id="0">
    <w:p w:rsidR="00D069DA" w:rsidRDefault="00D069DA" w:rsidP="00E47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9DA" w:rsidRDefault="00D069DA" w:rsidP="00E47AB9">
      <w:pPr>
        <w:spacing w:after="0" w:line="240" w:lineRule="auto"/>
      </w:pPr>
      <w:r>
        <w:separator/>
      </w:r>
    </w:p>
  </w:footnote>
  <w:footnote w:type="continuationSeparator" w:id="0">
    <w:p w:rsidR="00D069DA" w:rsidRDefault="00D069DA" w:rsidP="00E47A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66E9"/>
    <w:rsid w:val="00265C5B"/>
    <w:rsid w:val="003A1B83"/>
    <w:rsid w:val="004975CD"/>
    <w:rsid w:val="006E3182"/>
    <w:rsid w:val="0082062E"/>
    <w:rsid w:val="008C3243"/>
    <w:rsid w:val="00982B9E"/>
    <w:rsid w:val="009D0CF0"/>
    <w:rsid w:val="00A001A8"/>
    <w:rsid w:val="00AD4B57"/>
    <w:rsid w:val="00BA7113"/>
    <w:rsid w:val="00C566E9"/>
    <w:rsid w:val="00C63F5F"/>
    <w:rsid w:val="00CE0FDE"/>
    <w:rsid w:val="00D069DA"/>
    <w:rsid w:val="00D121B8"/>
    <w:rsid w:val="00D412E0"/>
    <w:rsid w:val="00E47AB9"/>
    <w:rsid w:val="00E97101"/>
    <w:rsid w:val="00F24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1A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65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65C5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E47A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47AB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47A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47AB9"/>
    <w:rPr>
      <w:rFonts w:cs="Times New Roman"/>
    </w:rPr>
  </w:style>
  <w:style w:type="character" w:styleId="Hyperlink">
    <w:name w:val="Hyperlink"/>
    <w:basedOn w:val="DefaultParagraphFont"/>
    <w:uiPriority w:val="99"/>
    <w:rsid w:val="009D0CF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118</TotalTime>
  <Pages>3</Pages>
  <Words>268</Words>
  <Characters>1534</Characters>
  <Application>Microsoft Office Outlook</Application>
  <DocSecurity>0</DocSecurity>
  <Lines>0</Lines>
  <Paragraphs>0</Paragraphs>
  <ScaleCrop>false</ScaleCrop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WİNDOWS 7</dc:creator>
  <cp:keywords>www.sorubak.com</cp:keywords>
  <dc:description>www.sorubak.com</dc:description>
  <cp:lastModifiedBy>Dogan</cp:lastModifiedBy>
  <cp:revision>www.sorubak.com</cp:revision>
  <dcterms:created xsi:type="dcterms:W3CDTF">2013-09-14T06:43:00Z</dcterms:created>
  <dcterms:modified xsi:type="dcterms:W3CDTF">2013-09-22T10:43:00Z</dcterms:modified>
  <cp:category>www.sorubak.com</cp:category>
</cp:coreProperties>
</file>