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45" w:rsidRPr="007847DB" w:rsidRDefault="009F0145" w:rsidP="007847DB">
      <w:pPr>
        <w:rPr>
          <w:b/>
          <w:bCs/>
        </w:rPr>
      </w:pPr>
      <w:r w:rsidRPr="007847DB">
        <w:rPr>
          <w:b/>
          <w:bCs/>
        </w:rPr>
        <w:t>201</w:t>
      </w:r>
      <w:r>
        <w:rPr>
          <w:b/>
          <w:bCs/>
        </w:rPr>
        <w:t>3</w:t>
      </w:r>
      <w:r w:rsidRPr="007847DB">
        <w:rPr>
          <w:b/>
          <w:bCs/>
        </w:rPr>
        <w:t>-201</w:t>
      </w:r>
      <w:r>
        <w:rPr>
          <w:b/>
          <w:bCs/>
        </w:rPr>
        <w:t>4</w:t>
      </w:r>
      <w:r w:rsidRPr="007847DB">
        <w:rPr>
          <w:b/>
          <w:bCs/>
        </w:rPr>
        <w:t xml:space="preserve"> EĞİTİM-ÖĞRETİM YILI HASKÖY ORTA OKULU DİN KÜLTÜRÜ VE AHLAK BİLGİSİ DERSİ </w:t>
      </w:r>
    </w:p>
    <w:p w:rsidR="009F0145" w:rsidRPr="007847DB" w:rsidRDefault="009F0145" w:rsidP="007847DB">
      <w:pPr>
        <w:rPr>
          <w:b/>
          <w:bCs/>
        </w:rPr>
      </w:pPr>
      <w:r>
        <w:rPr>
          <w:b/>
          <w:bCs/>
        </w:rPr>
        <w:t>8</w:t>
      </w:r>
      <w:r w:rsidRPr="007847DB">
        <w:rPr>
          <w:b/>
          <w:bCs/>
        </w:rPr>
        <w:t>. SINIF 1. DÖNEM 1. SINAV SORULARI</w:t>
      </w:r>
    </w:p>
    <w:p w:rsidR="009F0145" w:rsidRPr="007847DB" w:rsidRDefault="009F0145" w:rsidP="007847DB">
      <w:pPr>
        <w:rPr>
          <w:b/>
          <w:bCs/>
        </w:rPr>
      </w:pPr>
      <w:r w:rsidRPr="007847DB">
        <w:rPr>
          <w:b/>
          <w:bCs/>
        </w:rPr>
        <w:t>AD</w:t>
      </w:r>
      <w:r>
        <w:rPr>
          <w:b/>
          <w:bCs/>
        </w:rPr>
        <w:t>I</w:t>
      </w:r>
      <w:r w:rsidRPr="007847DB">
        <w:rPr>
          <w:b/>
          <w:bCs/>
        </w:rPr>
        <w:t>…………………….……SOYAD</w:t>
      </w:r>
      <w:r>
        <w:rPr>
          <w:b/>
          <w:bCs/>
        </w:rPr>
        <w:t>I</w:t>
      </w:r>
      <w:r w:rsidRPr="007847DB">
        <w:rPr>
          <w:b/>
          <w:bCs/>
        </w:rPr>
        <w:t>…………………………..NUMARA………………………..</w:t>
      </w:r>
    </w:p>
    <w:p w:rsidR="009F0145" w:rsidRDefault="009F0145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1-</w:t>
      </w:r>
      <w:r w:rsidRPr="00F2016A">
        <w:rPr>
          <w:b/>
          <w:bCs/>
        </w:rPr>
        <w:t xml:space="preserve">İnsanda sınırlı da olsa bulunan bu iradeye ne ad verilir? </w:t>
      </w:r>
    </w:p>
    <w:p w:rsidR="009F0145" w:rsidRDefault="009F0145" w:rsidP="00062122">
      <w:pPr>
        <w:spacing w:after="120"/>
        <w:ind w:right="510"/>
      </w:pPr>
      <w:r w:rsidRPr="00F2016A">
        <w:t xml:space="preserve">A) Külli irade </w:t>
      </w:r>
      <w:r>
        <w:t xml:space="preserve">              </w:t>
      </w:r>
      <w:r w:rsidRPr="00F2016A">
        <w:t xml:space="preserve">B) Tevekkül </w:t>
      </w:r>
      <w:r>
        <w:t xml:space="preserve">                            </w:t>
      </w:r>
      <w:r w:rsidRPr="00F2016A">
        <w:t xml:space="preserve">C) Cüz-i irade </w:t>
      </w:r>
      <w:r>
        <w:t xml:space="preserve">                        </w:t>
      </w:r>
      <w:r w:rsidRPr="00F2016A">
        <w:t>D) Kudret</w:t>
      </w:r>
    </w:p>
    <w:p w:rsidR="009F0145" w:rsidRPr="00420C1F" w:rsidRDefault="009F0145" w:rsidP="00062122">
      <w:pPr>
        <w:spacing w:after="120"/>
        <w:ind w:right="510"/>
      </w:pPr>
      <w:r>
        <w:rPr>
          <w:b/>
          <w:bCs/>
        </w:rPr>
        <w:t>2-</w:t>
      </w:r>
      <w:r w:rsidRPr="00420C1F">
        <w:rPr>
          <w:b/>
          <w:bCs/>
        </w:rPr>
        <w:t>Aşağıdakilerden hangisi kendi irademiz doğrultusunda değiştire</w:t>
      </w:r>
      <w:r>
        <w:rPr>
          <w:b/>
          <w:bCs/>
        </w:rPr>
        <w:t xml:space="preserve">bileceğimiz şeylerden değildir?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9F0145" w:rsidRDefault="009F0145" w:rsidP="00062122">
      <w:pPr>
        <w:spacing w:after="120"/>
        <w:ind w:right="510"/>
      </w:pPr>
      <w:r w:rsidRPr="00420C1F">
        <w:t xml:space="preserve">A) Kötü huylarımız </w:t>
      </w:r>
      <w:r>
        <w:t xml:space="preserve">    B)</w:t>
      </w:r>
      <w:r w:rsidRPr="00420C1F">
        <w:t>İyi huylarımız</w:t>
      </w:r>
      <w:r>
        <w:t xml:space="preserve">                      C)</w:t>
      </w:r>
      <w:r w:rsidRPr="00420C1F">
        <w:t xml:space="preserve">Dindarlığımız </w:t>
      </w:r>
      <w:r>
        <w:t xml:space="preserve">                    D)</w:t>
      </w:r>
      <w:r w:rsidRPr="00420C1F">
        <w:t>Ölüm vaktimiz</w:t>
      </w:r>
    </w:p>
    <w:p w:rsidR="009F0145" w:rsidRPr="00A04D2A" w:rsidRDefault="009F0145" w:rsidP="00062122">
      <w:pPr>
        <w:spacing w:after="120"/>
        <w:ind w:right="510"/>
        <w:rPr>
          <w:u w:val="single"/>
        </w:rPr>
      </w:pPr>
      <w:r>
        <w:rPr>
          <w:b/>
          <w:bCs/>
        </w:rPr>
        <w:t>3-</w:t>
      </w:r>
      <w:r w:rsidRPr="00A04D2A">
        <w:rPr>
          <w:b/>
          <w:bCs/>
        </w:rPr>
        <w:t xml:space="preserve">“Sizden herhangi birinizin sırtına bir bağ odun yüklenip satması, dilenmesinden hayırlıdır.” </w:t>
      </w:r>
      <w:r w:rsidRPr="00A04D2A">
        <w:t xml:space="preserve">Peygamberimizin bu sözünde bize anlatmak istediği </w:t>
      </w:r>
      <w:r w:rsidRPr="00A04D2A">
        <w:rPr>
          <w:b/>
        </w:rPr>
        <w:t>ana konu</w:t>
      </w:r>
      <w:r w:rsidRPr="00A04D2A">
        <w:t xml:space="preserve"> nedir?</w:t>
      </w:r>
    </w:p>
    <w:p w:rsidR="009F0145" w:rsidRDefault="009F0145" w:rsidP="00062122">
      <w:pPr>
        <w:spacing w:after="120"/>
        <w:ind w:right="510"/>
      </w:pPr>
      <w:r>
        <w:t xml:space="preserve"> </w:t>
      </w:r>
      <w:r w:rsidRPr="00A04D2A">
        <w:t>A)Emek sarf ederek helal rızık yemek.</w:t>
      </w:r>
      <w:r w:rsidRPr="00A04D2A">
        <w:tab/>
      </w:r>
      <w:r>
        <w:t xml:space="preserve">                 </w:t>
      </w:r>
      <w:r w:rsidRPr="00A04D2A">
        <w:t>B)</w:t>
      </w:r>
      <w:r>
        <w:t>Çalışarak zengin olmak.</w:t>
      </w:r>
    </w:p>
    <w:p w:rsidR="009F0145" w:rsidRDefault="009F0145" w:rsidP="00062122">
      <w:pPr>
        <w:spacing w:after="120"/>
        <w:ind w:right="510"/>
      </w:pPr>
      <w:r w:rsidRPr="00A04D2A">
        <w:t xml:space="preserve"> C)Dilencilik yaparak kazanmak.</w:t>
      </w:r>
      <w:r w:rsidRPr="00A04D2A">
        <w:tab/>
      </w:r>
      <w:r w:rsidRPr="00A04D2A">
        <w:tab/>
      </w:r>
      <w:r>
        <w:t xml:space="preserve">                 </w:t>
      </w:r>
      <w:r w:rsidRPr="00A04D2A">
        <w:t>D)</w:t>
      </w:r>
      <w:r>
        <w:t>Para için çalışmak.</w:t>
      </w:r>
    </w:p>
    <w:p w:rsidR="009F0145" w:rsidRPr="0006255E" w:rsidRDefault="009F0145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4-</w:t>
      </w:r>
      <w:r w:rsidRPr="0006255E">
        <w:rPr>
          <w:b/>
          <w:bCs/>
        </w:rPr>
        <w:t>İnsanı diğer varlıklardan ayıran en önemli özellik aşağıdakilerden hangisidir?</w:t>
      </w:r>
    </w:p>
    <w:p w:rsidR="009F0145" w:rsidRDefault="009F0145" w:rsidP="00062122">
      <w:pPr>
        <w:spacing w:after="120"/>
        <w:ind w:right="510"/>
      </w:pPr>
      <w:r>
        <w:t>A)</w:t>
      </w:r>
      <w:r w:rsidRPr="0006255E">
        <w:t xml:space="preserve"> Konuşma</w:t>
      </w:r>
      <w:r>
        <w:t xml:space="preserve">                 </w:t>
      </w:r>
      <w:r w:rsidRPr="0006255E">
        <w:t xml:space="preserve">B) Akıl ve irade            </w:t>
      </w:r>
      <w:r>
        <w:t xml:space="preserve">          </w:t>
      </w:r>
      <w:r w:rsidRPr="0006255E">
        <w:t xml:space="preserve"> C) Yeme-içme                   </w:t>
      </w:r>
      <w:r>
        <w:t xml:space="preserve">        </w:t>
      </w:r>
      <w:r w:rsidRPr="0006255E">
        <w:t>D) Yürüme</w:t>
      </w:r>
    </w:p>
    <w:p w:rsidR="009F0145" w:rsidRPr="00A37721" w:rsidRDefault="009F0145" w:rsidP="00062122">
      <w:pPr>
        <w:spacing w:after="120"/>
        <w:ind w:right="510"/>
        <w:rPr>
          <w:b/>
        </w:rPr>
      </w:pPr>
      <w:r>
        <w:rPr>
          <w:b/>
        </w:rPr>
        <w:t>5</w:t>
      </w:r>
      <w:r w:rsidRPr="00A37721">
        <w:rPr>
          <w:b/>
        </w:rPr>
        <w:t>-“Gece ile gündüzün değişmesinde Allah’ın göklerde ve yerde yarattığı şeylerde sakınan bir kavim için elbette nice deliller vardır.”</w:t>
      </w:r>
    </w:p>
    <w:p w:rsidR="009F0145" w:rsidRPr="00A37721" w:rsidRDefault="009F0145" w:rsidP="00062122">
      <w:pPr>
        <w:spacing w:after="120"/>
        <w:ind w:right="510"/>
        <w:rPr>
          <w:b/>
        </w:rPr>
      </w:pPr>
      <w:r w:rsidRPr="00A37721">
        <w:rPr>
          <w:b/>
          <w:bCs/>
        </w:rPr>
        <w:t xml:space="preserve">Ayeti kerimesinden hangi sonucu </w:t>
      </w:r>
      <w:r w:rsidRPr="00A37721">
        <w:rPr>
          <w:b/>
          <w:bCs/>
          <w:u w:val="single"/>
        </w:rPr>
        <w:t>çıkaramayız?</w:t>
      </w:r>
      <w:r w:rsidRPr="00A37721">
        <w:rPr>
          <w:b/>
          <w:bCs/>
        </w:rPr>
        <w:t xml:space="preserve"> </w:t>
      </w:r>
    </w:p>
    <w:p w:rsidR="009F0145" w:rsidRPr="00A37721" w:rsidRDefault="009F0145" w:rsidP="00062122">
      <w:pPr>
        <w:spacing w:after="120"/>
        <w:ind w:right="510"/>
      </w:pPr>
      <w:r w:rsidRPr="00A37721">
        <w:t>A) Gece ve gündüzün meydana gelişi kendiliğindendir.</w:t>
      </w:r>
    </w:p>
    <w:p w:rsidR="009F0145" w:rsidRPr="00A37721" w:rsidRDefault="009F0145" w:rsidP="00062122">
      <w:pPr>
        <w:spacing w:after="120"/>
        <w:ind w:right="510"/>
      </w:pPr>
      <w:r w:rsidRPr="00A37721">
        <w:t>B) Her şeyin yaratılışında mükemmel bir ölçü vardır.</w:t>
      </w:r>
    </w:p>
    <w:p w:rsidR="009F0145" w:rsidRDefault="009F0145" w:rsidP="00062122">
      <w:pPr>
        <w:spacing w:after="120"/>
        <w:ind w:right="510"/>
      </w:pPr>
      <w:r w:rsidRPr="00A37721">
        <w:t xml:space="preserve">C) </w:t>
      </w:r>
      <w:r w:rsidRPr="002C1641">
        <w:t>Her şeyi belirleyip yaratan Allahu Tealadır.</w:t>
      </w:r>
      <w:r w:rsidRPr="00A37721">
        <w:t xml:space="preserve"> </w:t>
      </w:r>
    </w:p>
    <w:p w:rsidR="009F0145" w:rsidRDefault="009F0145" w:rsidP="00062122">
      <w:pPr>
        <w:spacing w:after="120"/>
        <w:ind w:right="510"/>
      </w:pPr>
      <w:r>
        <w:t>D)</w:t>
      </w:r>
      <w:r w:rsidRPr="002C1641">
        <w:t>Yaratılan her şey üzerinde düşünmek, bir görev ve ibadettir.</w:t>
      </w:r>
    </w:p>
    <w:p w:rsidR="009F0145" w:rsidRPr="00180B77" w:rsidRDefault="009F0145" w:rsidP="00062122">
      <w:pPr>
        <w:spacing w:after="120"/>
        <w:ind w:right="510"/>
        <w:rPr>
          <w:b/>
        </w:rPr>
      </w:pPr>
      <w:r>
        <w:rPr>
          <w:b/>
        </w:rPr>
        <w:t>6-</w:t>
      </w:r>
      <w:r w:rsidRPr="00180B77">
        <w:rPr>
          <w:b/>
        </w:rPr>
        <w:t xml:space="preserve">Evrendeki tüm varlıkların bir sonu olduğu gibi, dünya yaşamının da bir sonu vardır. </w:t>
      </w:r>
      <w:r w:rsidRPr="00180B77">
        <w:rPr>
          <w:b/>
          <w:bCs/>
        </w:rPr>
        <w:t xml:space="preserve">Evrenin düzeninin bozulacağı ve her şeyin yok olacağı güne ne denir? </w:t>
      </w:r>
    </w:p>
    <w:p w:rsidR="009F0145" w:rsidRDefault="009F0145" w:rsidP="00062122">
      <w:pPr>
        <w:spacing w:after="120"/>
        <w:ind w:right="510"/>
      </w:pPr>
      <w:r w:rsidRPr="00180B77">
        <w:t xml:space="preserve">A) Ölüm </w:t>
      </w:r>
      <w:r>
        <w:t xml:space="preserve">                            </w:t>
      </w:r>
      <w:r w:rsidRPr="00180B77">
        <w:t xml:space="preserve">B) Kıyamet </w:t>
      </w:r>
      <w:r>
        <w:t xml:space="preserve">                        </w:t>
      </w:r>
      <w:r w:rsidRPr="00180B77">
        <w:t xml:space="preserve">C) Ahiret </w:t>
      </w:r>
      <w:r>
        <w:t xml:space="preserve">                             </w:t>
      </w:r>
      <w:r w:rsidRPr="00180B77">
        <w:t>D) Mahşer</w:t>
      </w:r>
    </w:p>
    <w:p w:rsidR="009F0145" w:rsidRDefault="009F0145" w:rsidP="00062122">
      <w:pPr>
        <w:spacing w:after="120"/>
        <w:ind w:right="510"/>
        <w:rPr>
          <w:b/>
        </w:rPr>
      </w:pPr>
      <w:r>
        <w:rPr>
          <w:b/>
        </w:rPr>
        <w:t>7</w:t>
      </w:r>
      <w:r w:rsidRPr="008C4EFE">
        <w:rPr>
          <w:b/>
        </w:rPr>
        <w:t>-Balıkların yaşaması için suya gereksinim duyması hangi evrensel yasa</w:t>
      </w:r>
      <w:r>
        <w:rPr>
          <w:b/>
        </w:rPr>
        <w:t xml:space="preserve"> ile</w:t>
      </w:r>
      <w:r w:rsidRPr="008C4EFE">
        <w:rPr>
          <w:b/>
        </w:rPr>
        <w:t xml:space="preserve"> ilişkilidir</w:t>
      </w:r>
      <w:r>
        <w:rPr>
          <w:b/>
        </w:rPr>
        <w:t>?</w:t>
      </w:r>
    </w:p>
    <w:p w:rsidR="009F0145" w:rsidRDefault="009F0145" w:rsidP="00062122">
      <w:pPr>
        <w:spacing w:after="120"/>
        <w:ind w:right="510"/>
      </w:pPr>
      <w:r w:rsidRPr="008C4EFE">
        <w:t>A)</w:t>
      </w:r>
      <w:r w:rsidRPr="003E4D3B">
        <w:t xml:space="preserve"> </w:t>
      </w:r>
      <w:r>
        <w:t xml:space="preserve">Biyolojik yasalar          </w:t>
      </w:r>
      <w:r w:rsidRPr="008C4EFE">
        <w:t>B)</w:t>
      </w:r>
      <w:r>
        <w:t xml:space="preserve"> Toplumsal yasalar       </w:t>
      </w:r>
      <w:r w:rsidRPr="008C4EFE">
        <w:t>C</w:t>
      </w:r>
      <w:r>
        <w:t>)F</w:t>
      </w:r>
      <w:r w:rsidRPr="008C4EFE">
        <w:t>i</w:t>
      </w:r>
      <w:r>
        <w:t xml:space="preserve">ziksel yasalar                </w:t>
      </w:r>
      <w:r w:rsidRPr="008C4EFE">
        <w:t>D)Kimyasal yasalar</w:t>
      </w:r>
    </w:p>
    <w:p w:rsidR="009F0145" w:rsidRPr="00177578" w:rsidRDefault="009F0145" w:rsidP="00062122">
      <w:pPr>
        <w:spacing w:after="120"/>
        <w:ind w:right="510"/>
        <w:rPr>
          <w:b/>
        </w:rPr>
      </w:pPr>
      <w:r>
        <w:rPr>
          <w:b/>
        </w:rPr>
        <w:t>8</w:t>
      </w:r>
      <w:r w:rsidRPr="00177578">
        <w:rPr>
          <w:b/>
        </w:rPr>
        <w:t>-</w:t>
      </w:r>
      <w:r>
        <w:rPr>
          <w:b/>
        </w:rPr>
        <w:t>Güneşin doğuşu ve batışı hangi evrensel yasa ile ilgilidir?</w:t>
      </w:r>
    </w:p>
    <w:p w:rsidR="009F0145" w:rsidRDefault="009F0145" w:rsidP="00062122">
      <w:pPr>
        <w:spacing w:after="120"/>
        <w:ind w:right="510"/>
      </w:pPr>
      <w:r>
        <w:t xml:space="preserve">A)Toplumsal yasalar       </w:t>
      </w:r>
      <w:r w:rsidRPr="00177578">
        <w:t>B)B</w:t>
      </w:r>
      <w:r>
        <w:t xml:space="preserve">iyolojik yasalar             </w:t>
      </w:r>
      <w:r w:rsidRPr="00177578">
        <w:t>C)Fizi</w:t>
      </w:r>
      <w:r>
        <w:t xml:space="preserve">ksel yasalar                </w:t>
      </w:r>
      <w:r w:rsidRPr="00177578">
        <w:t>D)Kimyasal yasalar</w:t>
      </w:r>
    </w:p>
    <w:p w:rsidR="009F0145" w:rsidRDefault="009F0145" w:rsidP="00062122">
      <w:pPr>
        <w:spacing w:after="120"/>
        <w:ind w:right="510"/>
        <w:rPr>
          <w:b/>
        </w:rPr>
      </w:pPr>
      <w:r>
        <w:rPr>
          <w:b/>
        </w:rPr>
        <w:t>9</w:t>
      </w:r>
      <w:r w:rsidRPr="00291FEA">
        <w:rPr>
          <w:b/>
        </w:rPr>
        <w:t>-Komşu komşunun külüne muhtaçtır sözü hangi evrensel yasa ile ilişkilidir?</w:t>
      </w:r>
    </w:p>
    <w:p w:rsidR="009F0145" w:rsidRDefault="009F0145" w:rsidP="00062122">
      <w:pPr>
        <w:spacing w:after="120"/>
        <w:ind w:right="510"/>
      </w:pPr>
      <w:r>
        <w:t xml:space="preserve">A)Fiziksel yasalar             B)Toplumsal yasalar          C)Kimyasal yasalar             </w:t>
      </w:r>
      <w:r w:rsidRPr="00291FEA">
        <w:t>D)Biyolojik yasalar</w:t>
      </w:r>
    </w:p>
    <w:p w:rsidR="009F0145" w:rsidRPr="00391915" w:rsidRDefault="009F0145" w:rsidP="00062122">
      <w:pPr>
        <w:spacing w:after="120"/>
        <w:ind w:right="510"/>
        <w:rPr>
          <w:b/>
          <w:bCs/>
        </w:rPr>
      </w:pPr>
      <w:r w:rsidRPr="00391915">
        <w:rPr>
          <w:b/>
        </w:rPr>
        <w:t>10-</w:t>
      </w:r>
      <w:r w:rsidRPr="00391915">
        <w:rPr>
          <w:rFonts w:ascii="Times New Roman" w:hAnsi="Times New Roman"/>
          <w:b/>
          <w:bCs/>
          <w:color w:val="000000"/>
          <w:lang w:eastAsia="tr-TR"/>
        </w:rPr>
        <w:t xml:space="preserve"> </w:t>
      </w:r>
      <w:r w:rsidRPr="00391915">
        <w:rPr>
          <w:b/>
          <w:bCs/>
        </w:rPr>
        <w:t xml:space="preserve">Aşağıdakilerden hangisi evrenin yasalarından biri </w:t>
      </w:r>
      <w:r w:rsidRPr="00391915">
        <w:rPr>
          <w:b/>
          <w:bCs/>
          <w:i/>
          <w:u w:val="single"/>
        </w:rPr>
        <w:t>değildir?</w:t>
      </w:r>
    </w:p>
    <w:p w:rsidR="009F0145" w:rsidRDefault="009F0145" w:rsidP="00062122">
      <w:pPr>
        <w:spacing w:after="120"/>
        <w:ind w:right="510"/>
      </w:pPr>
      <w:r w:rsidRPr="00391915">
        <w:t xml:space="preserve"> </w:t>
      </w:r>
      <w:r>
        <w:t xml:space="preserve">A) Fiziksel yasalar           </w:t>
      </w:r>
      <w:r w:rsidRPr="00391915">
        <w:t>B) Kimyasal yasalar</w:t>
      </w:r>
      <w:r>
        <w:t xml:space="preserve">           C) Toplumsal yasalar          </w:t>
      </w:r>
      <w:r w:rsidRPr="00391915">
        <w:t>D) Biyolojik yasalar</w:t>
      </w:r>
    </w:p>
    <w:p w:rsidR="009F0145" w:rsidRDefault="009F0145" w:rsidP="00391915">
      <w:pPr>
        <w:spacing w:after="0"/>
        <w:rPr>
          <w:b/>
        </w:rPr>
      </w:pPr>
    </w:p>
    <w:p w:rsidR="009F0145" w:rsidRDefault="009F0145" w:rsidP="00391915">
      <w:pPr>
        <w:spacing w:after="0"/>
      </w:pPr>
      <w:r w:rsidRPr="00C839E0">
        <w:rPr>
          <w:b/>
        </w:rPr>
        <w:t>11- Aşağıda</w:t>
      </w:r>
      <w:r>
        <w:rPr>
          <w:b/>
        </w:rPr>
        <w:t xml:space="preserve"> verilen bilgilerden doğru olanA</w:t>
      </w:r>
      <w:r w:rsidRPr="00C839E0">
        <w:rPr>
          <w:b/>
        </w:rPr>
        <w:t xml:space="preserve"> (D), yanlış olana (Y) yazınız.</w:t>
      </w:r>
      <w:r>
        <w:rPr>
          <w:b/>
        </w:rPr>
        <w:t>(10P)</w:t>
      </w:r>
    </w:p>
    <w:p w:rsidR="009F0145" w:rsidRPr="00FF52D1" w:rsidRDefault="009F0145" w:rsidP="00FF52D1">
      <w:pPr>
        <w:spacing w:after="0"/>
      </w:pPr>
      <w:r>
        <w:t xml:space="preserve"> </w:t>
      </w:r>
      <w:r w:rsidRPr="00FF52D1">
        <w:t xml:space="preserve">(     )   Kader inancı dolayısıyla hiçbir insan yaptıklarından sorumlu tutulamaz. </w:t>
      </w:r>
    </w:p>
    <w:p w:rsidR="009F0145" w:rsidRPr="00FF52D1" w:rsidRDefault="009F0145" w:rsidP="00FF52D1">
      <w:pPr>
        <w:spacing w:after="0"/>
        <w:rPr>
          <w:b/>
        </w:rPr>
      </w:pPr>
      <w:r>
        <w:t xml:space="preserve"> (     )   </w:t>
      </w:r>
      <w:r w:rsidRPr="00FF52D1">
        <w:t xml:space="preserve">Yeryüzünde bulunan her canlı sonludur.Sadece kerem sahibi, Yüce Rabb’inin varlığı süreklidir.                                                      </w:t>
      </w:r>
      <w:r>
        <w:t xml:space="preserve">                                                                                                                                     </w:t>
      </w:r>
    </w:p>
    <w:p w:rsidR="009F0145" w:rsidRPr="00FF52D1" w:rsidRDefault="009F0145" w:rsidP="00FF52D1">
      <w:pPr>
        <w:spacing w:after="0"/>
      </w:pPr>
      <w:r w:rsidRPr="00FF52D1">
        <w:t xml:space="preserve"> (     )   Her insan kendi ecelini cüz-i irade ile belirleyebilir. </w:t>
      </w:r>
    </w:p>
    <w:p w:rsidR="009F0145" w:rsidRPr="00FF52D1" w:rsidRDefault="009F0145" w:rsidP="00FF52D1">
      <w:pPr>
        <w:spacing w:after="0"/>
      </w:pPr>
      <w:r w:rsidRPr="00FF52D1">
        <w:t xml:space="preserve"> (     )   Sosyoloji bilimi toplumsal olayları bütünlük içerisinde ele alır.</w:t>
      </w:r>
    </w:p>
    <w:p w:rsidR="009F0145" w:rsidRPr="00FF52D1" w:rsidRDefault="009F0145" w:rsidP="00FF52D1">
      <w:pPr>
        <w:spacing w:after="0"/>
      </w:pPr>
      <w:r w:rsidRPr="00FF52D1">
        <w:t xml:space="preserve"> (     )   Allah evrende bulunan her şeyi belli bir ölçüye göre yaratmıştır. </w:t>
      </w:r>
    </w:p>
    <w:p w:rsidR="009F0145" w:rsidRDefault="009F0145" w:rsidP="00391915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F34994">
      <w:pPr>
        <w:spacing w:after="0"/>
        <w:rPr>
          <w:b/>
          <w:bCs/>
        </w:rPr>
      </w:pPr>
      <w:r>
        <w:rPr>
          <w:b/>
          <w:bCs/>
        </w:rPr>
        <w:t>12-</w:t>
      </w:r>
      <w:r w:rsidRPr="00F34994">
        <w:rPr>
          <w:b/>
          <w:bCs/>
        </w:rPr>
        <w:t>Allah’ın her şeyi belli bir ölçü, düzen ve uyum içerisinde yaratmasına ve yaratılmış olan her şeyi programlamasına, meydana gelecek olaylara ilişk</w:t>
      </w:r>
      <w:r>
        <w:rPr>
          <w:b/>
          <w:bCs/>
        </w:rPr>
        <w:t>in bilgi ve takdirinin olmasına……………………………</w:t>
      </w:r>
    </w:p>
    <w:p w:rsidR="009F0145" w:rsidRDefault="009F0145" w:rsidP="00177578">
      <w:pPr>
        <w:spacing w:after="0"/>
        <w:rPr>
          <w:b/>
          <w:bCs/>
        </w:rPr>
      </w:pPr>
      <w:r w:rsidRPr="00F34994">
        <w:rPr>
          <w:b/>
          <w:bCs/>
        </w:rPr>
        <w:t>Allah’ın bilgisinde olan şeylerin zamanı gelince gerçekleşmesine</w:t>
      </w:r>
      <w:r>
        <w:rPr>
          <w:b/>
          <w:bCs/>
        </w:rPr>
        <w:t xml:space="preserve"> ise………………………..…denir.(10p)</w:t>
      </w:r>
    </w:p>
    <w:p w:rsidR="009F0145" w:rsidRDefault="009F0145" w:rsidP="00177578">
      <w:pPr>
        <w:spacing w:after="0"/>
        <w:rPr>
          <w:b/>
          <w:bCs/>
        </w:rPr>
      </w:pPr>
      <w:r>
        <w:rPr>
          <w:b/>
          <w:bCs/>
        </w:rPr>
        <w:t>(Kader-kaza)</w:t>
      </w:r>
    </w:p>
    <w:p w:rsidR="009F0145" w:rsidRDefault="009F0145" w:rsidP="00177578">
      <w:pPr>
        <w:spacing w:after="0"/>
        <w:rPr>
          <w:b/>
          <w:bCs/>
        </w:rPr>
      </w:pPr>
    </w:p>
    <w:p w:rsidR="009F0145" w:rsidRPr="00F34994" w:rsidRDefault="009F0145" w:rsidP="00177578">
      <w:pPr>
        <w:spacing w:after="0"/>
        <w:rPr>
          <w:b/>
          <w:bCs/>
        </w:rPr>
      </w:pPr>
      <w:r>
        <w:rPr>
          <w:b/>
          <w:bCs/>
        </w:rPr>
        <w:t>13-İnancımıza göre yüce Allah her varlık için bir yaşama süresi belirlemiştir buna…………..denir.Her varlığın yaşamının sona ermesine ise…………………denir (10p)</w:t>
      </w:r>
    </w:p>
    <w:p w:rsidR="009F0145" w:rsidRDefault="009F0145" w:rsidP="00177578">
      <w:pPr>
        <w:spacing w:after="0"/>
      </w:pPr>
      <w:r>
        <w:t>(ömür-ecel)</w:t>
      </w:r>
    </w:p>
    <w:p w:rsidR="009F0145" w:rsidRDefault="009F0145" w:rsidP="00177578">
      <w:pPr>
        <w:spacing w:after="0"/>
        <w:rPr>
          <w:b/>
        </w:rPr>
      </w:pPr>
    </w:p>
    <w:p w:rsidR="009F0145" w:rsidRDefault="009F0145" w:rsidP="00177578">
      <w:pPr>
        <w:spacing w:after="0"/>
        <w:rPr>
          <w:b/>
        </w:rPr>
      </w:pPr>
      <w:r>
        <w:rPr>
          <w:b/>
        </w:rPr>
        <w:t>14-</w:t>
      </w:r>
      <w:r w:rsidRPr="00AC5AD3">
        <w:rPr>
          <w:b/>
        </w:rPr>
        <w:t>Tevekkülün  tanımını yapıp bir örnek veriniz (10p)</w:t>
      </w:r>
    </w:p>
    <w:p w:rsidR="009F0145" w:rsidRDefault="009F0145" w:rsidP="00177578">
      <w:pPr>
        <w:spacing w:after="0"/>
        <w:rPr>
          <w:b/>
        </w:rPr>
      </w:pPr>
    </w:p>
    <w:p w:rsidR="009F0145" w:rsidRDefault="009F0145" w:rsidP="00FF52D1">
      <w:pPr>
        <w:spacing w:after="0"/>
        <w:rPr>
          <w:b/>
        </w:rPr>
      </w:pPr>
      <w:r>
        <w:rPr>
          <w:b/>
        </w:rPr>
        <w:t>(BİR İŞİN ÜZERİMİZE DÜŞENİ YAPIP ALLAHA GÜVENMEK)</w:t>
      </w:r>
    </w:p>
    <w:p w:rsidR="009F0145" w:rsidRDefault="009F0145" w:rsidP="00FF52D1">
      <w:pPr>
        <w:spacing w:after="0"/>
        <w:rPr>
          <w:b/>
        </w:rPr>
      </w:pPr>
      <w:r>
        <w:rPr>
          <w:b/>
        </w:rPr>
        <w:t>DERSİNE ÇALIŞIP DUA ETMEK</w:t>
      </w:r>
      <w:bookmarkStart w:id="2" w:name="_GoBack"/>
      <w:bookmarkEnd w:id="2"/>
    </w:p>
    <w:p w:rsidR="009F0145" w:rsidRDefault="009F0145" w:rsidP="00FF52D1">
      <w:pPr>
        <w:spacing w:after="0"/>
        <w:rPr>
          <w:b/>
        </w:rPr>
      </w:pPr>
    </w:p>
    <w:p w:rsidR="009F0145" w:rsidRDefault="009F0145" w:rsidP="00FF52D1">
      <w:pPr>
        <w:spacing w:after="0"/>
        <w:rPr>
          <w:b/>
        </w:rPr>
      </w:pPr>
    </w:p>
    <w:p w:rsidR="009F0145" w:rsidRDefault="009F0145" w:rsidP="00FF52D1">
      <w:pPr>
        <w:spacing w:after="0"/>
        <w:rPr>
          <w:b/>
        </w:rPr>
      </w:pPr>
    </w:p>
    <w:p w:rsidR="009F0145" w:rsidRDefault="009F0145" w:rsidP="00FF52D1">
      <w:pPr>
        <w:spacing w:after="0"/>
        <w:rPr>
          <w:b/>
        </w:rPr>
      </w:pPr>
    </w:p>
    <w:p w:rsidR="009F0145" w:rsidRDefault="009F0145" w:rsidP="00FF52D1">
      <w:pPr>
        <w:spacing w:after="0"/>
        <w:rPr>
          <w:b/>
        </w:rPr>
      </w:pPr>
    </w:p>
    <w:p w:rsidR="009F0145" w:rsidRPr="00FF52D1" w:rsidRDefault="009F0145" w:rsidP="00FF52D1">
      <w:pPr>
        <w:spacing w:after="0"/>
        <w:rPr>
          <w:b/>
        </w:rPr>
      </w:pPr>
      <w:r w:rsidRPr="00FF52D1">
        <w:rPr>
          <w:b/>
        </w:rPr>
        <w:t>İmanın şartlarını yazınız  (10 puan)</w:t>
      </w:r>
    </w:p>
    <w:p w:rsidR="009F0145" w:rsidRPr="00AC5AD3" w:rsidRDefault="009F0145" w:rsidP="00177578">
      <w:pPr>
        <w:spacing w:after="0"/>
        <w:rPr>
          <w:b/>
        </w:rPr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Default="009F0145" w:rsidP="00177578">
      <w:pPr>
        <w:spacing w:after="0"/>
      </w:pPr>
    </w:p>
    <w:p w:rsidR="009F0145" w:rsidRPr="00291FEA" w:rsidRDefault="009F0145" w:rsidP="00177578">
      <w:pPr>
        <w:spacing w:after="0"/>
      </w:pPr>
    </w:p>
    <w:p w:rsidR="009F0145" w:rsidRPr="00062122" w:rsidRDefault="009F0145" w:rsidP="00062122">
      <w:pPr>
        <w:spacing w:after="0"/>
      </w:pPr>
      <w:r w:rsidRPr="002077EE">
        <w:rPr>
          <w:b/>
        </w:rPr>
        <w:t xml:space="preserve"> </w:t>
      </w:r>
      <w:r w:rsidRPr="00062122">
        <w:rPr>
          <w:b/>
        </w:rPr>
        <w:t>SıNAV SÜRESİ BİR DERS SAATİ KADARDIR (40DAKİKA)</w:t>
      </w:r>
    </w:p>
    <w:p w:rsidR="009F0145" w:rsidRPr="00BD64A0" w:rsidRDefault="009F0145" w:rsidP="00062122">
      <w:pPr>
        <w:spacing w:after="0"/>
        <w:rPr>
          <w:b/>
        </w:rPr>
      </w:pPr>
      <w:r w:rsidRPr="00BD64A0">
        <w:rPr>
          <w:b/>
        </w:rPr>
        <w:t xml:space="preserve">        </w:t>
      </w:r>
    </w:p>
    <w:p w:rsidR="009F0145" w:rsidRPr="00BD64A0" w:rsidRDefault="009F0145" w:rsidP="00062122">
      <w:pPr>
        <w:spacing w:after="0"/>
        <w:rPr>
          <w:b/>
        </w:rPr>
      </w:pPr>
      <w:r w:rsidRPr="00BD64A0">
        <w:rPr>
          <w:b/>
        </w:rPr>
        <w:t>NOT:İlk on sorunun herbirinin doğru cevabı beşer puandır diğer soruların puanları üzerlerindedir.</w:t>
      </w:r>
    </w:p>
    <w:p w:rsidR="009F0145" w:rsidRPr="00BD64A0" w:rsidRDefault="009F0145" w:rsidP="00062122">
      <w:pPr>
        <w:spacing w:after="0"/>
        <w:rPr>
          <w:b/>
        </w:rPr>
      </w:pPr>
    </w:p>
    <w:p w:rsidR="009F0145" w:rsidRPr="00062122" w:rsidRDefault="009F0145" w:rsidP="00062122">
      <w:pPr>
        <w:spacing w:after="0"/>
        <w:jc w:val="right"/>
        <w:rPr>
          <w:b/>
        </w:rPr>
      </w:pPr>
      <w:r w:rsidRPr="00062122">
        <w:rPr>
          <w:b/>
        </w:rPr>
        <w:t>Allah katında sizin en hayırlınız, Ahlâkı en güzel olanınızdır. (Hadis-i Şerif)</w:t>
      </w:r>
    </w:p>
    <w:p w:rsidR="009F0145" w:rsidRPr="00062122" w:rsidRDefault="009F0145" w:rsidP="00062122">
      <w:pPr>
        <w:spacing w:after="0"/>
        <w:jc w:val="right"/>
        <w:rPr>
          <w:b/>
        </w:rPr>
      </w:pPr>
    </w:p>
    <w:p w:rsidR="009F0145" w:rsidRPr="00062122" w:rsidRDefault="009F0145" w:rsidP="00062122">
      <w:pPr>
        <w:spacing w:after="0"/>
        <w:jc w:val="right"/>
        <w:rPr>
          <w:b/>
        </w:rPr>
      </w:pPr>
    </w:p>
    <w:p w:rsidR="009F0145" w:rsidRPr="00062122" w:rsidRDefault="009F0145" w:rsidP="00062122">
      <w:pPr>
        <w:spacing w:after="0"/>
        <w:jc w:val="right"/>
        <w:rPr>
          <w:b/>
        </w:rPr>
      </w:pPr>
      <w:r w:rsidRPr="00062122">
        <w:rPr>
          <w:b/>
        </w:rPr>
        <w:t xml:space="preserve">BAŞARILAR DİLERİM   Ünal ÇOMAK                                </w:t>
      </w:r>
    </w:p>
    <w:p w:rsidR="009F0145" w:rsidRPr="00BD64A0" w:rsidRDefault="009F0145" w:rsidP="00062122">
      <w:pPr>
        <w:spacing w:after="0"/>
        <w:rPr>
          <w:b/>
        </w:rPr>
      </w:pPr>
    </w:p>
    <w:p w:rsidR="009F0145" w:rsidRPr="00820D3E" w:rsidRDefault="009F0145" w:rsidP="00820D3E">
      <w:pPr>
        <w:spacing w:after="0"/>
      </w:pPr>
      <w:r w:rsidRPr="00820D3E">
        <w:t>1-c  5-b 9-a   yanlış,doğru,yanlış,doğru,doğru</w:t>
      </w:r>
    </w:p>
    <w:p w:rsidR="009F0145" w:rsidRPr="00820D3E" w:rsidRDefault="009F0145" w:rsidP="00820D3E">
      <w:pPr>
        <w:spacing w:after="0"/>
      </w:pPr>
      <w:r w:rsidRPr="00820D3E">
        <w:t>2-d  6-c 10-b</w:t>
      </w:r>
    </w:p>
    <w:p w:rsidR="009F0145" w:rsidRPr="00820D3E" w:rsidRDefault="009F0145" w:rsidP="00820D3E">
      <w:pPr>
        <w:spacing w:after="0"/>
      </w:pPr>
      <w:r w:rsidRPr="00820D3E">
        <w:t xml:space="preserve">3-a 7-d </w:t>
      </w:r>
    </w:p>
    <w:p w:rsidR="009F0145" w:rsidRPr="00820D3E" w:rsidRDefault="009F0145" w:rsidP="00820D3E">
      <w:pPr>
        <w:spacing w:after="0"/>
      </w:pPr>
      <w:r w:rsidRPr="00820D3E">
        <w:t>4-a 8-b</w:t>
      </w:r>
    </w:p>
    <w:p w:rsidR="009F0145" w:rsidRPr="002C1641" w:rsidRDefault="009F0145" w:rsidP="002C1641">
      <w:pPr>
        <w:spacing w:after="0"/>
      </w:pPr>
    </w:p>
    <w:p w:rsidR="009F0145" w:rsidRPr="00A37721" w:rsidRDefault="009F0145" w:rsidP="00A37721">
      <w:pPr>
        <w:spacing w:after="0"/>
      </w:pPr>
    </w:p>
    <w:p w:rsidR="009F0145" w:rsidRDefault="009F0145" w:rsidP="00476393">
      <w:pPr>
        <w:spacing w:after="0"/>
      </w:pPr>
    </w:p>
    <w:p w:rsidR="009F0145" w:rsidRDefault="009F0145" w:rsidP="00476393">
      <w:pPr>
        <w:spacing w:after="0"/>
      </w:pPr>
    </w:p>
    <w:p w:rsidR="009F0145" w:rsidRPr="0006255E" w:rsidRDefault="009F0145" w:rsidP="0006255E">
      <w:pPr>
        <w:spacing w:after="0"/>
      </w:pPr>
    </w:p>
    <w:p w:rsidR="009F0145" w:rsidRPr="00420C1F" w:rsidRDefault="009F0145" w:rsidP="0006255E">
      <w:pPr>
        <w:spacing w:after="0"/>
      </w:pPr>
    </w:p>
    <w:p w:rsidR="009F0145" w:rsidRPr="00F2016A" w:rsidRDefault="009F0145" w:rsidP="0006255E">
      <w:pPr>
        <w:spacing w:after="0"/>
      </w:pPr>
    </w:p>
    <w:p w:rsidR="009F0145" w:rsidRDefault="009F0145"/>
    <w:sectPr w:rsidR="009F0145" w:rsidSect="00753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9AE"/>
    <w:rsid w:val="00050A07"/>
    <w:rsid w:val="00062122"/>
    <w:rsid w:val="0006255E"/>
    <w:rsid w:val="00093184"/>
    <w:rsid w:val="00177578"/>
    <w:rsid w:val="00180B77"/>
    <w:rsid w:val="002077EE"/>
    <w:rsid w:val="00291FEA"/>
    <w:rsid w:val="002C1641"/>
    <w:rsid w:val="00303D7D"/>
    <w:rsid w:val="003728A1"/>
    <w:rsid w:val="00391915"/>
    <w:rsid w:val="003E4D3B"/>
    <w:rsid w:val="00420C1F"/>
    <w:rsid w:val="00476393"/>
    <w:rsid w:val="004B3EC7"/>
    <w:rsid w:val="006A2AC6"/>
    <w:rsid w:val="006C7F9E"/>
    <w:rsid w:val="007539CA"/>
    <w:rsid w:val="007847DB"/>
    <w:rsid w:val="00820D3E"/>
    <w:rsid w:val="00865425"/>
    <w:rsid w:val="008C4EFE"/>
    <w:rsid w:val="009849AE"/>
    <w:rsid w:val="009F0145"/>
    <w:rsid w:val="00A04D2A"/>
    <w:rsid w:val="00A37721"/>
    <w:rsid w:val="00AC5AD3"/>
    <w:rsid w:val="00B47158"/>
    <w:rsid w:val="00BD64A0"/>
    <w:rsid w:val="00C839E0"/>
    <w:rsid w:val="00F2016A"/>
    <w:rsid w:val="00F34994"/>
    <w:rsid w:val="00FC4AC8"/>
    <w:rsid w:val="00F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9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64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95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3</Pages>
  <Words>634</Words>
  <Characters>3617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dcterms:created xsi:type="dcterms:W3CDTF">2012-10-30T18:32:00Z</dcterms:created>
  <dcterms:modified xsi:type="dcterms:W3CDTF">2013-10-01T20:13:00Z</dcterms:modified>
  <cp:category>www.sorubak.com</cp:category>
  <cp:version>www.sorubak.com</cp:version>
</cp:coreProperties>
</file>