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DDC" w:rsidRPr="00F9100C" w:rsidRDefault="00653DDC" w:rsidP="00F9100C">
      <w:pPr>
        <w:spacing w:after="0" w:line="240" w:lineRule="auto"/>
        <w:jc w:val="center"/>
        <w:rPr>
          <w:sz w:val="28"/>
          <w:szCs w:val="28"/>
        </w:rPr>
      </w:pPr>
      <w:r w:rsidRPr="00F9100C">
        <w:rPr>
          <w:sz w:val="28"/>
          <w:szCs w:val="28"/>
        </w:rPr>
        <w:t xml:space="preserve">SAYMA PULLARI İLE  İŞLEMLER VE SAYI DOĞRUSU </w:t>
      </w:r>
    </w:p>
    <w:p w:rsidR="00653DDC" w:rsidRPr="00F9100C" w:rsidRDefault="00653DDC" w:rsidP="00F9100C">
      <w:pPr>
        <w:spacing w:after="0" w:line="240" w:lineRule="auto"/>
        <w:rPr>
          <w:sz w:val="24"/>
          <w:szCs w:val="24"/>
        </w:rPr>
      </w:pPr>
      <w:r w:rsidRPr="00F9100C">
        <w:rPr>
          <w:sz w:val="24"/>
          <w:szCs w:val="24"/>
        </w:rPr>
        <w:t>1-TAM SAYILARDA  TOPLAMA İŞLEMİ</w:t>
      </w:r>
      <w:r>
        <w:rPr>
          <w:sz w:val="24"/>
          <w:szCs w:val="24"/>
        </w:rPr>
        <w:t xml:space="preserve"> </w:t>
      </w:r>
      <w:hyperlink r:id="rId7" w:history="1">
        <w:r w:rsidRPr="00DE3593">
          <w:rPr>
            <w:rStyle w:val="Hyperlink"/>
            <w:color w:val="000000"/>
          </w:rPr>
          <w:t>www.sorubak.com</w:t>
        </w:r>
      </w:hyperlink>
    </w:p>
    <w:p w:rsidR="00653DDC" w:rsidRPr="00E41A26" w:rsidRDefault="00653DDC" w:rsidP="00E41A26">
      <w:pPr>
        <w:rPr>
          <w:b/>
          <w:sz w:val="20"/>
          <w:szCs w:val="20"/>
        </w:rPr>
      </w:pPr>
      <w:r w:rsidRPr="00E41A26">
        <w:rPr>
          <w:rFonts w:ascii="Tahoma" w:hAnsi="Tahoma" w:cs="Tahoma"/>
          <w:b/>
          <w:color w:val="000000"/>
          <w:sz w:val="20"/>
          <w:szCs w:val="20"/>
        </w:rPr>
        <w:t xml:space="preserve"> Örn:</w:t>
      </w:r>
      <w:r w:rsidRPr="00700AAB">
        <w:rPr>
          <w:rFonts w:ascii="Tahoma" w:hAnsi="Tahoma" w:cs="Tahoma"/>
          <w:color w:val="000000"/>
          <w:sz w:val="20"/>
          <w:szCs w:val="20"/>
        </w:rPr>
        <w:t>Reyhan’ın</w:t>
      </w:r>
      <w:r w:rsidRPr="00F9100C">
        <w:rPr>
          <w:rFonts w:ascii="Tahoma" w:hAnsi="Tahoma" w:cs="Tahoma"/>
          <w:color w:val="000000"/>
          <w:sz w:val="20"/>
          <w:szCs w:val="20"/>
        </w:rPr>
        <w:t xml:space="preserve"> 6 TL borcu vardır. </w:t>
      </w:r>
      <w:r>
        <w:rPr>
          <w:rFonts w:ascii="Tahoma" w:hAnsi="Tahoma" w:cs="Tahoma"/>
          <w:color w:val="000000"/>
          <w:sz w:val="20"/>
          <w:szCs w:val="20"/>
        </w:rPr>
        <w:t>Reyhan</w:t>
      </w:r>
      <w:r w:rsidRPr="00F9100C">
        <w:rPr>
          <w:rFonts w:ascii="Tahoma" w:hAnsi="Tahoma" w:cs="Tahoma"/>
          <w:color w:val="000000"/>
          <w:sz w:val="20"/>
          <w:szCs w:val="20"/>
        </w:rPr>
        <w:t>, borcunun 4 TL’sini ödediğinde geriye kaç TL borcu kalmıştır?</w:t>
      </w:r>
    </w:p>
    <w:p w:rsidR="00653DDC" w:rsidRDefault="00653DDC">
      <w:r w:rsidRPr="004D7D1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 Tam sayılar sayma pulları ile modelleme" style="width:6in;height:70.5pt;visibility:visible">
            <v:imagedata r:id="rId8" o:title="" grayscale="t"/>
          </v:shape>
        </w:pict>
      </w:r>
    </w:p>
    <w:p w:rsidR="00653DDC" w:rsidRPr="00B06916" w:rsidRDefault="00653DDC" w:rsidP="00E41A26">
      <w:pPr>
        <w:pStyle w:val="NormalWeb"/>
        <w:shd w:val="clear" w:color="auto" w:fill="FFFFFF"/>
        <w:spacing w:before="0" w:beforeAutospacing="0" w:after="0" w:afterAutospacing="0" w:line="249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E41A26">
        <w:rPr>
          <w:rFonts w:ascii="Tahoma" w:hAnsi="Tahoma" w:cs="Tahoma"/>
          <w:b/>
          <w:color w:val="000000"/>
          <w:sz w:val="20"/>
          <w:szCs w:val="20"/>
        </w:rPr>
        <w:t>Örn:</w:t>
      </w:r>
      <w:r w:rsidRPr="00B06916">
        <w:rPr>
          <w:rFonts w:ascii="Tahoma" w:hAnsi="Tahoma" w:cs="Tahoma"/>
          <w:color w:val="000000"/>
          <w:sz w:val="20"/>
          <w:szCs w:val="20"/>
        </w:rPr>
        <w:t>Eren apartmanında zemin katın üstünde 4 kat, zeminin altında ise 2 kat bulunmaktadır.</w:t>
      </w:r>
    </w:p>
    <w:p w:rsidR="00653DDC" w:rsidRPr="00B06916" w:rsidRDefault="00653DDC" w:rsidP="00E41A26">
      <w:pPr>
        <w:pStyle w:val="NormalWeb"/>
        <w:shd w:val="clear" w:color="auto" w:fill="FFFFFF"/>
        <w:spacing w:before="0" w:beforeAutospacing="0" w:after="0" w:afterAutospacing="0" w:line="249" w:lineRule="atLeast"/>
        <w:rPr>
          <w:rFonts w:ascii="Tahoma" w:hAnsi="Tahoma" w:cs="Tahoma"/>
          <w:color w:val="000000"/>
          <w:sz w:val="20"/>
          <w:szCs w:val="20"/>
        </w:rPr>
      </w:pPr>
      <w:r w:rsidRPr="00B06916">
        <w:rPr>
          <w:rFonts w:ascii="Tahoma" w:hAnsi="Tahoma" w:cs="Tahoma"/>
          <w:color w:val="000000"/>
          <w:sz w:val="20"/>
          <w:szCs w:val="20"/>
        </w:rPr>
        <w:t>2.katta oturan bir aile ile –1. katta bulunan bir aile arasında kaç kat vardır?Bu işlemi modelleyelim.</w:t>
      </w:r>
    </w:p>
    <w:p w:rsidR="00653DDC" w:rsidRDefault="00653DDC" w:rsidP="00E41A26">
      <w:pPr>
        <w:pStyle w:val="NormalWeb"/>
        <w:shd w:val="clear" w:color="auto" w:fill="FFFFFF"/>
        <w:spacing w:line="249" w:lineRule="atLeast"/>
        <w:rPr>
          <w:rFonts w:ascii="Tahoma" w:hAnsi="Tahoma" w:cs="Tahoma"/>
          <w:color w:val="000000"/>
          <w:sz w:val="21"/>
          <w:szCs w:val="21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8.2pt;margin-top:25.2pt;width:144.9pt;height:25.35pt;z-index:251658752" strokecolor="white">
            <v:textbox style="mso-next-textbox:#_x0000_s1026" inset=".5mm,.3mm,.5mm,.3mm">
              <w:txbxContent>
                <w:p w:rsidR="00653DDC" w:rsidRPr="00BE0131" w:rsidRDefault="00653DDC" w:rsidP="003E3171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</w:pPr>
                  <w:r>
                    <w:t xml:space="preserve">  </w:t>
                  </w:r>
                  <w:r w:rsidRPr="00BE0131">
                    <w:rPr>
                      <w:rFonts w:ascii="Tahoma" w:hAnsi="Tahoma" w:cs="Tahoma"/>
                      <w:color w:val="000000"/>
                      <w:sz w:val="21"/>
                      <w:szCs w:val="21"/>
                    </w:rPr>
                    <w:t>İşlemimiz (+2) – (–1) =+3</w:t>
                  </w:r>
                </w:p>
                <w:p w:rsidR="00653DDC" w:rsidRPr="00BE0131" w:rsidRDefault="00653DDC" w:rsidP="003E3171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</w:p>
                <w:p w:rsidR="00653DDC" w:rsidRDefault="00653DDC" w:rsidP="003E3171"/>
              </w:txbxContent>
            </v:textbox>
          </v:shape>
        </w:pict>
      </w:r>
      <w:r w:rsidRPr="000F5CA3">
        <w:rPr>
          <w:rFonts w:ascii="Tahoma" w:hAnsi="Tahoma" w:cs="Tahoma"/>
          <w:color w:val="000000"/>
          <w:sz w:val="21"/>
          <w:szCs w:val="21"/>
        </w:rPr>
        <w:t> </w:t>
      </w:r>
      <w:r w:rsidRPr="00BE0131">
        <w:rPr>
          <w:rFonts w:ascii="Tahoma" w:hAnsi="Tahoma" w:cs="Tahoma"/>
          <w:noProof/>
          <w:color w:val="000000"/>
          <w:sz w:val="21"/>
          <w:szCs w:val="21"/>
        </w:rPr>
        <w:pict>
          <v:shape id="Resim 2" o:spid="_x0000_i1026" type="#_x0000_t75" alt=" tam sayılar sayma pul model 2" style="width:341.25pt;height:59.25pt;visibility:visible">
            <v:imagedata r:id="rId9" o:title="" cropbottom="11165f" grayscale="t"/>
          </v:shape>
        </w:pict>
      </w:r>
    </w:p>
    <w:p w:rsidR="00653DDC" w:rsidRDefault="00653DDC" w:rsidP="00E41A26">
      <w:pPr>
        <w:pStyle w:val="NormalWeb"/>
        <w:shd w:val="clear" w:color="auto" w:fill="FFFFFF"/>
        <w:spacing w:line="249" w:lineRule="atLeast"/>
        <w:rPr>
          <w:rFonts w:ascii="Tahoma" w:hAnsi="Tahoma" w:cs="Tahoma"/>
          <w:color w:val="000000"/>
          <w:sz w:val="21"/>
          <w:szCs w:val="21"/>
        </w:rPr>
      </w:pPr>
      <w:r w:rsidRPr="000A6967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t>DİKKAT:</w: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>Tam sayılarda pullarla toplama işlemi yaparken,ilk sayı kadar pul kutuya konur.Eklenecek sayı kadar pul kutuya ilave edilir.Kutunun içindeki pulların hepsi + işaretli ise toplanır ve sonuç + olarak yazılır.Kutunun içindeki pulların hepsi – işaretli ise toplanır ve sonuç - olarak yazılır.Eğer kutunun içindeki pullar – ve + işaretli ise,aynı sayıdaki – ve + pullar birbirini yer.Arta kalan pullar işaretleri ile birlikte sonuç olarak yazılır.</w:t>
      </w:r>
    </w:p>
    <w:p w:rsidR="00653DDC" w:rsidRDefault="00653DDC" w:rsidP="00E41A26">
      <w:pPr>
        <w:pStyle w:val="NormalWeb"/>
        <w:shd w:val="clear" w:color="auto" w:fill="FFFFFF"/>
        <w:spacing w:before="0" w:beforeAutospacing="0" w:after="0" w:afterAutospacing="0" w:line="249" w:lineRule="atLeast"/>
        <w:rPr>
          <w:rFonts w:ascii="DroidSansRegular" w:hAnsi="DroidSansRegular"/>
          <w:color w:val="000000"/>
          <w:sz w:val="23"/>
          <w:szCs w:val="23"/>
          <w:shd w:val="clear" w:color="auto" w:fill="FAFAFA"/>
        </w:rPr>
      </w:pPr>
      <w:r w:rsidRPr="00F9100C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t xml:space="preserve"> Örn: </w:t>
      </w:r>
      <w:r w:rsidRPr="00B06916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>(+6)+(-2)=+4 işlemini pullarla yapalım.</w:t>
      </w:r>
      <w:r w:rsidRPr="00F9100C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br/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28" o:spid="_x0000_i1027" type="#_x0000_t75" alt="http://k1308.hizliresim.com/1d/j/rksrk.gif" style="width:279pt;height:74.25pt;visibility:visible">
            <v:imagedata r:id="rId10" o:title="" grayscale="t"/>
          </v:shape>
        </w:pict>
      </w:r>
    </w:p>
    <w:p w:rsidR="00653DDC" w:rsidRDefault="00653DDC" w:rsidP="00F9100C">
      <w:pPr>
        <w:pStyle w:val="NormalWeb"/>
        <w:shd w:val="clear" w:color="auto" w:fill="FFFFFF"/>
        <w:spacing w:before="0" w:beforeAutospacing="0" w:after="0" w:afterAutospacing="0" w:line="249" w:lineRule="atLeast"/>
      </w:pPr>
      <w:r w:rsidRPr="00F9100C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t xml:space="preserve"> </w:t>
      </w:r>
      <w:r>
        <w:rPr>
          <w:noProof/>
        </w:rPr>
        <w:pict>
          <v:shape id="_x0000_s1027" type="#_x0000_t202" style="position:absolute;margin-left:193.4pt;margin-top:15.25pt;width:281.75pt;height:45.3pt;z-index:251651584;mso-position-horizontal-relative:text;mso-position-vertical-relative:text" strokecolor="white">
            <v:textbox style="mso-next-textbox:#_x0000_s1027" inset=".5mm,.3mm,.5mm,.3mm">
              <w:txbxContent>
                <w:p w:rsidR="00653DDC" w:rsidRPr="00BE0131" w:rsidRDefault="00653DDC" w:rsidP="000A6967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>
                    <w:t xml:space="preserve"> S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oruda aslında en başta +2 pul duruyormuş.Sonradan +3 pul eklenmiş.Kutunun içinde +5 oldu. </w:t>
                  </w:r>
                </w:p>
                <w:p w:rsidR="00653DDC" w:rsidRPr="00BE0131" w:rsidRDefault="00653DDC" w:rsidP="000A6967">
                  <w:pPr>
                    <w:pStyle w:val="NormalWeb"/>
                    <w:shd w:val="clear" w:color="auto" w:fill="FFFFFF"/>
                    <w:spacing w:before="0" w:beforeAutospacing="0" w:after="0" w:afterAutospacing="0" w:line="249" w:lineRule="atLeast"/>
                    <w:rPr>
                      <w:rFonts w:ascii="Tahoma" w:hAnsi="Tahoma" w:cs="Tahoma"/>
                      <w:color w:val="000000"/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(+2)+(+3)=+5</w:t>
                  </w:r>
                </w:p>
                <w:p w:rsidR="00653DDC" w:rsidRDefault="00653DDC" w:rsidP="000A6967"/>
              </w:txbxContent>
            </v:textbox>
          </v:shape>
        </w:pict>
      </w:r>
      <w:r w:rsidRPr="00F9100C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t xml:space="preserve"> Örn:</w:t>
      </w:r>
      <w:r w:rsidRPr="00F9100C">
        <w:rPr>
          <w:rStyle w:val="apple-converted-space"/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t> </w:t>
      </w:r>
      <w:r w:rsidRPr="00B06916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>Aşağıdaki pullarla verilen işlemin matematik cümlesini yazıp açıklayalım.</w:t>
      </w:r>
      <w:r w:rsidRPr="00F9100C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br/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0" o:spid="_x0000_i1028" type="#_x0000_t75" alt="http://k1308.hizliresim.com/1d/j/rksu8.gif" style="width:187.5pt;height:55.5pt;visibility:visible">
            <v:imagedata r:id="rId11" o:title="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>
        <w:t>2-TAM SAYILARDA  ÇIKARMA İŞLEMİ</w:t>
      </w:r>
    </w:p>
    <w:p w:rsidR="00653DDC" w:rsidRDefault="00653DDC" w:rsidP="00F9100C">
      <w:pPr>
        <w:pStyle w:val="NormalWeb"/>
        <w:shd w:val="clear" w:color="auto" w:fill="FFFFFF"/>
        <w:spacing w:before="0" w:beforeAutospacing="0" w:after="0" w:afterAutospacing="0" w:line="249" w:lineRule="atLeast"/>
        <w:rPr>
          <w:rFonts w:ascii="DroidSansRegular" w:hAnsi="DroidSansRegular"/>
          <w:color w:val="000000"/>
          <w:sz w:val="23"/>
          <w:szCs w:val="23"/>
          <w:shd w:val="clear" w:color="auto" w:fill="FAFAFA"/>
        </w:rPr>
      </w:pPr>
      <w:r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 xml:space="preserve">    DİKKAT: </w: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>Tam sayılarda pullarla çıkarma işlemi yaparken,ilk sayı kadar pul kutuya konur.Çıkarılacak sayı kadar kutuya – ve + işaretli pul konur.Çıkması gereken pullar kutudan çıktıktan sonra, kalan pullar kutuda sayılır.Eğer kutunun içinde – ve + işaretli kalmış olursa aynı sayıda olanlar birbirini yer.Arta kalan pullar işaretleri ile birlikte sonuç olarak yazılır.</w:t>
      </w:r>
    </w:p>
    <w:p w:rsidR="00653DDC" w:rsidRPr="00F9100C" w:rsidRDefault="00653DDC" w:rsidP="00B06916">
      <w:pPr>
        <w:pStyle w:val="NormalWeb"/>
        <w:shd w:val="clear" w:color="auto" w:fill="FFFFFF"/>
        <w:spacing w:before="0" w:beforeAutospacing="0" w:after="0" w:afterAutospacing="0"/>
      </w:pPr>
      <w:r>
        <w:rPr>
          <w:noProof/>
        </w:rPr>
        <w:pict>
          <v:shape id="_x0000_s1028" type="#_x0000_t202" style="position:absolute;margin-left:168.15pt;margin-top:92.55pt;width:299.8pt;height:57.4pt;z-index:251653632" strokecolor="white">
            <v:textbox style="mso-next-textbox:#_x0000_s1028" inset=".3mm,.3mm,.3mm,.3mm">
              <w:txbxContent>
                <w:p w:rsidR="00653DDC" w:rsidRPr="00BE0131" w:rsidRDefault="00653DDC" w:rsidP="000A6967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>
                    <w:t xml:space="preserve"> S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oruda aslında en başta -7 pul duruyormuş.Kutudan -3 pul çıkarılmış.Geriye -4 pul kaldı. </w:t>
                  </w:r>
                </w:p>
                <w:p w:rsidR="00653DDC" w:rsidRDefault="00653DDC" w:rsidP="000A6967">
                  <w:pPr>
                    <w:spacing w:after="0" w:line="240" w:lineRule="auto"/>
                  </w:pP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                   (-7)-(-3)= - 4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14.25pt;margin-top:241.85pt;width:299.8pt;height:78.25pt;z-index:251654656" strokecolor="white">
            <v:textbox style="mso-next-textbox:#_x0000_s1029" inset=".3mm,.3mm,.3mm,.3mm">
              <w:txbxContent>
                <w:p w:rsidR="00653DDC" w:rsidRPr="00BE0131" w:rsidRDefault="00653DDC" w:rsidP="000A6967">
                  <w:pPr>
                    <w:pStyle w:val="NormalWeb"/>
                    <w:shd w:val="clear" w:color="auto" w:fill="FFFFFF"/>
                    <w:spacing w:line="249" w:lineRule="atLeast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>
                    <w:t xml:space="preserve"> S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oruda aslında en başta +9 pul duruyormuş.Kutudan +10 pul çıkarılmış.Yanlız +10 pul çıkarmak için kutunun içine +1 ve -1 pul ilave edilir.Daha sonra +10 pul çıkarılır.Geriye -1 pul kaldı. </w:t>
                  </w:r>
                </w:p>
                <w:p w:rsidR="00653DDC" w:rsidRPr="000A6967" w:rsidRDefault="00653DDC" w:rsidP="000A6967">
                  <w:pPr>
                    <w:pStyle w:val="NormalWeb"/>
                    <w:shd w:val="clear" w:color="auto" w:fill="FFFFFF"/>
                    <w:spacing w:line="249" w:lineRule="atLeast"/>
                    <w:rPr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(+9)-(+10)=-1</w:t>
                  </w: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269.5pt;margin-top:9.85pt;width:107.1pt;height:57.4pt;z-index:251652608" strokecolor="white">
            <v:textbox style="mso-next-textbox:#_x0000_s1030" inset=".3mm,.3mm,.3mm,.3mm">
              <w:txbxContent>
                <w:p w:rsidR="00653DDC" w:rsidRDefault="00653DDC">
                  <w:r>
                    <w:t xml:space="preserve"> </w:t>
                  </w:r>
                </w:p>
                <w:p w:rsidR="00653DDC" w:rsidRPr="000A6967" w:rsidRDefault="00653DDC">
                  <w:pPr>
                    <w:rPr>
                      <w:rFonts w:ascii="DroidSansRegular" w:hAnsi="DroidSansRegular"/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(-4)-(+3)=(-7)</w:t>
                  </w:r>
                  <w:r w:rsidRPr="000A6967">
                    <w:rPr>
                      <w:rFonts w:ascii="DroidSansRegular" w:hAnsi="DroidSansRegular"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1" o:spid="_x0000_i1029" type="#_x0000_t75" alt="http://s1308.hizliresim.com/1d/j/rksv8.gif" style="width:217.5pt;height:67.5pt;visibility:visible">
            <v:imagedata r:id="rId12" o:title="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F9100C">
        <w:rPr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t>Örnek:</w:t>
      </w:r>
      <w:r w:rsidRPr="00F9100C">
        <w:rPr>
          <w:rStyle w:val="apple-converted-space"/>
          <w:rFonts w:ascii="DroidSansRegular" w:hAnsi="DroidSansRegular"/>
          <w:b/>
          <w:color w:val="000000"/>
          <w:sz w:val="23"/>
          <w:szCs w:val="23"/>
          <w:shd w:val="clear" w:color="auto" w:fill="FAFAFA"/>
        </w:rPr>
        <w:t> </w:t>
      </w:r>
      <w:r w:rsidRPr="00B06916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>Aşağıdaki pullarla verilen işlemin matematik cümlesini yazıp açıklayınız.</w:t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2" o:spid="_x0000_i1030" type="#_x0000_t75" alt="http://t1308.hizliresim.com/1d/j/rksvw.gif" style="width:150pt;height:63.75pt;visibility:visible">
            <v:imagedata r:id="rId13" o:title="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0F5CA3">
        <w:rPr>
          <w:rFonts w:ascii="Verdana" w:hAnsi="Verdana"/>
          <w:color w:val="000000"/>
          <w:sz w:val="23"/>
          <w:szCs w:val="23"/>
        </w:rPr>
        <w:br/>
      </w:r>
      <w:r w:rsidRPr="00F9100C">
        <w:t>3-TAM SAYILARDA  ÇARPMA İŞLEMİ</w:t>
      </w:r>
      <w:r w:rsidRPr="00F9100C">
        <w:tab/>
      </w:r>
    </w:p>
    <w:p w:rsidR="00653DDC" w:rsidRDefault="00653DDC" w:rsidP="000A6967">
      <w:pPr>
        <w:pStyle w:val="NormalWeb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23"/>
          <w:szCs w:val="23"/>
        </w:rPr>
      </w:pPr>
      <w:r>
        <w:rPr>
          <w:noProof/>
        </w:rPr>
        <w:pict>
          <v:shape id="_x0000_s1031" type="#_x0000_t202" style="position:absolute;margin-left:245.6pt;margin-top:356.35pt;width:232.7pt;height:66.65pt;z-index:251660800" strokecolor="white">
            <v:textbox style="mso-next-textbox:#_x0000_s1031" inset=".3mm,.3mm,.3mm,.3mm">
              <w:txbxContent>
                <w:p w:rsidR="00653DDC" w:rsidRPr="00BE0131" w:rsidRDefault="00653DDC" w:rsidP="00F9100C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 w:rsidRPr="00F9100C">
                    <w:rPr>
                      <w:b/>
                    </w:rPr>
                    <w:t xml:space="preserve"> ÖRN: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  (-14) : (+7) bölme işlemi yapılırken kutunun içerisine 14 tane – pul girer.Pullar yedi gruba ayrılır.Her gruptaki pul sayısı sonucu verir.</w:t>
                  </w:r>
                </w:p>
                <w:p w:rsidR="00653DDC" w:rsidRPr="00BE0131" w:rsidRDefault="00653DDC" w:rsidP="00F9100C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8"/>
                      <w:szCs w:val="8"/>
                      <w:shd w:val="clear" w:color="auto" w:fill="FAFAFA"/>
                    </w:rPr>
                  </w:pPr>
                </w:p>
                <w:p w:rsidR="00653DDC" w:rsidRPr="00F9100C" w:rsidRDefault="00653DDC" w:rsidP="00F9100C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(-14) : (+7)= -2</w:t>
                  </w:r>
                  <w:r w:rsidRPr="00BE0131"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br/>
                  </w:r>
                  <w:r w:rsidRPr="00BE0131"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61.35pt;margin-top:269.6pt;width:232.7pt;height:66.65pt;z-index:251659776" strokecolor="white">
            <v:textbox style="mso-next-textbox:#_x0000_s1032" inset=".3mm,.3mm,.3mm,.3mm">
              <w:txbxContent>
                <w:p w:rsidR="00653DDC" w:rsidRPr="00BE0131" w:rsidRDefault="00653DDC" w:rsidP="00F9100C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 w:rsidRPr="00F9100C">
                    <w:rPr>
                      <w:b/>
                    </w:rPr>
                    <w:t xml:space="preserve"> ÖRN: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 +8 :+ 2 bölme işlemi yapılırken kutunun içerisine 8 tane + pul girer.Pullar iki gruba ayrılır.Her gruptaki pul sayısı sonucu verir.</w:t>
                  </w:r>
                </w:p>
                <w:p w:rsidR="00653DDC" w:rsidRPr="00BE0131" w:rsidRDefault="00653DDC" w:rsidP="00F9100C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8"/>
                      <w:szCs w:val="8"/>
                      <w:shd w:val="clear" w:color="auto" w:fill="FAFAFA"/>
                    </w:rPr>
                  </w:pPr>
                </w:p>
                <w:p w:rsidR="00653DDC" w:rsidRPr="00F9100C" w:rsidRDefault="00653DDC" w:rsidP="00F9100C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(+8) (+2)=+4</w:t>
                  </w:r>
                  <w:r w:rsidRPr="00BE0131"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88.6pt;margin-top:176.95pt;width:232.7pt;height:76.45pt;z-index:251657728" strokecolor="white">
            <v:textbox style="mso-next-textbox:#_x0000_s1033" inset=".3mm,.3mm,.3mm,.3mm">
              <w:txbxContent>
                <w:p w:rsidR="00653DDC" w:rsidRDefault="00653DDC" w:rsidP="003E3171">
                  <w:pPr>
                    <w:spacing w:after="0" w:line="240" w:lineRule="auto"/>
                  </w:pPr>
                  <w:r>
                    <w:t xml:space="preserve"> </w:t>
                  </w:r>
                  <w:r w:rsidRPr="00F9100C">
                    <w:rPr>
                      <w:b/>
                    </w:rPr>
                    <w:t>ÖRN: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(-3) x (-4) çarpma işlemini yaparken kutunun içine 3 tane 4’lü sıfır çifti pul girer.Sonra kutunun içinden 3 tane 4’lü - pul çıkar.Burada ikinci sayı -4 olduğu için - pullar dışarı çıkar.</w:t>
                  </w:r>
                  <w:r w:rsidRPr="00BE0131">
                    <w:rPr>
                      <w:rFonts w:ascii="Verdana" w:hAnsi="Verdana"/>
                      <w:color w:val="000000"/>
                      <w:sz w:val="23"/>
                      <w:szCs w:val="23"/>
                    </w:rPr>
                    <w:br/>
                  </w:r>
                  <w:r>
                    <w:t xml:space="preserve"> 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                   (-3).(-4)= +12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88.6pt;margin-top:88pt;width:232.7pt;height:76.45pt;z-index:251656704" strokecolor="white">
            <v:textbox style="mso-next-textbox:#_x0000_s1034" inset=".3mm,.3mm,.3mm,.3mm">
              <w:txbxContent>
                <w:p w:rsidR="00653DDC" w:rsidRDefault="00653DDC" w:rsidP="003E3171">
                  <w:pPr>
                    <w:spacing w:after="0" w:line="240" w:lineRule="auto"/>
                  </w:pPr>
                  <w:r>
                    <w:t xml:space="preserve"> </w:t>
                  </w:r>
                  <w:r w:rsidRPr="00F9100C">
                    <w:rPr>
                      <w:b/>
                    </w:rPr>
                    <w:t>ÖRN:</w:t>
                  </w:r>
                  <w:r>
                    <w:t xml:space="preserve"> 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>(-3) x 5 çarpma işlemini yaparken kutunun içine 3 tane 5’li sıfır çifti pul girer.Sonra kutunun içinden 3 tane 5’li + pul çıkar.Burada ikinci sayı +5 olduğu için + pullar dışarı çıkar.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br/>
                  </w: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                   (-3).(+5)= -15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261.35pt;margin-top:1.55pt;width:232.7pt;height:57.4pt;z-index:251655680" strokecolor="white">
            <v:textbox style="mso-next-textbox:#_x0000_s1035" inset=".3mm,.3mm,.3mm,.3mm">
              <w:txbxContent>
                <w:p w:rsidR="00653DDC" w:rsidRPr="00BE0131" w:rsidRDefault="00653DDC" w:rsidP="003E3171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>
                    <w:t xml:space="preserve">  </w:t>
                  </w:r>
                  <w:r w:rsidRPr="00F9100C">
                    <w:rPr>
                      <w:b/>
                    </w:rPr>
                    <w:t>ÖRN:</w:t>
                  </w:r>
                  <w:r>
                    <w:t xml:space="preserve"> (+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>5) x (-3) çarpma işlemi yapılırken kutunun içerisine 5 tane 3’lü – pul girer.Sonuçta kutunun içinde 15 tane – pul olacak.</w:t>
                  </w:r>
                </w:p>
                <w:p w:rsidR="00653DDC" w:rsidRDefault="00653DDC" w:rsidP="003E3171">
                  <w:pPr>
                    <w:spacing w:after="0" w:line="240" w:lineRule="auto"/>
                  </w:pP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 xml:space="preserve">                    (+5).(-3)= -15</w:t>
                  </w:r>
                </w:p>
              </w:txbxContent>
            </v:textbox>
          </v:shape>
        </w:pict>
      </w:r>
      <w:r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 xml:space="preserve"> </w:t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4" o:spid="_x0000_i1031" type="#_x0000_t75" alt="http://k1308.hizliresim.com/1d/j/rksy6.gif" style="width:235.5pt;height:79.5pt;visibility:visible">
            <v:imagedata r:id="rId14" o:title="" croptop="2859f" cropbottom="4747f" cropright="2882f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5" o:spid="_x0000_i1032" type="#_x0000_t75" alt="http://k1308.hizliresim.com/1d/j/rkszj.gif" style="width:283.5pt;height:80.25pt;visibility:visible">
            <v:imagedata r:id="rId15" o:title="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6" o:spid="_x0000_i1033" type="#_x0000_t75" alt="http://img.webme.com/pic/m/matemaatik/tam5.gif" style="width:285.75pt;height:75.75pt;visibility:visible">
            <v:imagedata r:id="rId16" o:title="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0F5CA3">
        <w:rPr>
          <w:rFonts w:ascii="Verdana" w:hAnsi="Verdana"/>
          <w:color w:val="000000"/>
          <w:sz w:val="23"/>
          <w:szCs w:val="23"/>
        </w:rPr>
        <w:br/>
      </w:r>
      <w:r>
        <w:t>4-TAM SAYILARDA  BÖLME İŞLEMİ</w:t>
      </w:r>
      <w:r>
        <w:tab/>
      </w:r>
      <w:r w:rsidRPr="000F5CA3">
        <w:rPr>
          <w:rFonts w:ascii="Verdana" w:hAnsi="Verdana"/>
          <w:color w:val="000000"/>
          <w:sz w:val="23"/>
          <w:szCs w:val="23"/>
        </w:rPr>
        <w:br/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7" o:spid="_x0000_i1034" type="#_x0000_t75" alt="http://img.webme.com/pic/m/matemaatik/tam19.gif" style="width:242.25pt;height:83.25pt;visibility:visible">
            <v:imagedata r:id="rId17" o:title="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8" o:spid="_x0000_i1035" type="#_x0000_t75" alt="http://img.webme.com/pic/m/matemaatik/tam20.gif" style="width:236.25pt;height:80.25pt;visibility:visible">
            <v:imagedata r:id="rId18" o:title="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t>5- TAM SAYILARDA  İŞLEMLERİN SAYI DOĞRUSUNDA GÖSTERİLMESİ:</w: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</w:p>
    <w:p w:rsidR="00653DDC" w:rsidRDefault="00653DDC" w:rsidP="000A6967">
      <w:pPr>
        <w:pStyle w:val="NormalWeb"/>
        <w:shd w:val="clear" w:color="auto" w:fill="FFFFFF"/>
        <w:spacing w:before="0" w:beforeAutospacing="0" w:after="0" w:afterAutospacing="0"/>
        <w:rPr>
          <w:rFonts w:ascii="DroidSansRegular" w:hAnsi="DroidSansRegular"/>
          <w:color w:val="000000"/>
          <w:sz w:val="23"/>
          <w:szCs w:val="23"/>
          <w:shd w:val="clear" w:color="auto" w:fill="FAFAFA"/>
        </w:rPr>
      </w:pPr>
      <w:r>
        <w:rPr>
          <w:noProof/>
        </w:rPr>
        <w:pict>
          <v:shape id="_x0000_s1036" type="#_x0000_t202" style="position:absolute;margin-left:203.1pt;margin-top:9.6pt;width:286.25pt;height:41.55pt;z-index:251661824" strokecolor="white">
            <v:textbox style="mso-next-textbox:#_x0000_s1036" inset=".3mm,.3mm,.3mm,.3mm">
              <w:txbxContent>
                <w:p w:rsidR="00653DDC" w:rsidRPr="00BE0131" w:rsidRDefault="00653DDC" w:rsidP="00B06916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(+4)+(-8)=(-4)</w:t>
                  </w:r>
                </w:p>
                <w:p w:rsidR="00653DDC" w:rsidRPr="00B06916" w:rsidRDefault="00653DDC" w:rsidP="00B0691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Eklenen sayı pozitifse </w:t>
                  </w:r>
                  <w:r w:rsidRPr="00BE0131">
                    <w:rPr>
                      <w:rFonts w:ascii="DroidSansRegular" w:hAnsi="DroidSansRegular"/>
                      <w:b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sağa 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doğru, eklenen sayı negatifse </w:t>
                  </w:r>
                  <w:r w:rsidRPr="00BE0131">
                    <w:rPr>
                      <w:rFonts w:ascii="DroidSansRegular" w:hAnsi="DroidSansRegular"/>
                      <w:b/>
                      <w:color w:val="000000"/>
                      <w:sz w:val="23"/>
                      <w:szCs w:val="23"/>
                      <w:shd w:val="clear" w:color="auto" w:fill="FAFAFA"/>
                    </w:rPr>
                    <w:t>sola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doğru ilerlenir.</w:t>
                  </w:r>
                  <w:r w:rsidRPr="00BE0131"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39" o:spid="_x0000_i1036" type="#_x0000_t75" alt="http://img.webme.com/pic/m/matemaatik/tam14.gif" style="width:189.75pt;height:66.75pt;visibility:visible">
            <v:imagedata r:id="rId19" o:title="" croptop="7294f" cropbottom="8104f" cropleft="3597f" cropright="3778f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</w:p>
    <w:p w:rsidR="00653DDC" w:rsidRDefault="00653DDC" w:rsidP="00700AAB">
      <w:pPr>
        <w:pStyle w:val="NormalWeb"/>
        <w:shd w:val="clear" w:color="auto" w:fill="FFFFFF"/>
        <w:spacing w:before="0" w:beforeAutospacing="0" w:after="0" w:afterAutospacing="0"/>
      </w:pPr>
      <w:r>
        <w:rPr>
          <w:noProof/>
        </w:rPr>
        <w:pict>
          <v:shape id="_x0000_s1037" type="#_x0000_t202" style="position:absolute;margin-left:203.1pt;margin-top:100.1pt;width:296pt;height:42.6pt;z-index:251663872" strokecolor="white">
            <v:textbox style="mso-next-textbox:#_x0000_s1037" inset=".3mm,.3mm,.3mm,.3mm">
              <w:txbxContent>
                <w:p w:rsidR="00653DDC" w:rsidRPr="00BE0131" w:rsidRDefault="00653DDC" w:rsidP="00B06916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(+6 )-(+3)=(+3)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</w:p>
                <w:p w:rsidR="00653DDC" w:rsidRPr="00B06916" w:rsidRDefault="00653DDC" w:rsidP="00B0691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Çıkarma işlemi olduğu için çıkan sayı pozitifse </w:t>
                  </w:r>
                  <w:r w:rsidRPr="00BE0131">
                    <w:rPr>
                      <w:rFonts w:ascii="DroidSansRegular" w:hAnsi="DroidSansRegular"/>
                      <w:b/>
                      <w:color w:val="000000"/>
                      <w:sz w:val="23"/>
                      <w:szCs w:val="23"/>
                      <w:shd w:val="clear" w:color="auto" w:fill="FAFAFA"/>
                    </w:rPr>
                    <w:t>sola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ilerlenir,çıkan sayı negatifse </w:t>
                  </w:r>
                  <w:r w:rsidRPr="00BE0131">
                    <w:rPr>
                      <w:rFonts w:ascii="DroidSansRegular" w:hAnsi="DroidSansRegular"/>
                      <w:b/>
                      <w:color w:val="000000"/>
                      <w:sz w:val="23"/>
                      <w:szCs w:val="23"/>
                      <w:shd w:val="clear" w:color="auto" w:fill="FAFAFA"/>
                    </w:rPr>
                    <w:t>sağa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ilerlenir.</w:t>
                  </w:r>
                  <w:r w:rsidRPr="00BE0131"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203.1pt;margin-top:13.85pt;width:275.2pt;height:48pt;z-index:251662848" strokecolor="white">
            <v:textbox style="mso-next-textbox:#_x0000_s1038" inset=".3mm,.3mm,.3mm,.3mm">
              <w:txbxContent>
                <w:p w:rsidR="00653DDC" w:rsidRPr="00BE0131" w:rsidRDefault="00653DDC" w:rsidP="00B06916">
                  <w:pPr>
                    <w:spacing w:after="0" w:line="240" w:lineRule="auto"/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BE0131">
                    <w:rPr>
                      <w:rFonts w:ascii="DroidSansRegular" w:hAnsi="DroidSansRegular"/>
                      <w:color w:val="000000"/>
                      <w:sz w:val="28"/>
                      <w:szCs w:val="28"/>
                      <w:shd w:val="clear" w:color="auto" w:fill="FAFAFA"/>
                    </w:rPr>
                    <w:t>(-2 )+(-3)=(-5)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</w:t>
                  </w:r>
                </w:p>
                <w:p w:rsidR="00653DDC" w:rsidRPr="00B06916" w:rsidRDefault="00653DDC" w:rsidP="00B06916">
                  <w:pPr>
                    <w:spacing w:after="0" w:line="240" w:lineRule="auto"/>
                    <w:rPr>
                      <w:sz w:val="28"/>
                      <w:szCs w:val="28"/>
                    </w:rPr>
                  </w:pP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Eklenen sayı pozitifse </w:t>
                  </w:r>
                  <w:r w:rsidRPr="00BE0131">
                    <w:rPr>
                      <w:rFonts w:ascii="DroidSansRegular" w:hAnsi="DroidSansRegular"/>
                      <w:b/>
                      <w:color w:val="000000"/>
                      <w:sz w:val="23"/>
                      <w:szCs w:val="23"/>
                      <w:shd w:val="clear" w:color="auto" w:fill="FAFAFA"/>
                    </w:rPr>
                    <w:t>sağa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doğru, eklenen sayı negatifse </w:t>
                  </w:r>
                  <w:r w:rsidRPr="00BE0131">
                    <w:rPr>
                      <w:rFonts w:ascii="DroidSansRegular" w:hAnsi="DroidSansRegular"/>
                      <w:b/>
                      <w:color w:val="000000"/>
                      <w:sz w:val="23"/>
                      <w:szCs w:val="23"/>
                      <w:shd w:val="clear" w:color="auto" w:fill="FAFAFA"/>
                    </w:rPr>
                    <w:t>sola</w:t>
                  </w:r>
                  <w:r w:rsidRPr="00BE0131">
                    <w:rPr>
                      <w:rFonts w:ascii="DroidSansRegular" w:hAnsi="DroidSansRegular"/>
                      <w:color w:val="000000"/>
                      <w:sz w:val="23"/>
                      <w:szCs w:val="23"/>
                      <w:shd w:val="clear" w:color="auto" w:fill="FAFAFA"/>
                    </w:rPr>
                    <w:t xml:space="preserve"> doğru ilerlenir.</w:t>
                  </w:r>
                  <w:r w:rsidRPr="00BE0131"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br/>
                  </w:r>
                  <w:r w:rsidRPr="00BE0131">
                    <w:rPr>
                      <w:rFonts w:ascii="Verdana" w:hAnsi="Verdana"/>
                      <w:color w:val="000000"/>
                      <w:sz w:val="28"/>
                      <w:szCs w:val="28"/>
                    </w:rPr>
                    <w:br/>
                  </w:r>
                </w:p>
              </w:txbxContent>
            </v:textbox>
          </v:shape>
        </w:pict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40" o:spid="_x0000_i1037" type="#_x0000_t75" alt="http://img.webme.com/pic/m/matemaatik/tam18.gif" style="width:196.5pt;height:78.75pt;visibility:visible">
            <v:imagedata r:id="rId20" o:title="" cropbottom="38814f" cropleft="7188f" cropright="7625f" grayscale="t"/>
          </v:shape>
        </w:pict>
      </w:r>
      <w:r w:rsidRPr="000F5CA3">
        <w:rPr>
          <w:rFonts w:ascii="DroidSansRegular" w:hAnsi="DroidSansRegular"/>
          <w:color w:val="000000"/>
          <w:sz w:val="23"/>
          <w:szCs w:val="23"/>
          <w:shd w:val="clear" w:color="auto" w:fill="FAFAFA"/>
        </w:rPr>
        <w:br/>
      </w:r>
      <w:r w:rsidRPr="00BE0131">
        <w:rPr>
          <w:rFonts w:ascii="DroidSansRegular" w:hAnsi="DroidSansRegular"/>
          <w:noProof/>
          <w:color w:val="000000"/>
          <w:sz w:val="23"/>
          <w:szCs w:val="23"/>
          <w:shd w:val="clear" w:color="auto" w:fill="FAFAFA"/>
        </w:rPr>
        <w:pict>
          <v:shape id="Resim 41" o:spid="_x0000_i1038" type="#_x0000_t75" alt="http://img.webme.com/pic/m/matemaatik/tam16.gif" style="width:195pt;height:67.5pt;visibility:visible">
            <v:imagedata r:id="rId21" o:title="" croptop="4487f" cropbottom="8069f" cropleft="3783f" cropright="15371f" grayscale="t"/>
          </v:shape>
        </w:pict>
      </w:r>
    </w:p>
    <w:p w:rsidR="00653DDC" w:rsidRPr="008B1B4B" w:rsidRDefault="00653DDC" w:rsidP="008B1B4B">
      <w:pPr>
        <w:tabs>
          <w:tab w:val="left" w:pos="4409"/>
        </w:tabs>
        <w:rPr>
          <w:lang w:eastAsia="tr-TR"/>
        </w:rPr>
      </w:pPr>
      <w:r>
        <w:rPr>
          <w:lang w:eastAsia="tr-TR"/>
        </w:rPr>
        <w:tab/>
      </w:r>
      <w:bookmarkStart w:id="0" w:name="_GoBack"/>
      <w:bookmarkEnd w:id="0"/>
      <w:r w:rsidRPr="00DE3593">
        <w:rPr>
          <w:color w:val="000000"/>
        </w:rPr>
        <w:fldChar w:fldCharType="begin"/>
      </w:r>
      <w:r w:rsidRPr="00DE3593">
        <w:rPr>
          <w:color w:val="000000"/>
        </w:rPr>
        <w:instrText xml:space="preserve"> HYPERLINK "http://www.sorubak.com" </w:instrText>
      </w:r>
      <w:r w:rsidRPr="00DE3593">
        <w:rPr>
          <w:color w:val="000000"/>
        </w:rPr>
      </w:r>
      <w:r w:rsidRPr="00DE3593">
        <w:rPr>
          <w:color w:val="000000"/>
        </w:rPr>
        <w:fldChar w:fldCharType="separate"/>
      </w:r>
      <w:r w:rsidRPr="00DE3593">
        <w:rPr>
          <w:rStyle w:val="Hyperlink"/>
          <w:color w:val="000000"/>
        </w:rPr>
        <w:t>www.sorubak.com</w:t>
      </w:r>
      <w:r w:rsidRPr="00DE3593">
        <w:rPr>
          <w:color w:val="000000"/>
        </w:rPr>
        <w:fldChar w:fldCharType="end"/>
      </w:r>
    </w:p>
    <w:sectPr w:rsidR="00653DDC" w:rsidRPr="008B1B4B" w:rsidSect="00E41A26">
      <w:foot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DDC" w:rsidRDefault="00653DDC" w:rsidP="003E3171">
      <w:pPr>
        <w:spacing w:after="0" w:line="240" w:lineRule="auto"/>
      </w:pPr>
      <w:r>
        <w:separator/>
      </w:r>
    </w:p>
  </w:endnote>
  <w:endnote w:type="continuationSeparator" w:id="0">
    <w:p w:rsidR="00653DDC" w:rsidRDefault="00653DDC" w:rsidP="003E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DroidSans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DDC" w:rsidRDefault="00653DDC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653DDC" w:rsidRDefault="00653D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DDC" w:rsidRDefault="00653DDC" w:rsidP="003E3171">
      <w:pPr>
        <w:spacing w:after="0" w:line="240" w:lineRule="auto"/>
      </w:pPr>
      <w:r>
        <w:separator/>
      </w:r>
    </w:p>
  </w:footnote>
  <w:footnote w:type="continuationSeparator" w:id="0">
    <w:p w:rsidR="00653DDC" w:rsidRDefault="00653DDC" w:rsidP="003E3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85264"/>
    <w:multiLevelType w:val="hybridMultilevel"/>
    <w:tmpl w:val="07BAE360"/>
    <w:lvl w:ilvl="0" w:tplc="AEE88E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26"/>
    <w:rsid w:val="000A6967"/>
    <w:rsid w:val="000F5CA3"/>
    <w:rsid w:val="003E3171"/>
    <w:rsid w:val="004333DF"/>
    <w:rsid w:val="00457548"/>
    <w:rsid w:val="004D7D1B"/>
    <w:rsid w:val="00647985"/>
    <w:rsid w:val="00653DDC"/>
    <w:rsid w:val="00700AAB"/>
    <w:rsid w:val="00815A68"/>
    <w:rsid w:val="008B1B4B"/>
    <w:rsid w:val="00AF0AB3"/>
    <w:rsid w:val="00B06916"/>
    <w:rsid w:val="00BA78F6"/>
    <w:rsid w:val="00BE0131"/>
    <w:rsid w:val="00DE3593"/>
    <w:rsid w:val="00E41A26"/>
    <w:rsid w:val="00F91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8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41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1A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41A26"/>
    <w:pPr>
      <w:ind w:left="720"/>
      <w:contextualSpacing/>
    </w:pPr>
  </w:style>
  <w:style w:type="paragraph" w:styleId="NormalWeb">
    <w:name w:val="Normal (Web)"/>
    <w:basedOn w:val="Normal"/>
    <w:uiPriority w:val="99"/>
    <w:rsid w:val="00E41A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E41A26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3E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E317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E31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E3171"/>
    <w:rPr>
      <w:rFonts w:cs="Times New Roman"/>
    </w:rPr>
  </w:style>
  <w:style w:type="character" w:styleId="Hyperlink">
    <w:name w:val="Hyperlink"/>
    <w:basedOn w:val="DefaultParagraphFont"/>
    <w:uiPriority w:val="99"/>
    <w:rsid w:val="008B1B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70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2</Pages>
  <Words>256</Words>
  <Characters>1462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Davut Hoca</dc:creator>
  <cp:keywords>www.sorubak.com</cp:keywords>
  <dc:description>www.sorubak.com</dc:description>
  <cp:lastModifiedBy>Dogan</cp:lastModifiedBy>
  <cp:revision>www.sorubak.com</cp:revision>
  <dcterms:created xsi:type="dcterms:W3CDTF">2013-09-21T20:48:00Z</dcterms:created>
  <dcterms:modified xsi:type="dcterms:W3CDTF">2013-09-26T07:56:00Z</dcterms:modified>
  <cp:category>www.sorubak.com</cp:category>
  <cp:version>www.sorubak.com</cp:version>
</cp:coreProperties>
</file>