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F83" w:rsidRPr="0050321A" w:rsidRDefault="00116F83" w:rsidP="00B51671">
      <w:pPr>
        <w:spacing w:after="0"/>
        <w:jc w:val="center"/>
        <w:rPr>
          <w:rFonts w:ascii="Comic Sans MS" w:hAnsi="Comic Sans MS"/>
          <w:sz w:val="20"/>
          <w:szCs w:val="20"/>
        </w:rPr>
      </w:pPr>
      <w:r w:rsidRPr="0050321A">
        <w:rPr>
          <w:rFonts w:ascii="Comic Sans MS" w:hAnsi="Comic Sans MS"/>
          <w:sz w:val="20"/>
          <w:szCs w:val="20"/>
        </w:rPr>
        <w:t>201</w:t>
      </w:r>
      <w:r>
        <w:rPr>
          <w:rFonts w:ascii="Comic Sans MS" w:hAnsi="Comic Sans MS"/>
          <w:sz w:val="20"/>
          <w:szCs w:val="20"/>
        </w:rPr>
        <w:t>3</w:t>
      </w:r>
      <w:r w:rsidRPr="0050321A">
        <w:rPr>
          <w:rFonts w:ascii="Comic Sans MS" w:hAnsi="Comic Sans MS"/>
          <w:sz w:val="20"/>
          <w:szCs w:val="20"/>
        </w:rPr>
        <w:t>/201</w:t>
      </w:r>
      <w:r>
        <w:rPr>
          <w:rFonts w:ascii="Comic Sans MS" w:hAnsi="Comic Sans MS"/>
          <w:sz w:val="20"/>
          <w:szCs w:val="20"/>
        </w:rPr>
        <w:t>4</w:t>
      </w:r>
      <w:r w:rsidRPr="0050321A">
        <w:rPr>
          <w:rFonts w:ascii="Comic Sans MS" w:hAnsi="Comic Sans MS"/>
          <w:sz w:val="20"/>
          <w:szCs w:val="20"/>
        </w:rPr>
        <w:t xml:space="preserve"> Eğitim Öğretim Yılı</w:t>
      </w:r>
    </w:p>
    <w:p w:rsidR="00116F83" w:rsidRPr="0050321A" w:rsidRDefault="00116F83" w:rsidP="00B51671">
      <w:pPr>
        <w:spacing w:after="0"/>
        <w:ind w:left="360"/>
        <w:rPr>
          <w:rFonts w:ascii="Comic Sans MS" w:hAnsi="Comic Sans MS"/>
          <w:sz w:val="20"/>
          <w:szCs w:val="20"/>
        </w:rPr>
      </w:pPr>
      <w:r w:rsidRPr="0050321A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     </w:t>
      </w:r>
      <w:r w:rsidRPr="0050321A">
        <w:rPr>
          <w:rFonts w:ascii="Comic Sans MS" w:hAnsi="Comic Sans MS"/>
          <w:sz w:val="20"/>
          <w:szCs w:val="20"/>
        </w:rPr>
        <w:t>Türkçe Dersi 1.Dönem 1. Yazılısı</w:t>
      </w:r>
    </w:p>
    <w:p w:rsidR="00116F83" w:rsidRPr="0050321A" w:rsidRDefault="00116F83" w:rsidP="00B51671">
      <w:pPr>
        <w:spacing w:after="0"/>
        <w:rPr>
          <w:rFonts w:ascii="Comic Sans MS" w:hAnsi="Comic Sans MS"/>
          <w:sz w:val="20"/>
          <w:szCs w:val="20"/>
        </w:rPr>
      </w:pPr>
      <w:r w:rsidRPr="0050321A">
        <w:rPr>
          <w:rFonts w:ascii="Comic Sans MS" w:hAnsi="Comic Sans MS"/>
          <w:sz w:val="20"/>
          <w:szCs w:val="20"/>
        </w:rPr>
        <w:t>1-Aşağıdakilerin hangisinde altı çizili sözcük mecaz anlamda kullanılmıştır?</w:t>
      </w:r>
      <w:r>
        <w:rPr>
          <w:rFonts w:ascii="Comic Sans MS" w:hAnsi="Comic Sans MS"/>
          <w:sz w:val="20"/>
          <w:szCs w:val="20"/>
        </w:rPr>
        <w:t xml:space="preserve"> </w:t>
      </w:r>
      <w:bookmarkStart w:id="0" w:name="OLE_LINK1"/>
      <w:bookmarkStart w:id="1" w:name="OLE_LINK2"/>
      <w:r w:rsidRPr="004B3EC7">
        <w:rPr>
          <w:color w:val="000000"/>
        </w:rPr>
        <w:fldChar w:fldCharType="begin"/>
      </w:r>
      <w:r w:rsidRPr="004B3EC7">
        <w:rPr>
          <w:color w:val="000000"/>
        </w:rPr>
        <w:instrText xml:space="preserve"> HYPERLINK "http://www.sorubak.com" </w:instrText>
      </w:r>
      <w:r w:rsidRPr="004B3EC7">
        <w:rPr>
          <w:color w:val="000000"/>
        </w:rPr>
      </w:r>
      <w:r w:rsidRPr="004B3EC7">
        <w:rPr>
          <w:color w:val="000000"/>
        </w:rPr>
        <w:fldChar w:fldCharType="separate"/>
      </w:r>
      <w:r w:rsidRPr="004B3EC7">
        <w:rPr>
          <w:rStyle w:val="Hyperlink"/>
          <w:color w:val="000000"/>
        </w:rPr>
        <w:t>www.sorubak.com</w:t>
      </w:r>
      <w:r w:rsidRPr="004B3EC7">
        <w:rPr>
          <w:color w:val="000000"/>
        </w:rPr>
        <w:fldChar w:fldCharType="end"/>
      </w:r>
      <w:bookmarkEnd w:id="0"/>
      <w:bookmarkEnd w:id="1"/>
    </w:p>
    <w:p w:rsidR="00116F83" w:rsidRPr="0050321A" w:rsidRDefault="00116F83" w:rsidP="00B51671">
      <w:pPr>
        <w:spacing w:after="0"/>
        <w:rPr>
          <w:rFonts w:ascii="Comic Sans MS" w:hAnsi="Comic Sans MS"/>
          <w:sz w:val="20"/>
          <w:szCs w:val="20"/>
        </w:rPr>
      </w:pPr>
      <w:r w:rsidRPr="0050321A">
        <w:rPr>
          <w:rFonts w:ascii="Comic Sans MS" w:hAnsi="Comic Sans MS"/>
          <w:sz w:val="20"/>
          <w:szCs w:val="20"/>
        </w:rPr>
        <w:t xml:space="preserve">A-İnsan söyleyeceklerine </w:t>
      </w:r>
      <w:r w:rsidRPr="0050321A">
        <w:rPr>
          <w:rFonts w:ascii="Comic Sans MS" w:hAnsi="Comic Sans MS"/>
          <w:sz w:val="20"/>
          <w:szCs w:val="20"/>
          <w:u w:val="single"/>
        </w:rPr>
        <w:t>dikkat</w:t>
      </w:r>
      <w:r w:rsidRPr="0050321A">
        <w:rPr>
          <w:rFonts w:ascii="Comic Sans MS" w:hAnsi="Comic Sans MS"/>
          <w:sz w:val="20"/>
          <w:szCs w:val="20"/>
        </w:rPr>
        <w:t xml:space="preserve"> etmeli.</w:t>
      </w:r>
    </w:p>
    <w:p w:rsidR="00116F83" w:rsidRPr="0050321A" w:rsidRDefault="00116F83" w:rsidP="00B51671">
      <w:pPr>
        <w:spacing w:after="0"/>
        <w:rPr>
          <w:rFonts w:ascii="Comic Sans MS" w:hAnsi="Comic Sans MS"/>
          <w:sz w:val="20"/>
          <w:szCs w:val="20"/>
        </w:rPr>
      </w:pPr>
      <w:r w:rsidRPr="0050321A">
        <w:rPr>
          <w:rFonts w:ascii="Comic Sans MS" w:hAnsi="Comic Sans MS"/>
          <w:sz w:val="20"/>
          <w:szCs w:val="20"/>
        </w:rPr>
        <w:t xml:space="preserve">B-Milli takımın </w:t>
      </w:r>
      <w:r w:rsidRPr="0050321A">
        <w:rPr>
          <w:rFonts w:ascii="Comic Sans MS" w:hAnsi="Comic Sans MS"/>
          <w:sz w:val="20"/>
          <w:szCs w:val="20"/>
          <w:u w:val="single"/>
        </w:rPr>
        <w:t>aslanları</w:t>
      </w:r>
      <w:r w:rsidRPr="0050321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bu maçı da kazandı</w:t>
      </w:r>
      <w:r w:rsidRPr="0050321A">
        <w:rPr>
          <w:rFonts w:ascii="Comic Sans MS" w:hAnsi="Comic Sans MS"/>
          <w:sz w:val="20"/>
          <w:szCs w:val="20"/>
        </w:rPr>
        <w:t>.</w:t>
      </w:r>
    </w:p>
    <w:p w:rsidR="00116F83" w:rsidRPr="0050321A" w:rsidRDefault="00116F83" w:rsidP="00B51671">
      <w:pPr>
        <w:spacing w:after="0"/>
        <w:rPr>
          <w:rFonts w:ascii="Comic Sans MS" w:hAnsi="Comic Sans MS"/>
          <w:sz w:val="20"/>
          <w:szCs w:val="20"/>
        </w:rPr>
      </w:pPr>
      <w:r w:rsidRPr="0050321A">
        <w:rPr>
          <w:rFonts w:ascii="Comic Sans MS" w:hAnsi="Comic Sans MS"/>
          <w:sz w:val="20"/>
          <w:szCs w:val="20"/>
        </w:rPr>
        <w:t xml:space="preserve">C-Geleceğimiz için </w:t>
      </w:r>
      <w:r w:rsidRPr="0050321A">
        <w:rPr>
          <w:rFonts w:ascii="Comic Sans MS" w:hAnsi="Comic Sans MS"/>
          <w:sz w:val="20"/>
          <w:szCs w:val="20"/>
          <w:u w:val="single"/>
        </w:rPr>
        <w:t>eğitime</w:t>
      </w:r>
      <w:r w:rsidRPr="0050321A">
        <w:rPr>
          <w:rFonts w:ascii="Comic Sans MS" w:hAnsi="Comic Sans MS"/>
          <w:sz w:val="20"/>
          <w:szCs w:val="20"/>
        </w:rPr>
        <w:t xml:space="preserve"> önem vermeliyiz.</w:t>
      </w:r>
    </w:p>
    <w:p w:rsidR="00116F83" w:rsidRDefault="00116F83" w:rsidP="00B51671">
      <w:pPr>
        <w:spacing w:after="0"/>
        <w:rPr>
          <w:rFonts w:ascii="Comic Sans MS" w:hAnsi="Comic Sans MS"/>
          <w:sz w:val="20"/>
          <w:szCs w:val="20"/>
        </w:rPr>
      </w:pPr>
      <w:r w:rsidRPr="0050321A">
        <w:rPr>
          <w:rFonts w:ascii="Comic Sans MS" w:hAnsi="Comic Sans MS"/>
          <w:sz w:val="20"/>
          <w:szCs w:val="20"/>
        </w:rPr>
        <w:t xml:space="preserve">D-Evlerinin yanında küçük bir </w:t>
      </w:r>
      <w:r w:rsidRPr="0050321A">
        <w:rPr>
          <w:rFonts w:ascii="Comic Sans MS" w:hAnsi="Comic Sans MS"/>
          <w:sz w:val="20"/>
          <w:szCs w:val="20"/>
          <w:u w:val="single"/>
        </w:rPr>
        <w:t>göl</w:t>
      </w:r>
      <w:r w:rsidRPr="0050321A">
        <w:rPr>
          <w:rFonts w:ascii="Comic Sans MS" w:hAnsi="Comic Sans MS"/>
          <w:sz w:val="20"/>
          <w:szCs w:val="20"/>
        </w:rPr>
        <w:t xml:space="preserve"> vardı.</w:t>
      </w:r>
    </w:p>
    <w:p w:rsidR="00116F83" w:rsidRPr="0050321A" w:rsidRDefault="00116F83" w:rsidP="00B51671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B51671">
      <w:pPr>
        <w:spacing w:after="0"/>
        <w:rPr>
          <w:rFonts w:ascii="Comic Sans MS" w:hAnsi="Comic Sans MS"/>
          <w:sz w:val="20"/>
          <w:szCs w:val="20"/>
        </w:rPr>
      </w:pPr>
      <w:r w:rsidRPr="0050321A">
        <w:rPr>
          <w:rFonts w:ascii="Comic Sans MS" w:hAnsi="Comic Sans MS"/>
          <w:sz w:val="20"/>
          <w:szCs w:val="20"/>
        </w:rPr>
        <w:t>2-</w:t>
      </w:r>
      <w:r>
        <w:rPr>
          <w:rFonts w:ascii="Comic Sans MS" w:hAnsi="Comic Sans MS"/>
          <w:sz w:val="20"/>
          <w:szCs w:val="20"/>
        </w:rPr>
        <w:t xml:space="preserve">                         II</w:t>
      </w:r>
    </w:p>
    <w:p w:rsidR="00116F83" w:rsidRDefault="00116F83" w:rsidP="00B51671">
      <w:pPr>
        <w:spacing w:after="0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6" type="#_x0000_t74" style="position:absolute;margin-left:54.15pt;margin-top:2.8pt;width:81.75pt;height:61.5pt;z-index:251655168">
            <v:textbox>
              <w:txbxContent>
                <w:p w:rsidR="00116F83" w:rsidRPr="004B119C" w:rsidRDefault="00116F83" w:rsidP="0050321A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nasihat</w:t>
                  </w:r>
                </w:p>
                <w:p w:rsidR="00116F83" w:rsidRPr="004B119C" w:rsidRDefault="00116F8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 xml:space="preserve">  öğüt</w:t>
                  </w:r>
                </w:p>
              </w:txbxContent>
            </v:textbox>
          </v:shape>
        </w:pict>
      </w:r>
    </w:p>
    <w:p w:rsidR="00116F83" w:rsidRDefault="00116F83" w:rsidP="00B51671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B51671">
      <w:pPr>
        <w:spacing w:after="0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_x0000_s1027" type="#_x0000_t74" style="position:absolute;margin-left:10.9pt;margin-top:10.55pt;width:81.95pt;height:61.5pt;rotation:270;z-index:251658240">
            <v:textbox>
              <w:txbxContent>
                <w:p w:rsidR="00116F83" w:rsidRPr="004B119C" w:rsidRDefault="00116F83" w:rsidP="0050321A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soluk</w:t>
                  </w:r>
                </w:p>
                <w:p w:rsidR="00116F83" w:rsidRPr="004B119C" w:rsidRDefault="00116F83" w:rsidP="0050321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nefes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74" style="position:absolute;margin-left:93.4pt;margin-top:10.55pt;width:81.95pt;height:61.5pt;rotation:90;z-index:251656192">
            <v:textbox>
              <w:txbxContent>
                <w:p w:rsidR="00116F83" w:rsidRPr="004B119C" w:rsidRDefault="00116F83" w:rsidP="0050321A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itina</w:t>
                  </w:r>
                </w:p>
                <w:p w:rsidR="00116F83" w:rsidRPr="004B119C" w:rsidRDefault="00116F83" w:rsidP="0050321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özen</w:t>
                  </w:r>
                </w:p>
              </w:txbxContent>
            </v:textbox>
          </v:shape>
        </w:pict>
      </w:r>
    </w:p>
    <w:p w:rsidR="00116F83" w:rsidRDefault="00116F83" w:rsidP="00B51671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B51671">
      <w:pPr>
        <w:spacing w:after="0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oval id="_x0000_s1029" style="position:absolute;margin-left:86.4pt;margin-top:3.95pt;width:13.5pt;height:14.1pt;z-index:251659264" fillcolor="#fde9d9"/>
        </w:pict>
      </w:r>
      <w:r>
        <w:rPr>
          <w:rFonts w:ascii="Comic Sans MS" w:hAnsi="Comic Sans MS"/>
          <w:sz w:val="20"/>
          <w:szCs w:val="20"/>
        </w:rPr>
        <w:t xml:space="preserve">   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III</w:t>
      </w:r>
    </w:p>
    <w:p w:rsidR="00116F83" w:rsidRDefault="00116F83" w:rsidP="00B51671">
      <w:pPr>
        <w:spacing w:after="0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_x0000_s1030" type="#_x0000_t74" style="position:absolute;margin-left:54.15pt;margin-top:5.95pt;width:81.75pt;height:61.5pt;rotation:180;z-index:251657216">
            <v:textbox>
              <w:txbxContent>
                <w:p w:rsidR="00116F83" w:rsidRPr="004B119C" w:rsidRDefault="00116F83" w:rsidP="0050321A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eksik</w:t>
                  </w:r>
                </w:p>
                <w:p w:rsidR="00116F83" w:rsidRPr="004B119C" w:rsidRDefault="00116F83" w:rsidP="0050321A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fazla</w:t>
                  </w:r>
                </w:p>
              </w:txbxContent>
            </v:textbox>
          </v:shape>
        </w:pict>
      </w:r>
    </w:p>
    <w:p w:rsidR="00116F83" w:rsidRDefault="00116F83" w:rsidP="00B51671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B51671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B51671">
      <w:pPr>
        <w:spacing w:after="0"/>
        <w:rPr>
          <w:rFonts w:ascii="Comic Sans MS" w:hAnsi="Comic Sans MS"/>
          <w:sz w:val="20"/>
          <w:szCs w:val="20"/>
        </w:rPr>
      </w:pPr>
    </w:p>
    <w:p w:rsidR="00116F83" w:rsidRPr="0050321A" w:rsidRDefault="00116F83" w:rsidP="00B51671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116F83" w:rsidRDefault="00116F83" w:rsidP="00B51671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IV</w:t>
      </w:r>
    </w:p>
    <w:p w:rsidR="00116F83" w:rsidRDefault="00116F83" w:rsidP="00B51671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Yukarıdaki çiçeğin kaç numaralı yaprağındaki kelime çifti </w:t>
      </w:r>
      <w:r w:rsidRPr="004B119C">
        <w:rPr>
          <w:rFonts w:ascii="Comic Sans MS" w:hAnsi="Comic Sans MS"/>
          <w:b/>
          <w:sz w:val="20"/>
          <w:szCs w:val="20"/>
        </w:rPr>
        <w:t>diğerlerinden farklıdır</w:t>
      </w:r>
      <w:r>
        <w:rPr>
          <w:rFonts w:ascii="Comic Sans MS" w:hAnsi="Comic Sans MS"/>
          <w:sz w:val="20"/>
          <w:szCs w:val="20"/>
        </w:rPr>
        <w:t>.</w:t>
      </w:r>
    </w:p>
    <w:p w:rsidR="00116F83" w:rsidRDefault="00116F83" w:rsidP="00B51671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B-II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C-III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D-IV</w:t>
      </w:r>
    </w:p>
    <w:p w:rsidR="00116F83" w:rsidRDefault="00116F83" w:rsidP="00B51671">
      <w:pPr>
        <w:spacing w:after="0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margin-left:21.15pt;margin-top:15.4pt;width:151.5pt;height:53.25pt;z-index:251660288" fillcolor="#fde9d9">
            <v:textbox style="mso-next-textbox:#_x0000_s1031">
              <w:txbxContent>
                <w:p w:rsidR="00116F83" w:rsidRPr="0050321A" w:rsidRDefault="00116F83" w:rsidP="0050321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k</w:t>
                  </w:r>
                  <w:r w:rsidRPr="0050321A">
                    <w:rPr>
                      <w:rFonts w:ascii="Comic Sans MS" w:hAnsi="Comic Sans MS"/>
                      <w:sz w:val="20"/>
                      <w:szCs w:val="20"/>
                    </w:rPr>
                    <w:t>ız- ıslak-kova-uzun-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Pr="0050321A">
                    <w:rPr>
                      <w:rFonts w:ascii="Comic Sans MS" w:hAnsi="Comic Sans MS"/>
                      <w:sz w:val="20"/>
                      <w:szCs w:val="20"/>
                    </w:rPr>
                    <w:t>kalem-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siyah-savaş</w:t>
                  </w:r>
                </w:p>
              </w:txbxContent>
            </v:textbox>
          </v:shape>
        </w:pict>
      </w:r>
    </w:p>
    <w:p w:rsidR="00116F83" w:rsidRDefault="00116F83" w:rsidP="00B51671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</w:t>
      </w:r>
    </w:p>
    <w:p w:rsidR="00116F83" w:rsidRDefault="00116F83" w:rsidP="00B51671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B51671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B51671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B51671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Yukarıdaki kelimelerden kaç tanesinin </w:t>
      </w:r>
      <w:r w:rsidRPr="004B119C">
        <w:rPr>
          <w:rFonts w:ascii="Comic Sans MS" w:hAnsi="Comic Sans MS"/>
          <w:b/>
          <w:sz w:val="20"/>
          <w:szCs w:val="20"/>
        </w:rPr>
        <w:t>zıt anlamlısı</w:t>
      </w:r>
      <w:r>
        <w:rPr>
          <w:rFonts w:ascii="Comic Sans MS" w:hAnsi="Comic Sans MS"/>
          <w:sz w:val="20"/>
          <w:szCs w:val="20"/>
        </w:rPr>
        <w:t xml:space="preserve"> vardır?</w:t>
      </w:r>
    </w:p>
    <w:p w:rsidR="00116F83" w:rsidRDefault="00116F83" w:rsidP="0050321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A-2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B-3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C-4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D-5</w:t>
      </w:r>
    </w:p>
    <w:p w:rsidR="00116F83" w:rsidRDefault="00116F83" w:rsidP="0050321A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50321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4-  </w:t>
      </w:r>
      <w:r w:rsidRPr="004B119C">
        <w:rPr>
          <w:rFonts w:ascii="Comic Sans MS" w:hAnsi="Comic Sans MS"/>
          <w:b/>
          <w:sz w:val="20"/>
          <w:szCs w:val="20"/>
        </w:rPr>
        <w:t xml:space="preserve">‘’Kalp’’ </w:t>
      </w:r>
      <w:r>
        <w:rPr>
          <w:rFonts w:ascii="Comic Sans MS" w:hAnsi="Comic Sans MS"/>
          <w:sz w:val="20"/>
          <w:szCs w:val="20"/>
        </w:rPr>
        <w:t xml:space="preserve"> kelimesi hangi cümlede farklı anlamda kullanılmıştır.</w:t>
      </w:r>
    </w:p>
    <w:p w:rsidR="00116F83" w:rsidRDefault="00116F83" w:rsidP="0050321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A-Spor yaparken kalbimiz hızlı çarpar.</w:t>
      </w:r>
    </w:p>
    <w:p w:rsidR="00116F83" w:rsidRDefault="00116F83" w:rsidP="0050321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B-Dedem kalbinden ameliyat oldu.</w:t>
      </w:r>
    </w:p>
    <w:p w:rsidR="00116F83" w:rsidRDefault="00116F83" w:rsidP="0050321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C-Şükriye kimsenin kalbini kırmaz.</w:t>
      </w:r>
    </w:p>
    <w:p w:rsidR="00116F83" w:rsidRDefault="00116F83" w:rsidP="0050321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D-Bazı besinler kalbimizin sağlığı için faydalıdır.</w:t>
      </w:r>
    </w:p>
    <w:p w:rsidR="00116F83" w:rsidRDefault="00116F83" w:rsidP="0050321A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50321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 ‘’güneş’’ sözcüğünü oluşturan harfler hangi seçenekte alfabetik sırayla yazılmıştır.</w:t>
      </w:r>
    </w:p>
    <w:p w:rsidR="00116F83" w:rsidRPr="00AC1CFD" w:rsidRDefault="00116F83" w:rsidP="00AC1CF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r w:rsidRPr="00AC1CFD">
        <w:rPr>
          <w:rFonts w:ascii="Comic Sans MS" w:hAnsi="Comic Sans MS"/>
          <w:sz w:val="20"/>
          <w:szCs w:val="20"/>
        </w:rPr>
        <w:t xml:space="preserve">ş-ü-n-e-g </w:t>
      </w:r>
      <w:r w:rsidRPr="00AC1CFD">
        <w:rPr>
          <w:rFonts w:ascii="Comic Sans MS" w:hAnsi="Comic Sans MS"/>
          <w:sz w:val="20"/>
          <w:szCs w:val="20"/>
        </w:rPr>
        <w:tab/>
      </w:r>
      <w:r w:rsidRPr="00AC1CFD">
        <w:rPr>
          <w:rFonts w:ascii="Comic Sans MS" w:hAnsi="Comic Sans MS"/>
          <w:sz w:val="20"/>
          <w:szCs w:val="20"/>
        </w:rPr>
        <w:tab/>
      </w:r>
      <w:r w:rsidRPr="00AC1CFD">
        <w:rPr>
          <w:rFonts w:ascii="Comic Sans MS" w:hAnsi="Comic Sans MS"/>
          <w:sz w:val="20"/>
          <w:szCs w:val="20"/>
        </w:rPr>
        <w:tab/>
        <w:t>B- e-g-n-ü-ş</w:t>
      </w:r>
    </w:p>
    <w:p w:rsidR="00116F83" w:rsidRDefault="00116F83" w:rsidP="00AC1CF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 e-g-n-ş-ü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D- g-e-ş-ü-n</w:t>
      </w:r>
    </w:p>
    <w:p w:rsidR="00116F83" w:rsidRDefault="00116F83" w:rsidP="00AC1CFD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AC1CF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6-‘’Keşke bu kadar çok televizyon izlemeseydim.’’ </w:t>
      </w:r>
    </w:p>
    <w:p w:rsidR="00116F83" w:rsidRDefault="00116F83" w:rsidP="00AC1CF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 cümleyi söyleyen Özlem hangi duyguyu yaşıyor?</w:t>
      </w:r>
    </w:p>
    <w:p w:rsidR="00116F83" w:rsidRDefault="00116F83" w:rsidP="00AC1CF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A-heyecan       B-korku          C-pişmanlık      D-endişe</w:t>
      </w:r>
    </w:p>
    <w:tbl>
      <w:tblPr>
        <w:tblpPr w:leftFromText="141" w:rightFromText="141" w:vertAnchor="text" w:horzAnchor="margin" w:tblpXSpec="right" w:tblpY="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37"/>
      </w:tblGrid>
      <w:tr w:rsidR="00116F83" w:rsidRPr="00AA7426" w:rsidTr="00AA7426">
        <w:tc>
          <w:tcPr>
            <w:tcW w:w="4537" w:type="dxa"/>
            <w:shd w:val="clear" w:color="auto" w:fill="FDE9D9"/>
          </w:tcPr>
          <w:p w:rsidR="00116F83" w:rsidRPr="00AA7426" w:rsidRDefault="00116F83" w:rsidP="00AA7426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A7426">
              <w:rPr>
                <w:rFonts w:ascii="Comic Sans MS" w:hAnsi="Comic Sans MS"/>
                <w:sz w:val="20"/>
                <w:szCs w:val="20"/>
              </w:rPr>
              <w:t>1-Cumhuriyeti                      2-eseridir</w:t>
            </w:r>
          </w:p>
          <w:p w:rsidR="00116F83" w:rsidRPr="00AA7426" w:rsidRDefault="00116F83" w:rsidP="00AA7426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A7426">
              <w:rPr>
                <w:rFonts w:ascii="Comic Sans MS" w:hAnsi="Comic Sans MS"/>
                <w:sz w:val="20"/>
                <w:szCs w:val="20"/>
              </w:rPr>
              <w:t>3-büyük                               4-Atatürk’ün</w:t>
            </w:r>
          </w:p>
          <w:p w:rsidR="00116F83" w:rsidRPr="00AA7426" w:rsidRDefault="00116F83" w:rsidP="00AA7426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A7426">
              <w:rPr>
                <w:rFonts w:ascii="Comic Sans MS" w:hAnsi="Comic Sans MS"/>
                <w:sz w:val="20"/>
                <w:szCs w:val="20"/>
              </w:rPr>
              <w:t>5-Türkiye                            6-en</w:t>
            </w:r>
          </w:p>
        </w:tc>
      </w:tr>
    </w:tbl>
    <w:p w:rsidR="00116F83" w:rsidRPr="00AC1CFD" w:rsidRDefault="00116F83" w:rsidP="00AC1CF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</w:t>
      </w:r>
    </w:p>
    <w:p w:rsidR="00116F83" w:rsidRDefault="00116F83" w:rsidP="00AC1CFD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AC1CFD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AC1CF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Yukarıdaki sözcüklerle oluşturulacak anlamlı ve kurallı bir cümlede numaralandırılan sözcükler nasıl sıralanmalıdır?</w:t>
      </w:r>
    </w:p>
    <w:p w:rsidR="00116F83" w:rsidRPr="00A36CEF" w:rsidRDefault="00116F83" w:rsidP="00A36CE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r w:rsidRPr="00A36CEF">
        <w:rPr>
          <w:rFonts w:ascii="Comic Sans MS" w:hAnsi="Comic Sans MS"/>
          <w:sz w:val="20"/>
          <w:szCs w:val="20"/>
        </w:rPr>
        <w:t>4 ,6,3,2,5,1</w:t>
      </w:r>
      <w:r w:rsidRPr="00A36CEF">
        <w:rPr>
          <w:rFonts w:ascii="Comic Sans MS" w:hAnsi="Comic Sans MS"/>
          <w:sz w:val="20"/>
          <w:szCs w:val="20"/>
        </w:rPr>
        <w:tab/>
      </w:r>
      <w:r w:rsidRPr="00A36CEF">
        <w:rPr>
          <w:rFonts w:ascii="Comic Sans MS" w:hAnsi="Comic Sans MS"/>
          <w:sz w:val="20"/>
          <w:szCs w:val="20"/>
        </w:rPr>
        <w:tab/>
      </w:r>
      <w:r w:rsidRPr="00A36CEF">
        <w:rPr>
          <w:rFonts w:ascii="Comic Sans MS" w:hAnsi="Comic Sans MS"/>
          <w:sz w:val="20"/>
          <w:szCs w:val="20"/>
        </w:rPr>
        <w:tab/>
        <w:t>B-  5,1,4,6,3,2</w:t>
      </w:r>
    </w:p>
    <w:p w:rsidR="00116F83" w:rsidRDefault="00116F83" w:rsidP="00AC1CF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  5,1,2,4,6,3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D-  4,5,1,6,3,2</w:t>
      </w:r>
    </w:p>
    <w:p w:rsidR="00116F83" w:rsidRPr="00936F66" w:rsidRDefault="00116F83" w:rsidP="00AC1CFD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pPr w:leftFromText="141" w:rightFromText="141" w:vertAnchor="text" w:horzAnchor="margin" w:tblpXSpec="right" w:tblpY="-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4524"/>
      </w:tblGrid>
      <w:tr w:rsidR="00116F83" w:rsidRPr="00AA7426" w:rsidTr="00936F66">
        <w:trPr>
          <w:trHeight w:val="699"/>
        </w:trPr>
        <w:tc>
          <w:tcPr>
            <w:tcW w:w="4524" w:type="dxa"/>
            <w:shd w:val="clear" w:color="auto" w:fill="FDE9D9"/>
          </w:tcPr>
          <w:p w:rsidR="00116F83" w:rsidRPr="00AA7426" w:rsidRDefault="00116F83" w:rsidP="00936F66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AA7426">
              <w:rPr>
                <w:rFonts w:ascii="Comic Sans MS" w:hAnsi="Comic Sans MS"/>
                <w:sz w:val="20"/>
                <w:szCs w:val="20"/>
              </w:rPr>
              <w:t xml:space="preserve">Yazın piknik yapanların dikkatsizliği nedeniyle pek çok orman </w:t>
            </w:r>
            <w:r w:rsidRPr="00AA7426">
              <w:rPr>
                <w:rFonts w:ascii="Comic Sans MS" w:hAnsi="Comic Sans MS"/>
                <w:sz w:val="20"/>
                <w:szCs w:val="20"/>
                <w:u w:val="single"/>
              </w:rPr>
              <w:t>yan</w:t>
            </w:r>
            <w:r w:rsidRPr="00AA7426">
              <w:rPr>
                <w:rFonts w:ascii="Comic Sans MS" w:hAnsi="Comic Sans MS"/>
                <w:sz w:val="20"/>
                <w:szCs w:val="20"/>
              </w:rPr>
              <w:t xml:space="preserve">dı. </w:t>
            </w:r>
          </w:p>
        </w:tc>
      </w:tr>
    </w:tbl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8-  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Yukarıdaki cümlede altı çizilen sözcük hangi cümlede farklı anlamda kullanılmıştır?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A-Yan sınıftan çok gürültü geliyor.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B-Sobadaki odunlar hızla yandı.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C-Elindeki kibrit hemen yandı.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D-Son mum da yandı ve mum kalmadı.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9-  Aşağıdaki sözcüklerden hangisinin eş anlamlısı yoktur?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A-mesafe           B- zaman           C-kara           D-dağ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10- Aşağıdakilerden hangisinde sebep-sonuç ilişkisi vardır?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A-Hatalarımız bizler için önemlidir.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B-Depremde elektrik direkleri yıkıldığı için köylerde elektrikler kesildi.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C-Babaannem çok tatlı bir kadındır.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D-Yeni aldığım kitabı hemen okudum.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11-  ‘’Utancından yüzü kıpkırmızı oldu ve ağladı.’’ 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Yukarıdaki cümleyi söylemeye neden olan olay hangisi olabilir.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A-Seda’nın matematik sorusunu doğru cevaplaması.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B-Güllü’ nün andımızı okumaya giderken düşüp eteğini yırtması.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C-Ali’nin bayramda dedesinin elini öpmesi.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D-Fadime’nin 29 Ekim şiirini sınıf önünde heyecanlanmadan okuması.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12- Aşağıdakilerden hangi cümlede öznel bir yargı 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kişisel görüş ) vardır?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A-Bugün Türkçe dersinden yazılı olduk.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B-29 Ekim Cumartesi günü okulda tören olacak.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C-Bu yazılı benim çok zordu.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D-Kurban bayramında okul tatil olacak.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13-Aşağıdaki kısaltmalardan hangisine nokta konulmalıdır?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A-örnek - ör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B- kilogram – kg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 gram – gr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D- Litre – L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14-  ‘’Yazılıdan çok yüksek puan aldım.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…………………….. bu sınava çok iyi hazırlanmıştım.’’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Yukarıdaki cümlede boş bırakılan yere hangisi yazılmalıdır?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A-bu nedenle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B-bu yüzden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C-çünkü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D-fakat</w:t>
      </w:r>
    </w:p>
    <w:tbl>
      <w:tblPr>
        <w:tblpPr w:leftFromText="141" w:rightFromText="141" w:vertAnchor="text" w:tblpX="643" w:tblpY="43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4039"/>
      </w:tblGrid>
      <w:tr w:rsidR="00116F83" w:rsidRPr="00AA7426" w:rsidTr="00A87176">
        <w:trPr>
          <w:trHeight w:val="750"/>
        </w:trPr>
        <w:tc>
          <w:tcPr>
            <w:tcW w:w="4039" w:type="dxa"/>
            <w:shd w:val="clear" w:color="auto" w:fill="FDE9D9"/>
          </w:tcPr>
          <w:p w:rsidR="00116F83" w:rsidRPr="00AA7426" w:rsidRDefault="00116F83" w:rsidP="00A87176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AA7426">
              <w:rPr>
                <w:rFonts w:ascii="Comic Sans MS" w:hAnsi="Comic Sans MS"/>
                <w:sz w:val="20"/>
                <w:szCs w:val="20"/>
              </w:rPr>
              <w:t>I- Türk Malı</w:t>
            </w:r>
            <w:r w:rsidRPr="00AA7426">
              <w:rPr>
                <w:rFonts w:ascii="Comic Sans MS" w:hAnsi="Comic Sans MS"/>
                <w:sz w:val="20"/>
                <w:szCs w:val="20"/>
              </w:rPr>
              <w:tab/>
              <w:t xml:space="preserve">           II- Apartmanı- Apt III – Bakınız – bk       IV- Metre- m</w:t>
            </w:r>
          </w:p>
        </w:tc>
      </w:tr>
    </w:tbl>
    <w:p w:rsidR="00116F83" w:rsidRDefault="00116F83" w:rsidP="00A87176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A8717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15-   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Yukarıdaki sözcüklerden hangilerinin sonuna nokta koymayız?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A-I-II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B- II-III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C- III- IV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D- I – IV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1193" w:tblpY="-3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61"/>
      </w:tblGrid>
      <w:tr w:rsidR="00116F83" w:rsidRPr="00AA7426" w:rsidTr="00AA7426">
        <w:tc>
          <w:tcPr>
            <w:tcW w:w="3861" w:type="dxa"/>
            <w:shd w:val="clear" w:color="auto" w:fill="FDE9D9"/>
          </w:tcPr>
          <w:p w:rsidR="00116F83" w:rsidRPr="00AA7426" w:rsidRDefault="00116F83" w:rsidP="00AA7426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A7426">
              <w:rPr>
                <w:rFonts w:ascii="Comic Sans MS" w:hAnsi="Comic Sans MS"/>
                <w:sz w:val="20"/>
                <w:szCs w:val="20"/>
              </w:rPr>
              <w:t>I.O bize  her zaman yol…………………….</w:t>
            </w:r>
          </w:p>
          <w:p w:rsidR="00116F83" w:rsidRPr="00AA7426" w:rsidRDefault="00116F83" w:rsidP="00AA7426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A7426">
              <w:rPr>
                <w:rFonts w:ascii="Comic Sans MS" w:hAnsi="Comic Sans MS"/>
                <w:sz w:val="20"/>
                <w:szCs w:val="20"/>
              </w:rPr>
              <w:t>II. Atatürk, çok ………………………………...</w:t>
            </w:r>
          </w:p>
          <w:p w:rsidR="00116F83" w:rsidRPr="00AA7426" w:rsidRDefault="00116F83" w:rsidP="00AA7426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A7426">
              <w:rPr>
                <w:rFonts w:ascii="Comic Sans MS" w:hAnsi="Comic Sans MS"/>
                <w:sz w:val="20"/>
                <w:szCs w:val="20"/>
              </w:rPr>
              <w:t>III.Halk, Atatürk’ü coşkuyla………………….</w:t>
            </w:r>
          </w:p>
        </w:tc>
      </w:tr>
    </w:tbl>
    <w:p w:rsidR="00116F83" w:rsidRPr="00AC1CFD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16- </w:t>
      </w: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936F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Yukarıdaki cümleler hangi seçenekte verilen iş,oluş hareket bildiren sözcüklerle tamamlanabilir?</w:t>
      </w:r>
    </w:p>
    <w:p w:rsidR="00116F83" w:rsidRPr="00A87176" w:rsidRDefault="00116F83" w:rsidP="00936F66">
      <w:pPr>
        <w:spacing w:after="0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         _____I____  _____II_____   ____III_____</w:t>
      </w:r>
    </w:p>
    <w:p w:rsidR="00116F83" w:rsidRDefault="00116F83" w:rsidP="00780F64">
      <w:pPr>
        <w:pStyle w:val="ListParagraph"/>
        <w:numPr>
          <w:ilvl w:val="0"/>
          <w:numId w:val="14"/>
        </w:num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v</w:t>
      </w:r>
      <w:r w:rsidRPr="00780F64">
        <w:rPr>
          <w:rFonts w:ascii="Comic Sans MS" w:hAnsi="Comic Sans MS"/>
          <w:sz w:val="20"/>
          <w:szCs w:val="20"/>
        </w:rPr>
        <w:t>erecek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  <w:t xml:space="preserve">    gitti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alkışlayacak</w:t>
      </w:r>
    </w:p>
    <w:p w:rsidR="00116F83" w:rsidRDefault="00116F83" w:rsidP="00780F64">
      <w:pPr>
        <w:pStyle w:val="ListParagraph"/>
        <w:numPr>
          <w:ilvl w:val="0"/>
          <w:numId w:val="14"/>
        </w:num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açtı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aldı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bakar</w:t>
      </w:r>
    </w:p>
    <w:p w:rsidR="00116F83" w:rsidRDefault="00116F83" w:rsidP="00780F64">
      <w:pPr>
        <w:pStyle w:val="ListParagraph"/>
        <w:numPr>
          <w:ilvl w:val="0"/>
          <w:numId w:val="14"/>
        </w:num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gösterir</w:t>
      </w:r>
      <w:r>
        <w:rPr>
          <w:rFonts w:ascii="Comic Sans MS" w:hAnsi="Comic Sans MS"/>
          <w:sz w:val="20"/>
          <w:szCs w:val="20"/>
        </w:rPr>
        <w:tab/>
        <w:t>çalışkandı</w:t>
      </w:r>
      <w:r>
        <w:rPr>
          <w:rFonts w:ascii="Comic Sans MS" w:hAnsi="Comic Sans MS"/>
          <w:sz w:val="20"/>
          <w:szCs w:val="20"/>
        </w:rPr>
        <w:tab/>
        <w:t>alkışladı</w:t>
      </w:r>
    </w:p>
    <w:p w:rsidR="00116F83" w:rsidRDefault="00116F83" w:rsidP="00780F64">
      <w:pPr>
        <w:pStyle w:val="ListParagraph"/>
        <w:numPr>
          <w:ilvl w:val="0"/>
          <w:numId w:val="14"/>
        </w:num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ister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uzaklaştı</w:t>
      </w:r>
      <w:r>
        <w:rPr>
          <w:rFonts w:ascii="Comic Sans MS" w:hAnsi="Comic Sans MS"/>
          <w:sz w:val="20"/>
          <w:szCs w:val="20"/>
        </w:rPr>
        <w:tab/>
        <w:t xml:space="preserve"> gördü</w:t>
      </w:r>
    </w:p>
    <w:p w:rsidR="00116F83" w:rsidRDefault="00116F83" w:rsidP="00780F64">
      <w:pPr>
        <w:spacing w:after="0"/>
        <w:ind w:left="360"/>
        <w:rPr>
          <w:rFonts w:ascii="Comic Sans MS" w:hAnsi="Comic Sans MS"/>
          <w:sz w:val="20"/>
          <w:szCs w:val="20"/>
        </w:rPr>
      </w:pPr>
    </w:p>
    <w:p w:rsidR="00116F83" w:rsidRDefault="00116F83" w:rsidP="00780F6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17-  Aşağıdaki sözcük gruplarından hangisi eş anlamlıdır?</w:t>
      </w:r>
    </w:p>
    <w:p w:rsidR="00116F83" w:rsidRDefault="00116F83" w:rsidP="00780F6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A-uzak-yakın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B-temiz-düzenli</w:t>
      </w:r>
    </w:p>
    <w:p w:rsidR="00116F83" w:rsidRDefault="00116F83" w:rsidP="00780F6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C-ad-isim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C-zeki-çalışkan</w:t>
      </w:r>
    </w:p>
    <w:p w:rsidR="00116F83" w:rsidRDefault="00116F83" w:rsidP="00780F64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780F6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18-Aşağıdaki altı çizili sözcüklerden hangisi terim anlamlıdır?</w:t>
      </w:r>
    </w:p>
    <w:p w:rsidR="00116F83" w:rsidRDefault="00116F83" w:rsidP="00780F6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A-Bütün gece </w:t>
      </w:r>
      <w:r w:rsidRPr="00780F64">
        <w:rPr>
          <w:rFonts w:ascii="Comic Sans MS" w:hAnsi="Comic Sans MS"/>
          <w:sz w:val="20"/>
          <w:szCs w:val="20"/>
        </w:rPr>
        <w:t>ders</w:t>
      </w:r>
      <w:r>
        <w:rPr>
          <w:rFonts w:ascii="Comic Sans MS" w:hAnsi="Comic Sans MS"/>
          <w:sz w:val="20"/>
          <w:szCs w:val="20"/>
        </w:rPr>
        <w:t xml:space="preserve"> </w:t>
      </w:r>
      <w:r w:rsidRPr="00780F64">
        <w:rPr>
          <w:rFonts w:ascii="Comic Sans MS" w:hAnsi="Comic Sans MS"/>
          <w:sz w:val="20"/>
          <w:szCs w:val="20"/>
        </w:rPr>
        <w:t>çalıştık</w:t>
      </w:r>
      <w:r>
        <w:rPr>
          <w:rFonts w:ascii="Comic Sans MS" w:hAnsi="Comic Sans MS"/>
          <w:sz w:val="20"/>
          <w:szCs w:val="20"/>
        </w:rPr>
        <w:t>.</w:t>
      </w:r>
    </w:p>
    <w:p w:rsidR="00116F83" w:rsidRDefault="00116F83" w:rsidP="00780F6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B-Bilgisayarın </w:t>
      </w:r>
      <w:r w:rsidRPr="00780F64">
        <w:rPr>
          <w:rFonts w:ascii="Comic Sans MS" w:hAnsi="Comic Sans MS"/>
          <w:sz w:val="20"/>
          <w:szCs w:val="20"/>
          <w:u w:val="single"/>
        </w:rPr>
        <w:t>monitörü</w:t>
      </w:r>
      <w:r>
        <w:rPr>
          <w:rFonts w:ascii="Comic Sans MS" w:hAnsi="Comic Sans MS"/>
          <w:sz w:val="20"/>
          <w:szCs w:val="20"/>
        </w:rPr>
        <w:t xml:space="preserve"> arızalandı.</w:t>
      </w:r>
    </w:p>
    <w:p w:rsidR="00116F83" w:rsidRDefault="00116F83" w:rsidP="00780F6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C-Öğrenciler </w:t>
      </w:r>
      <w:r w:rsidRPr="009C46B9">
        <w:rPr>
          <w:rFonts w:ascii="Comic Sans MS" w:hAnsi="Comic Sans MS"/>
          <w:sz w:val="20"/>
          <w:szCs w:val="20"/>
          <w:u w:val="single"/>
        </w:rPr>
        <w:t>geziye</w:t>
      </w:r>
      <w:r>
        <w:rPr>
          <w:rFonts w:ascii="Comic Sans MS" w:hAnsi="Comic Sans MS"/>
          <w:sz w:val="20"/>
          <w:szCs w:val="20"/>
        </w:rPr>
        <w:t xml:space="preserve"> gitti.</w:t>
      </w:r>
    </w:p>
    <w:p w:rsidR="00116F83" w:rsidRDefault="00116F83" w:rsidP="00780F6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D-Bu sabah çok </w:t>
      </w:r>
      <w:r w:rsidRPr="009C46B9">
        <w:rPr>
          <w:rFonts w:ascii="Comic Sans MS" w:hAnsi="Comic Sans MS"/>
          <w:sz w:val="20"/>
          <w:szCs w:val="20"/>
          <w:u w:val="single"/>
        </w:rPr>
        <w:t>erken</w:t>
      </w:r>
      <w:r>
        <w:rPr>
          <w:rFonts w:ascii="Comic Sans MS" w:hAnsi="Comic Sans MS"/>
          <w:sz w:val="20"/>
          <w:szCs w:val="20"/>
        </w:rPr>
        <w:t xml:space="preserve"> kalktım.</w:t>
      </w:r>
    </w:p>
    <w:p w:rsidR="00116F83" w:rsidRDefault="00116F83" w:rsidP="00780F64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780F64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780F64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780F64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780F64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780F6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19- Aşağıdaki metinde sesli harfler gizlenmiştir. Öncelikle uygun sesli harfleri yerleştirelim. Daha sonra metinde kaç kelime ve kaç hece olduğunu yazalım.</w:t>
      </w:r>
    </w:p>
    <w:p w:rsidR="00116F83" w:rsidRPr="009C46B9" w:rsidRDefault="00116F83" w:rsidP="00780F64">
      <w:pPr>
        <w:spacing w:after="0"/>
        <w:rPr>
          <w:rFonts w:ascii="Comic Sans MS" w:hAnsi="Comic Sans MS"/>
          <w:sz w:val="24"/>
          <w:szCs w:val="24"/>
        </w:rPr>
      </w:pPr>
    </w:p>
    <w:p w:rsidR="00116F83" w:rsidRDefault="00116F83" w:rsidP="00780F64">
      <w:pPr>
        <w:spacing w:after="0"/>
        <w:rPr>
          <w:rFonts w:ascii="Comic Sans MS" w:hAnsi="Comic Sans MS"/>
          <w:sz w:val="24"/>
          <w:szCs w:val="24"/>
        </w:rPr>
      </w:pPr>
      <w:r w:rsidRPr="009C46B9">
        <w:rPr>
          <w:rFonts w:ascii="Comic Sans MS" w:hAnsi="Comic Sans MS"/>
          <w:sz w:val="24"/>
          <w:szCs w:val="24"/>
        </w:rPr>
        <w:tab/>
      </w:r>
      <w:r w:rsidRPr="009C46B9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 </w:t>
      </w:r>
      <w:r w:rsidRPr="009C46B9">
        <w:rPr>
          <w:rFonts w:ascii="Comic Sans MS" w:hAnsi="Comic Sans MS"/>
          <w:sz w:val="24"/>
          <w:szCs w:val="24"/>
        </w:rPr>
        <w:t>BAKLAVA</w:t>
      </w:r>
    </w:p>
    <w:p w:rsidR="00116F83" w:rsidRPr="009C46B9" w:rsidRDefault="00116F83" w:rsidP="00780F64">
      <w:pPr>
        <w:spacing w:after="0"/>
        <w:rPr>
          <w:rFonts w:ascii="Comic Sans MS" w:hAnsi="Comic Sans MS"/>
          <w:sz w:val="24"/>
          <w:szCs w:val="24"/>
        </w:rPr>
      </w:pPr>
    </w:p>
    <w:p w:rsidR="00116F83" w:rsidRPr="009C46B9" w:rsidRDefault="00116F83" w:rsidP="00780F64">
      <w:pPr>
        <w:spacing w:after="0"/>
        <w:rPr>
          <w:rFonts w:ascii="Comic Sans MS" w:hAnsi="Comic Sans MS"/>
          <w:sz w:val="24"/>
          <w:szCs w:val="24"/>
        </w:rPr>
      </w:pPr>
      <w:r w:rsidRPr="009C46B9">
        <w:rPr>
          <w:rFonts w:ascii="Comic Sans MS" w:hAnsi="Comic Sans MS"/>
          <w:sz w:val="24"/>
          <w:szCs w:val="24"/>
        </w:rPr>
        <w:t xml:space="preserve">N_sr_tt_n    </w:t>
      </w:r>
      <w:r>
        <w:rPr>
          <w:rFonts w:ascii="Comic Sans MS" w:hAnsi="Comic Sans MS"/>
          <w:sz w:val="24"/>
          <w:szCs w:val="24"/>
        </w:rPr>
        <w:t xml:space="preserve"> </w:t>
      </w:r>
      <w:r w:rsidRPr="009C46B9">
        <w:rPr>
          <w:rFonts w:ascii="Comic Sans MS" w:hAnsi="Comic Sans MS"/>
          <w:sz w:val="24"/>
          <w:szCs w:val="24"/>
        </w:rPr>
        <w:t xml:space="preserve">H_c_     _kş_m </w:t>
      </w:r>
      <w:r>
        <w:rPr>
          <w:rFonts w:ascii="Comic Sans MS" w:hAnsi="Comic Sans MS"/>
          <w:sz w:val="24"/>
          <w:szCs w:val="24"/>
        </w:rPr>
        <w:t xml:space="preserve">   </w:t>
      </w:r>
      <w:r w:rsidRPr="009C46B9">
        <w:rPr>
          <w:rFonts w:ascii="Comic Sans MS" w:hAnsi="Comic Sans MS"/>
          <w:sz w:val="24"/>
          <w:szCs w:val="24"/>
        </w:rPr>
        <w:t xml:space="preserve"> _st_   </w:t>
      </w:r>
      <w:r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0"/>
          <w:szCs w:val="20"/>
        </w:rPr>
        <w:t>_</w:t>
      </w:r>
      <w:r w:rsidRPr="009C46B9">
        <w:rPr>
          <w:rFonts w:ascii="Comic Sans MS" w:hAnsi="Comic Sans MS"/>
          <w:sz w:val="24"/>
          <w:szCs w:val="24"/>
        </w:rPr>
        <w:t>v</w:t>
      </w:r>
      <w:r>
        <w:rPr>
          <w:rFonts w:ascii="Comic Sans MS" w:hAnsi="Comic Sans MS"/>
          <w:sz w:val="20"/>
          <w:szCs w:val="20"/>
        </w:rPr>
        <w:t>_</w:t>
      </w:r>
      <w:r w:rsidRPr="009C46B9">
        <w:rPr>
          <w:rFonts w:ascii="Comic Sans MS" w:hAnsi="Comic Sans MS"/>
          <w:sz w:val="24"/>
          <w:szCs w:val="24"/>
        </w:rPr>
        <w:t xml:space="preserve">   d</w:t>
      </w:r>
      <w:r>
        <w:rPr>
          <w:rFonts w:ascii="Comic Sans MS" w:hAnsi="Comic Sans MS"/>
          <w:sz w:val="20"/>
          <w:szCs w:val="20"/>
        </w:rPr>
        <w:t>_</w:t>
      </w:r>
      <w:r w:rsidRPr="009C46B9">
        <w:rPr>
          <w:rFonts w:ascii="Comic Sans MS" w:hAnsi="Comic Sans MS"/>
          <w:sz w:val="24"/>
          <w:szCs w:val="24"/>
        </w:rPr>
        <w:t>ğr</w:t>
      </w:r>
      <w:r>
        <w:rPr>
          <w:rFonts w:ascii="Comic Sans MS" w:hAnsi="Comic Sans MS"/>
          <w:sz w:val="20"/>
          <w:szCs w:val="20"/>
        </w:rPr>
        <w:t>_</w:t>
      </w:r>
      <w:r w:rsidRPr="009C46B9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   </w:t>
      </w:r>
      <w:r w:rsidRPr="009C46B9">
        <w:rPr>
          <w:rFonts w:ascii="Comic Sans MS" w:hAnsi="Comic Sans MS"/>
          <w:sz w:val="24"/>
          <w:szCs w:val="24"/>
        </w:rPr>
        <w:t xml:space="preserve">g_d_rk_n    </w:t>
      </w:r>
      <w:r>
        <w:rPr>
          <w:rFonts w:ascii="Comic Sans MS" w:hAnsi="Comic Sans MS"/>
          <w:sz w:val="24"/>
          <w:szCs w:val="24"/>
        </w:rPr>
        <w:t xml:space="preserve">   </w:t>
      </w:r>
      <w:r w:rsidRPr="009C46B9">
        <w:rPr>
          <w:rFonts w:ascii="Comic Sans MS" w:hAnsi="Comic Sans MS"/>
          <w:sz w:val="24"/>
          <w:szCs w:val="24"/>
        </w:rPr>
        <w:t xml:space="preserve">b_kl_v_ </w:t>
      </w:r>
      <w:r>
        <w:rPr>
          <w:rFonts w:ascii="Comic Sans MS" w:hAnsi="Comic Sans MS"/>
          <w:sz w:val="24"/>
          <w:szCs w:val="24"/>
        </w:rPr>
        <w:t xml:space="preserve">    </w:t>
      </w:r>
      <w:r w:rsidRPr="009C46B9">
        <w:rPr>
          <w:rFonts w:ascii="Comic Sans MS" w:hAnsi="Comic Sans MS"/>
          <w:sz w:val="24"/>
          <w:szCs w:val="24"/>
        </w:rPr>
        <w:t xml:space="preserve">  s_v_n   b_r  </w:t>
      </w:r>
      <w:r>
        <w:rPr>
          <w:rFonts w:ascii="Comic Sans MS" w:hAnsi="Comic Sans MS"/>
          <w:sz w:val="24"/>
          <w:szCs w:val="24"/>
        </w:rPr>
        <w:t xml:space="preserve">    </w:t>
      </w:r>
      <w:r w:rsidRPr="009C46B9">
        <w:rPr>
          <w:rFonts w:ascii="Comic Sans MS" w:hAnsi="Comic Sans MS"/>
          <w:sz w:val="24"/>
          <w:szCs w:val="24"/>
        </w:rPr>
        <w:t>k_mş_s_ :</w:t>
      </w:r>
    </w:p>
    <w:p w:rsidR="00116F83" w:rsidRPr="009C46B9" w:rsidRDefault="00116F83" w:rsidP="00780F64">
      <w:pPr>
        <w:spacing w:after="0"/>
        <w:rPr>
          <w:rFonts w:ascii="Comic Sans MS" w:hAnsi="Comic Sans MS"/>
          <w:sz w:val="24"/>
          <w:szCs w:val="24"/>
        </w:rPr>
      </w:pPr>
    </w:p>
    <w:p w:rsidR="00116F83" w:rsidRPr="009C46B9" w:rsidRDefault="00116F83" w:rsidP="009C46B9">
      <w:pPr>
        <w:spacing w:after="0"/>
        <w:rPr>
          <w:rFonts w:ascii="Comic Sans MS" w:hAnsi="Comic Sans MS"/>
          <w:sz w:val="24"/>
          <w:szCs w:val="24"/>
        </w:rPr>
      </w:pPr>
      <w:r w:rsidRPr="009C46B9">
        <w:rPr>
          <w:rFonts w:ascii="Comic Sans MS" w:hAnsi="Comic Sans MS"/>
          <w:sz w:val="24"/>
          <w:szCs w:val="24"/>
        </w:rPr>
        <w:t xml:space="preserve">-H_ca , </w:t>
      </w:r>
      <w:r>
        <w:rPr>
          <w:rFonts w:ascii="Comic Sans MS" w:hAnsi="Comic Sans MS"/>
          <w:sz w:val="24"/>
          <w:szCs w:val="24"/>
        </w:rPr>
        <w:t xml:space="preserve">  </w:t>
      </w:r>
      <w:r w:rsidRPr="009C46B9">
        <w:rPr>
          <w:rFonts w:ascii="Comic Sans MS" w:hAnsi="Comic Sans MS"/>
          <w:sz w:val="24"/>
          <w:szCs w:val="24"/>
        </w:rPr>
        <w:t xml:space="preserve">_z  </w:t>
      </w:r>
      <w:r>
        <w:rPr>
          <w:rFonts w:ascii="Comic Sans MS" w:hAnsi="Comic Sans MS"/>
          <w:sz w:val="24"/>
          <w:szCs w:val="24"/>
        </w:rPr>
        <w:t xml:space="preserve">   </w:t>
      </w:r>
      <w:r w:rsidRPr="009C46B9">
        <w:rPr>
          <w:rFonts w:ascii="Comic Sans MS" w:hAnsi="Comic Sans MS"/>
          <w:sz w:val="24"/>
          <w:szCs w:val="24"/>
        </w:rPr>
        <w:t xml:space="preserve"> _nc_ </w:t>
      </w:r>
      <w:r>
        <w:rPr>
          <w:rFonts w:ascii="Comic Sans MS" w:hAnsi="Comic Sans MS"/>
          <w:sz w:val="24"/>
          <w:szCs w:val="24"/>
        </w:rPr>
        <w:t xml:space="preserve">    </w:t>
      </w:r>
      <w:r w:rsidRPr="009C46B9">
        <w:rPr>
          <w:rFonts w:ascii="Comic Sans MS" w:hAnsi="Comic Sans MS"/>
          <w:sz w:val="24"/>
          <w:szCs w:val="24"/>
        </w:rPr>
        <w:t xml:space="preserve"> b_r  </w:t>
      </w:r>
      <w:r>
        <w:rPr>
          <w:rFonts w:ascii="Comic Sans MS" w:hAnsi="Comic Sans MS"/>
          <w:sz w:val="24"/>
          <w:szCs w:val="24"/>
        </w:rPr>
        <w:t xml:space="preserve">     </w:t>
      </w:r>
      <w:r w:rsidRPr="009C46B9">
        <w:rPr>
          <w:rFonts w:ascii="Comic Sans MS" w:hAnsi="Comic Sans MS"/>
          <w:sz w:val="24"/>
          <w:szCs w:val="24"/>
        </w:rPr>
        <w:t xml:space="preserve">_d_m  b_y_k </w:t>
      </w:r>
      <w:r>
        <w:rPr>
          <w:rFonts w:ascii="Comic Sans MS" w:hAnsi="Comic Sans MS"/>
          <w:sz w:val="24"/>
          <w:szCs w:val="24"/>
        </w:rPr>
        <w:t xml:space="preserve">      </w:t>
      </w:r>
      <w:r w:rsidRPr="009C46B9">
        <w:rPr>
          <w:rFonts w:ascii="Comic Sans MS" w:hAnsi="Comic Sans MS"/>
          <w:sz w:val="24"/>
          <w:szCs w:val="24"/>
        </w:rPr>
        <w:t xml:space="preserve"> b_r </w:t>
      </w:r>
      <w:r>
        <w:rPr>
          <w:rFonts w:ascii="Comic Sans MS" w:hAnsi="Comic Sans MS"/>
          <w:sz w:val="24"/>
          <w:szCs w:val="24"/>
        </w:rPr>
        <w:t xml:space="preserve">     </w:t>
      </w:r>
      <w:r w:rsidRPr="009C46B9">
        <w:rPr>
          <w:rFonts w:ascii="Comic Sans MS" w:hAnsi="Comic Sans MS"/>
          <w:sz w:val="24"/>
          <w:szCs w:val="24"/>
        </w:rPr>
        <w:t xml:space="preserve"> t_ps_ </w:t>
      </w:r>
      <w:r>
        <w:rPr>
          <w:rFonts w:ascii="Comic Sans MS" w:hAnsi="Comic Sans MS"/>
          <w:sz w:val="24"/>
          <w:szCs w:val="24"/>
        </w:rPr>
        <w:t xml:space="preserve">     </w:t>
      </w:r>
      <w:r w:rsidRPr="009C46B9">
        <w:rPr>
          <w:rFonts w:ascii="Comic Sans MS" w:hAnsi="Comic Sans MS"/>
          <w:sz w:val="24"/>
          <w:szCs w:val="24"/>
        </w:rPr>
        <w:t xml:space="preserve"> b_kl_v_  g_t_r_y_rd_.</w:t>
      </w:r>
    </w:p>
    <w:p w:rsidR="00116F83" w:rsidRPr="009C46B9" w:rsidRDefault="00116F83" w:rsidP="009C46B9">
      <w:pPr>
        <w:pStyle w:val="ListParagraph"/>
        <w:spacing w:after="0"/>
        <w:ind w:left="1080"/>
        <w:rPr>
          <w:rFonts w:ascii="Comic Sans MS" w:hAnsi="Comic Sans MS"/>
          <w:sz w:val="24"/>
          <w:szCs w:val="24"/>
        </w:rPr>
      </w:pPr>
    </w:p>
    <w:p w:rsidR="00116F83" w:rsidRPr="009C46B9" w:rsidRDefault="00116F83" w:rsidP="009C46B9">
      <w:pPr>
        <w:spacing w:after="0"/>
        <w:rPr>
          <w:rFonts w:ascii="Comic Sans MS" w:hAnsi="Comic Sans MS"/>
          <w:sz w:val="24"/>
          <w:szCs w:val="24"/>
        </w:rPr>
      </w:pPr>
      <w:r w:rsidRPr="009C46B9">
        <w:rPr>
          <w:rFonts w:ascii="Comic Sans MS" w:hAnsi="Comic Sans MS"/>
          <w:sz w:val="24"/>
          <w:szCs w:val="24"/>
        </w:rPr>
        <w:t>-B_n_   _lg_l_nd_rm_z!</w:t>
      </w:r>
    </w:p>
    <w:p w:rsidR="00116F83" w:rsidRPr="009C46B9" w:rsidRDefault="00116F83" w:rsidP="009C46B9">
      <w:pPr>
        <w:pStyle w:val="ListParagraph"/>
        <w:spacing w:after="0"/>
        <w:ind w:left="1080"/>
        <w:rPr>
          <w:rFonts w:ascii="Comic Sans MS" w:hAnsi="Comic Sans MS"/>
          <w:sz w:val="24"/>
          <w:szCs w:val="24"/>
        </w:rPr>
      </w:pPr>
    </w:p>
    <w:p w:rsidR="00116F83" w:rsidRPr="009C46B9" w:rsidRDefault="00116F83" w:rsidP="009C46B9">
      <w:pPr>
        <w:spacing w:after="0"/>
        <w:rPr>
          <w:rFonts w:ascii="Comic Sans MS" w:hAnsi="Comic Sans MS"/>
          <w:sz w:val="24"/>
          <w:szCs w:val="24"/>
        </w:rPr>
      </w:pPr>
      <w:r w:rsidRPr="009C46B9">
        <w:rPr>
          <w:rFonts w:ascii="Comic Sans MS" w:hAnsi="Comic Sans MS"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 xml:space="preserve"> </w:t>
      </w:r>
      <w:r w:rsidRPr="009C46B9">
        <w:rPr>
          <w:rFonts w:ascii="Comic Sans MS" w:hAnsi="Comic Sans MS"/>
          <w:sz w:val="24"/>
          <w:szCs w:val="24"/>
        </w:rPr>
        <w:t>_</w:t>
      </w:r>
      <w:r>
        <w:rPr>
          <w:rFonts w:ascii="Comic Sans MS" w:hAnsi="Comic Sans MS"/>
          <w:sz w:val="24"/>
          <w:szCs w:val="24"/>
        </w:rPr>
        <w:t xml:space="preserve"> </w:t>
      </w:r>
      <w:r w:rsidRPr="009C46B9">
        <w:rPr>
          <w:rFonts w:ascii="Comic Sans MS" w:hAnsi="Comic Sans MS"/>
          <w:sz w:val="24"/>
          <w:szCs w:val="24"/>
        </w:rPr>
        <w:t>d_m</w:t>
      </w:r>
      <w:r>
        <w:rPr>
          <w:rFonts w:ascii="Comic Sans MS" w:hAnsi="Comic Sans MS"/>
          <w:sz w:val="24"/>
          <w:szCs w:val="24"/>
        </w:rPr>
        <w:t xml:space="preserve">       </w:t>
      </w:r>
      <w:r w:rsidRPr="009C46B9">
        <w:rPr>
          <w:rFonts w:ascii="Comic Sans MS" w:hAnsi="Comic Sans MS"/>
          <w:sz w:val="24"/>
          <w:szCs w:val="24"/>
        </w:rPr>
        <w:t xml:space="preserve"> t_ps_y_ </w:t>
      </w:r>
      <w:r>
        <w:rPr>
          <w:rFonts w:ascii="Comic Sans MS" w:hAnsi="Comic Sans MS"/>
          <w:sz w:val="24"/>
          <w:szCs w:val="24"/>
        </w:rPr>
        <w:t xml:space="preserve">     </w:t>
      </w:r>
      <w:r w:rsidRPr="009C46B9">
        <w:rPr>
          <w:rFonts w:ascii="Comic Sans MS" w:hAnsi="Comic Sans MS"/>
          <w:sz w:val="24"/>
          <w:szCs w:val="24"/>
        </w:rPr>
        <w:t>s_z</w:t>
      </w:r>
      <w:r>
        <w:rPr>
          <w:rFonts w:ascii="Comic Sans MS" w:hAnsi="Comic Sans MS"/>
          <w:sz w:val="24"/>
          <w:szCs w:val="24"/>
        </w:rPr>
        <w:t>_</w:t>
      </w:r>
      <w:r w:rsidRPr="009C46B9">
        <w:rPr>
          <w:rFonts w:ascii="Comic Sans MS" w:hAnsi="Comic Sans MS"/>
          <w:sz w:val="24"/>
          <w:szCs w:val="24"/>
        </w:rPr>
        <w:t xml:space="preserve">n </w:t>
      </w:r>
      <w:r>
        <w:rPr>
          <w:rFonts w:ascii="Comic Sans MS" w:hAnsi="Comic Sans MS"/>
          <w:sz w:val="24"/>
          <w:szCs w:val="24"/>
        </w:rPr>
        <w:t xml:space="preserve">       </w:t>
      </w:r>
      <w:r w:rsidRPr="009C46B9">
        <w:rPr>
          <w:rFonts w:ascii="Comic Sans MS" w:hAnsi="Comic Sans MS"/>
          <w:sz w:val="24"/>
          <w:szCs w:val="24"/>
        </w:rPr>
        <w:t>_v_ g</w:t>
      </w:r>
      <w:r>
        <w:rPr>
          <w:rFonts w:ascii="Comic Sans MS" w:hAnsi="Comic Sans MS"/>
          <w:sz w:val="20"/>
          <w:szCs w:val="20"/>
        </w:rPr>
        <w:t>_</w:t>
      </w:r>
      <w:r w:rsidRPr="009C46B9">
        <w:rPr>
          <w:rFonts w:ascii="Comic Sans MS" w:hAnsi="Comic Sans MS"/>
          <w:sz w:val="24"/>
          <w:szCs w:val="24"/>
        </w:rPr>
        <w:t>t_r_y_rd_.</w:t>
      </w:r>
    </w:p>
    <w:p w:rsidR="00116F83" w:rsidRPr="009C46B9" w:rsidRDefault="00116F83" w:rsidP="009C46B9">
      <w:pPr>
        <w:pStyle w:val="ListParagraph"/>
        <w:spacing w:after="0"/>
        <w:ind w:left="1080"/>
        <w:rPr>
          <w:rFonts w:ascii="Comic Sans MS" w:hAnsi="Comic Sans MS"/>
          <w:sz w:val="24"/>
          <w:szCs w:val="24"/>
        </w:rPr>
      </w:pPr>
    </w:p>
    <w:p w:rsidR="00116F83" w:rsidRPr="009C46B9" w:rsidRDefault="00116F83" w:rsidP="009C46B9">
      <w:pPr>
        <w:spacing w:after="0"/>
        <w:rPr>
          <w:rFonts w:ascii="Comic Sans MS" w:hAnsi="Comic Sans MS"/>
          <w:sz w:val="24"/>
          <w:szCs w:val="24"/>
        </w:rPr>
      </w:pPr>
      <w:r w:rsidRPr="009C46B9">
        <w:rPr>
          <w:rFonts w:ascii="Comic Sans MS" w:hAnsi="Comic Sans MS"/>
          <w:sz w:val="24"/>
          <w:szCs w:val="24"/>
        </w:rPr>
        <w:t>-H</w:t>
      </w:r>
      <w:r>
        <w:rPr>
          <w:rFonts w:ascii="Comic Sans MS" w:hAnsi="Comic Sans MS"/>
          <w:sz w:val="24"/>
          <w:szCs w:val="24"/>
        </w:rPr>
        <w:t>_</w:t>
      </w:r>
      <w:r w:rsidRPr="009C46B9">
        <w:rPr>
          <w:rFonts w:ascii="Comic Sans MS" w:hAnsi="Comic Sans MS"/>
          <w:sz w:val="24"/>
          <w:szCs w:val="24"/>
        </w:rPr>
        <w:t xml:space="preserve">mm.  </w:t>
      </w:r>
      <w:r>
        <w:rPr>
          <w:rFonts w:ascii="Comic Sans MS" w:hAnsi="Comic Sans MS"/>
          <w:sz w:val="24"/>
          <w:szCs w:val="24"/>
        </w:rPr>
        <w:t xml:space="preserve">    </w:t>
      </w:r>
      <w:r w:rsidRPr="009C46B9">
        <w:rPr>
          <w:rFonts w:ascii="Comic Sans MS" w:hAnsi="Comic Sans MS"/>
          <w:sz w:val="24"/>
          <w:szCs w:val="24"/>
        </w:rPr>
        <w:t xml:space="preserve">_  </w:t>
      </w:r>
      <w:r>
        <w:rPr>
          <w:rFonts w:ascii="Comic Sans MS" w:hAnsi="Comic Sans MS"/>
          <w:sz w:val="24"/>
          <w:szCs w:val="24"/>
        </w:rPr>
        <w:t xml:space="preserve">     </w:t>
      </w:r>
      <w:r w:rsidRPr="009C46B9">
        <w:rPr>
          <w:rFonts w:ascii="Comic Sans MS" w:hAnsi="Comic Sans MS"/>
          <w:sz w:val="24"/>
          <w:szCs w:val="24"/>
        </w:rPr>
        <w:t xml:space="preserve"> z_m_n </w:t>
      </w:r>
      <w:r>
        <w:rPr>
          <w:rFonts w:ascii="Comic Sans MS" w:hAnsi="Comic Sans MS"/>
          <w:sz w:val="24"/>
          <w:szCs w:val="24"/>
        </w:rPr>
        <w:t xml:space="preserve">       </w:t>
      </w:r>
      <w:r w:rsidRPr="009C46B9">
        <w:rPr>
          <w:rFonts w:ascii="Comic Sans MS" w:hAnsi="Comic Sans MS"/>
          <w:sz w:val="24"/>
          <w:szCs w:val="24"/>
        </w:rPr>
        <w:t>s_n_ _lg_l_nd_rm_z</w:t>
      </w:r>
      <w:r>
        <w:rPr>
          <w:rFonts w:ascii="Comic Sans MS" w:hAnsi="Comic Sans MS"/>
          <w:sz w:val="24"/>
          <w:szCs w:val="24"/>
        </w:rPr>
        <w:t>!</w:t>
      </w:r>
    </w:p>
    <w:p w:rsidR="00116F83" w:rsidRPr="009C46B9" w:rsidRDefault="00116F83" w:rsidP="00780F64">
      <w:pPr>
        <w:spacing w:after="0"/>
        <w:rPr>
          <w:rFonts w:ascii="Comic Sans MS" w:hAnsi="Comic Sans MS"/>
          <w:sz w:val="24"/>
          <w:szCs w:val="24"/>
        </w:rPr>
      </w:pPr>
    </w:p>
    <w:p w:rsidR="00116F83" w:rsidRDefault="00116F83" w:rsidP="00780F6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Kaç kelime: ……………… kelime</w:t>
      </w:r>
    </w:p>
    <w:p w:rsidR="00116F83" w:rsidRDefault="00116F83" w:rsidP="00780F6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Kaç hece:  ………………… hece</w:t>
      </w:r>
    </w:p>
    <w:p w:rsidR="00116F83" w:rsidRDefault="00116F83" w:rsidP="00780F64">
      <w:pPr>
        <w:spacing w:after="0"/>
        <w:rPr>
          <w:rFonts w:ascii="Comic Sans MS" w:hAnsi="Comic Sans MS"/>
          <w:sz w:val="20"/>
          <w:szCs w:val="20"/>
        </w:rPr>
      </w:pPr>
    </w:p>
    <w:p w:rsidR="00116F83" w:rsidRDefault="00116F83" w:rsidP="00780F6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Puanlama: Her soru 5 puandır.</w:t>
      </w:r>
    </w:p>
    <w:p w:rsidR="00116F83" w:rsidRDefault="00116F83" w:rsidP="008F230C">
      <w:pPr>
        <w:spacing w:after="0"/>
        <w:ind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Sadece 19.soru 10 puandır.</w:t>
      </w:r>
    </w:p>
    <w:p w:rsidR="00116F83" w:rsidRDefault="00116F83" w:rsidP="008F230C">
      <w:pPr>
        <w:spacing w:after="0"/>
        <w:ind w:firstLine="708"/>
        <w:rPr>
          <w:rFonts w:ascii="Comic Sans MS" w:hAnsi="Comic Sans MS"/>
          <w:sz w:val="20"/>
          <w:szCs w:val="20"/>
        </w:rPr>
      </w:pPr>
    </w:p>
    <w:p w:rsidR="00116F83" w:rsidRDefault="00116F83" w:rsidP="008F230C">
      <w:pPr>
        <w:spacing w:after="0"/>
        <w:ind w:firstLine="708"/>
        <w:rPr>
          <w:rFonts w:ascii="Comic Sans MS" w:hAnsi="Comic Sans MS"/>
          <w:sz w:val="20"/>
          <w:szCs w:val="20"/>
        </w:rPr>
      </w:pPr>
    </w:p>
    <w:p w:rsidR="00116F83" w:rsidRDefault="00116F83" w:rsidP="008F230C">
      <w:pPr>
        <w:spacing w:after="0"/>
        <w:ind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Hepinize başarılar dilerim.</w:t>
      </w:r>
    </w:p>
    <w:p w:rsidR="00116F83" w:rsidRPr="00780F64" w:rsidRDefault="00116F83" w:rsidP="008F230C">
      <w:pPr>
        <w:spacing w:after="0"/>
        <w:ind w:firstLine="708"/>
        <w:rPr>
          <w:rFonts w:ascii="Comic Sans MS" w:hAnsi="Comic Sans MS"/>
          <w:sz w:val="20"/>
          <w:szCs w:val="20"/>
        </w:rPr>
      </w:pPr>
    </w:p>
    <w:sectPr w:rsidR="00116F83" w:rsidRPr="00780F64" w:rsidSect="008F230C">
      <w:headerReference w:type="default" r:id="rId7"/>
      <w:pgSz w:w="11906" w:h="16838"/>
      <w:pgMar w:top="567" w:right="567" w:bottom="567" w:left="567" w:header="510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F83" w:rsidRDefault="00116F83" w:rsidP="008F230C">
      <w:pPr>
        <w:spacing w:after="0" w:line="240" w:lineRule="auto"/>
      </w:pPr>
      <w:r>
        <w:separator/>
      </w:r>
    </w:p>
  </w:endnote>
  <w:endnote w:type="continuationSeparator" w:id="0">
    <w:p w:rsidR="00116F83" w:rsidRDefault="00116F83" w:rsidP="008F2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F83" w:rsidRDefault="00116F83" w:rsidP="008F230C">
      <w:pPr>
        <w:spacing w:after="0" w:line="240" w:lineRule="auto"/>
      </w:pPr>
      <w:r>
        <w:separator/>
      </w:r>
    </w:p>
  </w:footnote>
  <w:footnote w:type="continuationSeparator" w:id="0">
    <w:p w:rsidR="00116F83" w:rsidRDefault="00116F83" w:rsidP="008F23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F83" w:rsidRDefault="00116F83">
    <w:pPr>
      <w:pStyle w:val="Header"/>
    </w:pPr>
    <w:r>
      <w:t>Adı:</w:t>
    </w:r>
    <w:r>
      <w:tab/>
      <w:t xml:space="preserve">                                      No:                       Sınav  Tarihi:</w:t>
    </w:r>
    <w:r>
      <w:tab/>
      <w:t>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7966"/>
    <w:multiLevelType w:val="hybridMultilevel"/>
    <w:tmpl w:val="A970CDD0"/>
    <w:lvl w:ilvl="0" w:tplc="73283556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0D09E2"/>
    <w:multiLevelType w:val="hybridMultilevel"/>
    <w:tmpl w:val="43209BA6"/>
    <w:lvl w:ilvl="0" w:tplc="C664765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3103DC"/>
    <w:multiLevelType w:val="hybridMultilevel"/>
    <w:tmpl w:val="61624074"/>
    <w:lvl w:ilvl="0" w:tplc="9998D93C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BE5AE7"/>
    <w:multiLevelType w:val="hybridMultilevel"/>
    <w:tmpl w:val="271812EC"/>
    <w:lvl w:ilvl="0" w:tplc="0CDE0AAE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8417AB"/>
    <w:multiLevelType w:val="hybridMultilevel"/>
    <w:tmpl w:val="4F7E2988"/>
    <w:lvl w:ilvl="0" w:tplc="C6F8C490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6943F36"/>
    <w:multiLevelType w:val="hybridMultilevel"/>
    <w:tmpl w:val="40A20580"/>
    <w:lvl w:ilvl="0" w:tplc="9F78348C">
      <w:start w:val="1"/>
      <w:numFmt w:val="upperRoman"/>
      <w:lvlText w:val="%1-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3115C5"/>
    <w:multiLevelType w:val="hybridMultilevel"/>
    <w:tmpl w:val="5C8E3390"/>
    <w:lvl w:ilvl="0" w:tplc="0BF4EFDC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00965EB"/>
    <w:multiLevelType w:val="hybridMultilevel"/>
    <w:tmpl w:val="682C0064"/>
    <w:lvl w:ilvl="0" w:tplc="F746BB84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50F235E"/>
    <w:multiLevelType w:val="hybridMultilevel"/>
    <w:tmpl w:val="BA4A28B4"/>
    <w:lvl w:ilvl="0" w:tplc="F848A98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5E1797C"/>
    <w:multiLevelType w:val="hybridMultilevel"/>
    <w:tmpl w:val="DCE2574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5E233F7"/>
    <w:multiLevelType w:val="hybridMultilevel"/>
    <w:tmpl w:val="98989190"/>
    <w:lvl w:ilvl="0" w:tplc="71FC694A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BCD4879"/>
    <w:multiLevelType w:val="hybridMultilevel"/>
    <w:tmpl w:val="CCE29C72"/>
    <w:lvl w:ilvl="0" w:tplc="73447F9A">
      <w:start w:val="19"/>
      <w:numFmt w:val="bullet"/>
      <w:lvlText w:val="-"/>
      <w:lvlJc w:val="left"/>
      <w:pPr>
        <w:ind w:left="1211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DDA6A99"/>
    <w:multiLevelType w:val="hybridMultilevel"/>
    <w:tmpl w:val="2B166CDC"/>
    <w:lvl w:ilvl="0" w:tplc="0548DE00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C3C198B"/>
    <w:multiLevelType w:val="hybridMultilevel"/>
    <w:tmpl w:val="35E62856"/>
    <w:lvl w:ilvl="0" w:tplc="CC7E71A4">
      <w:start w:val="19"/>
      <w:numFmt w:val="bullet"/>
      <w:lvlText w:val="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EB0A98"/>
    <w:multiLevelType w:val="hybridMultilevel"/>
    <w:tmpl w:val="D76ABD30"/>
    <w:lvl w:ilvl="0" w:tplc="056070D4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66D0593"/>
    <w:multiLevelType w:val="hybridMultilevel"/>
    <w:tmpl w:val="9A181DC2"/>
    <w:lvl w:ilvl="0" w:tplc="F0AA6546">
      <w:start w:val="19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BD4280"/>
    <w:multiLevelType w:val="hybridMultilevel"/>
    <w:tmpl w:val="096A9AE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0"/>
  </w:num>
  <w:num w:numId="3">
    <w:abstractNumId w:val="12"/>
  </w:num>
  <w:num w:numId="4">
    <w:abstractNumId w:val="6"/>
  </w:num>
  <w:num w:numId="5">
    <w:abstractNumId w:val="3"/>
  </w:num>
  <w:num w:numId="6">
    <w:abstractNumId w:val="1"/>
  </w:num>
  <w:num w:numId="7">
    <w:abstractNumId w:val="2"/>
  </w:num>
  <w:num w:numId="8">
    <w:abstractNumId w:val="0"/>
  </w:num>
  <w:num w:numId="9">
    <w:abstractNumId w:val="14"/>
  </w:num>
  <w:num w:numId="10">
    <w:abstractNumId w:val="5"/>
  </w:num>
  <w:num w:numId="11">
    <w:abstractNumId w:val="8"/>
  </w:num>
  <w:num w:numId="12">
    <w:abstractNumId w:val="9"/>
  </w:num>
  <w:num w:numId="13">
    <w:abstractNumId w:val="4"/>
  </w:num>
  <w:num w:numId="14">
    <w:abstractNumId w:val="7"/>
  </w:num>
  <w:num w:numId="15">
    <w:abstractNumId w:val="13"/>
  </w:num>
  <w:num w:numId="16">
    <w:abstractNumId w:val="15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1671"/>
    <w:rsid w:val="00055B2E"/>
    <w:rsid w:val="00116F83"/>
    <w:rsid w:val="004B119C"/>
    <w:rsid w:val="004B3EC7"/>
    <w:rsid w:val="0050321A"/>
    <w:rsid w:val="00592C32"/>
    <w:rsid w:val="005F0E46"/>
    <w:rsid w:val="006C7E26"/>
    <w:rsid w:val="00780F64"/>
    <w:rsid w:val="008F230C"/>
    <w:rsid w:val="00936F66"/>
    <w:rsid w:val="0099671D"/>
    <w:rsid w:val="009C46B9"/>
    <w:rsid w:val="00A36CEF"/>
    <w:rsid w:val="00A43EF0"/>
    <w:rsid w:val="00A87176"/>
    <w:rsid w:val="00AA7426"/>
    <w:rsid w:val="00AC1CFD"/>
    <w:rsid w:val="00B14BC1"/>
    <w:rsid w:val="00B51671"/>
    <w:rsid w:val="00C06172"/>
    <w:rsid w:val="00CD23C4"/>
    <w:rsid w:val="00D40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8F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51671"/>
    <w:pPr>
      <w:ind w:left="720"/>
      <w:contextualSpacing/>
    </w:pPr>
  </w:style>
  <w:style w:type="table" w:styleId="TableGrid">
    <w:name w:val="Table Grid"/>
    <w:basedOn w:val="TableNormal"/>
    <w:uiPriority w:val="99"/>
    <w:rsid w:val="00A36CE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8F2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F230C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F2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F230C"/>
    <w:rPr>
      <w:rFonts w:cs="Times New Roman"/>
    </w:rPr>
  </w:style>
  <w:style w:type="character" w:styleId="Hyperlink">
    <w:name w:val="Hyperlink"/>
    <w:basedOn w:val="DefaultParagraphFont"/>
    <w:uiPriority w:val="99"/>
    <w:rsid w:val="006C7E2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687</Words>
  <Characters>3916</Characters>
  <Application>Microsoft Office Outlook</Application>
  <DocSecurity>0</DocSecurity>
  <Lines>0</Lines>
  <Paragraphs>0</Paragraphs>
  <ScaleCrop>false</ScaleCrop>
  <Company>WINXPPROPLUS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WINXPPROPLUS</dc:creator>
  <cp:keywords>www.sorubak.com</cp:keywords>
  <dc:description>www.sorubak.com</dc:description>
  <cp:lastModifiedBy>Dogan</cp:lastModifiedBy>
  <cp:revision>www.sorubak.com</cp:revision>
  <dcterms:created xsi:type="dcterms:W3CDTF">2011-10-18T19:11:00Z</dcterms:created>
  <dcterms:modified xsi:type="dcterms:W3CDTF">2013-10-01T20:43:00Z</dcterms:modified>
  <cp:category>www.sorubak.com</cp:category>
  <cp:version>www.sorubak.com</cp:version>
</cp:coreProperties>
</file>