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A32" w:rsidRPr="00F81C60" w:rsidRDefault="00B03A32" w:rsidP="00165691">
      <w:pPr>
        <w:pStyle w:val="Header"/>
        <w:rPr>
          <w:sz w:val="24"/>
          <w:szCs w:val="24"/>
        </w:rPr>
      </w:pPr>
      <w:r w:rsidRPr="00F81C60">
        <w:rPr>
          <w:sz w:val="24"/>
          <w:szCs w:val="24"/>
        </w:rPr>
        <w:t>ADI SOYADI:</w:t>
      </w:r>
      <w:r w:rsidRPr="00F81C60">
        <w:rPr>
          <w:sz w:val="24"/>
          <w:szCs w:val="24"/>
        </w:rPr>
        <w:tab/>
        <w:t xml:space="preserve">                                                              </w:t>
      </w:r>
    </w:p>
    <w:p w:rsidR="00B03A32" w:rsidRPr="00F81C60" w:rsidRDefault="00B03A32" w:rsidP="00165691">
      <w:pPr>
        <w:pStyle w:val="Header"/>
        <w:rPr>
          <w:sz w:val="24"/>
          <w:szCs w:val="24"/>
        </w:rPr>
      </w:pPr>
      <w:r w:rsidRPr="00F81C60">
        <w:rPr>
          <w:sz w:val="24"/>
          <w:szCs w:val="24"/>
        </w:rPr>
        <w:t>NO:</w:t>
      </w:r>
      <w:r w:rsidRPr="00F81C60">
        <w:rPr>
          <w:sz w:val="24"/>
          <w:szCs w:val="24"/>
        </w:rPr>
        <w:tab/>
        <w:t xml:space="preserve">                                                                                                                             ALDIĞI PUAN:</w:t>
      </w:r>
    </w:p>
    <w:p w:rsidR="00B03A32" w:rsidRDefault="00B03A32" w:rsidP="00165691">
      <w:pPr>
        <w:pStyle w:val="Header"/>
      </w:pP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23.8pt;margin-top:.85pt;width:554.25pt;height:70.5pt;z-index:251652096" adj="3500">
            <v:textbox>
              <w:txbxContent>
                <w:p w:rsidR="00B03A32" w:rsidRDefault="00B03A32" w:rsidP="0016569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color w:val="000000"/>
                      <w:lang w:val="de-DE"/>
                    </w:rPr>
                    <w:t>YAKUP ŞEVKİ PAŞA İLKÖĞRETİM OKULU. 5. SINIF</w:t>
                  </w:r>
                </w:p>
                <w:p w:rsidR="00B03A32" w:rsidRPr="00F81C60" w:rsidRDefault="00B03A32" w:rsidP="0016569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TÜRKÇE</w:t>
                  </w:r>
                  <w:r w:rsidRPr="00F81C60">
                    <w:rPr>
                      <w:sz w:val="32"/>
                      <w:szCs w:val="32"/>
                    </w:rPr>
                    <w:t xml:space="preserve"> DERSİ 1.DÖNEM 1.YAZILI SORULARIDIR</w:t>
                  </w:r>
                </w:p>
              </w:txbxContent>
            </v:textbox>
          </v:shape>
        </w:pict>
      </w:r>
    </w:p>
    <w:p w:rsidR="00B03A32" w:rsidRDefault="00B03A32" w:rsidP="00165691">
      <w:pPr>
        <w:pStyle w:val="Header"/>
      </w:pPr>
    </w:p>
    <w:p w:rsidR="00B03A32" w:rsidRDefault="00B03A32" w:rsidP="00165691">
      <w:pPr>
        <w:pStyle w:val="Header"/>
      </w:pPr>
    </w:p>
    <w:p w:rsidR="00B03A32" w:rsidRDefault="00B03A32" w:rsidP="00165691">
      <w:pPr>
        <w:pStyle w:val="Header"/>
      </w:pPr>
    </w:p>
    <w:p w:rsidR="00B03A32" w:rsidRDefault="00B03A32" w:rsidP="00165691">
      <w:pPr>
        <w:spacing w:after="0"/>
        <w:rPr>
          <w:sz w:val="24"/>
          <w:szCs w:val="24"/>
        </w:rPr>
      </w:pPr>
    </w:p>
    <w:p w:rsidR="00B03A32" w:rsidRDefault="00B03A32" w:rsidP="00165691">
      <w:pPr>
        <w:spacing w:after="0"/>
      </w:pPr>
      <w:r>
        <w:t xml:space="preserve">   </w:t>
      </w:r>
      <w:r>
        <w:tab/>
      </w:r>
    </w:p>
    <w:p w:rsidR="00B03A32" w:rsidRDefault="00B03A32" w:rsidP="00222E15">
      <w:pPr>
        <w:spacing w:after="0"/>
        <w:jc w:val="center"/>
      </w:pPr>
      <w:r>
        <w:t>BABAMIN MEKTUBU</w:t>
      </w:r>
    </w:p>
    <w:p w:rsidR="00B03A32" w:rsidRDefault="00B03A32" w:rsidP="00222E15">
      <w:pPr>
        <w:spacing w:after="0"/>
      </w:pPr>
      <w:r>
        <w:tab/>
        <w:t>Oğlum,</w:t>
      </w:r>
    </w:p>
    <w:p w:rsidR="00B03A32" w:rsidRDefault="00B03A32" w:rsidP="00222E15">
      <w:pPr>
        <w:spacing w:after="0"/>
      </w:pPr>
      <w:r>
        <w:tab/>
        <w:t>Dün akşam, öğretmeninin evinden dönerken pencereden seni gözlüyordum. Bir bayana çarptın. Sokakta yürürken daha dikkatli ol. Evde nasıl ölçülü davranıyor, her hareketine dikkat ediyorsan, sokakta da öyle olmalısın.</w:t>
      </w:r>
    </w:p>
    <w:p w:rsidR="00B03A32" w:rsidRDefault="00B03A32" w:rsidP="00222E15">
      <w:pPr>
        <w:spacing w:after="0"/>
      </w:pPr>
      <w:r>
        <w:tab/>
        <w:t xml:space="preserve">Yolunun üzerinde yere atılmış bir ateş, yanan bir kibrit görürsen onu söndür. Ufacık bir umursamazlığın bir felakete neden olabilir. </w:t>
      </w:r>
      <w:bookmarkStart w:id="0" w:name="OLE_LINK1"/>
      <w:bookmarkStart w:id="1" w:name="OLE_LINK2"/>
      <w:r w:rsidRPr="004B3EC7">
        <w:rPr>
          <w:color w:val="000000"/>
        </w:rPr>
        <w:fldChar w:fldCharType="begin"/>
      </w:r>
      <w:r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</w:r>
      <w:r w:rsidRPr="004B3EC7">
        <w:rPr>
          <w:color w:val="000000"/>
        </w:rPr>
        <w:fldChar w:fldCharType="separate"/>
      </w:r>
      <w:r w:rsidRPr="004B3EC7">
        <w:rPr>
          <w:rStyle w:val="Hyperlink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</w:p>
    <w:p w:rsidR="00B03A32" w:rsidRDefault="00B03A32" w:rsidP="00222E15">
      <w:pPr>
        <w:spacing w:after="0"/>
      </w:pPr>
      <w:r>
        <w:tab/>
        <w:t>Sana yol soran, adres soran birine yardımcı olmaya çalış. Kimseye gülme, kimseyle alay etme. Sokaktakilere karşı saygılı ol. Bir ulusun terbiyesi, kişilerin sokaktaki davranışlarıyla anlaşılır.</w:t>
      </w:r>
    </w:p>
    <w:p w:rsidR="00B03A32" w:rsidRDefault="00B03A32" w:rsidP="00222E15">
      <w:pPr>
        <w:spacing w:after="0"/>
      </w:pPr>
    </w:p>
    <w:p w:rsidR="00B03A32" w:rsidRDefault="00B03A32" w:rsidP="00222E15">
      <w:pPr>
        <w:spacing w:after="0"/>
      </w:pPr>
      <w:r>
        <w:t xml:space="preserve">1) Çocuk yolda yürürken </w:t>
      </w:r>
      <w:r w:rsidRPr="00457A66">
        <w:rPr>
          <w:b/>
          <w:u w:val="single"/>
        </w:rPr>
        <w:t xml:space="preserve">kime </w:t>
      </w:r>
      <w:r>
        <w:t>çarpmış?</w:t>
      </w:r>
    </w:p>
    <w:p w:rsidR="00B03A32" w:rsidRDefault="00B03A32" w:rsidP="00222E15">
      <w:pPr>
        <w:spacing w:after="0"/>
      </w:pPr>
      <w:r>
        <w:tab/>
        <w:t xml:space="preserve">A. Bir çocuğa </w:t>
      </w:r>
      <w:r>
        <w:tab/>
      </w:r>
      <w:r>
        <w:tab/>
        <w:t xml:space="preserve">B. Babasına     </w:t>
      </w:r>
      <w:r>
        <w:tab/>
      </w:r>
      <w:r>
        <w:tab/>
        <w:t>C. Bir arkadaşına</w:t>
      </w:r>
      <w:r>
        <w:tab/>
        <w:t xml:space="preserve">     D. Bir bayana</w:t>
      </w:r>
    </w:p>
    <w:p w:rsidR="00B03A32" w:rsidRDefault="00B03A32" w:rsidP="00222E15">
      <w:pPr>
        <w:spacing w:after="0"/>
      </w:pPr>
    </w:p>
    <w:p w:rsidR="00B03A32" w:rsidRDefault="00B03A32" w:rsidP="00222E15">
      <w:pPr>
        <w:spacing w:after="0"/>
      </w:pPr>
      <w:r>
        <w:t xml:space="preserve">2)Aşağıdakilerden hangisi, babasının çocuğa verdiği öğütlerden </w:t>
      </w:r>
      <w:r w:rsidRPr="00457A66">
        <w:rPr>
          <w:b/>
          <w:u w:val="single"/>
        </w:rPr>
        <w:t>değildir</w:t>
      </w:r>
      <w:r>
        <w:t>?</w:t>
      </w:r>
    </w:p>
    <w:p w:rsidR="00B03A32" w:rsidRDefault="00B03A32" w:rsidP="00222E15">
      <w:pPr>
        <w:spacing w:after="0"/>
      </w:pPr>
      <w:r>
        <w:t xml:space="preserve">     A.Sokaktaki hareketlerine dikkat etmelisin.  </w:t>
      </w:r>
      <w:r>
        <w:tab/>
        <w:t xml:space="preserve">         B.Sokaktakilere gülümse.</w:t>
      </w:r>
    </w:p>
    <w:p w:rsidR="00B03A32" w:rsidRDefault="00B03A32" w:rsidP="00222E15">
      <w:pPr>
        <w:spacing w:after="0"/>
      </w:pPr>
      <w:r>
        <w:t xml:space="preserve">     C.Kimseyle alay etme.                                      </w:t>
      </w:r>
      <w:r>
        <w:tab/>
        <w:t xml:space="preserve">         D. Sokaktakilere karşı saygılı ol.</w:t>
      </w:r>
    </w:p>
    <w:p w:rsidR="00B03A32" w:rsidRDefault="00B03A32" w:rsidP="00222E15">
      <w:pPr>
        <w:spacing w:after="0"/>
      </w:pPr>
    </w:p>
    <w:p w:rsidR="00B03A32" w:rsidRDefault="00B03A32" w:rsidP="00222E15">
      <w:pPr>
        <w:spacing w:after="0"/>
      </w:pPr>
      <w:r>
        <w:t xml:space="preserve">3)Babası, çocuğa </w:t>
      </w:r>
      <w:r w:rsidRPr="00457A66">
        <w:rPr>
          <w:b/>
          <w:u w:val="single"/>
        </w:rPr>
        <w:t>niçin</w:t>
      </w:r>
      <w:r>
        <w:t xml:space="preserve"> bu mektubu yazmıştır?</w:t>
      </w:r>
    </w:p>
    <w:p w:rsidR="00B03A32" w:rsidRDefault="00B03A32" w:rsidP="00222E15">
      <w:pPr>
        <w:spacing w:after="0"/>
      </w:pPr>
      <w:r>
        <w:tab/>
        <w:t>A. Oğlunu özlediği için                                  B. Oğlunun başarısını kutlamak için</w:t>
      </w:r>
    </w:p>
    <w:p w:rsidR="00B03A32" w:rsidRDefault="00B03A32" w:rsidP="00222E15">
      <w:pPr>
        <w:spacing w:after="0"/>
      </w:pPr>
      <w:r>
        <w:tab/>
        <w:t xml:space="preserve">C. Oğluna öğüt vermek için                         </w:t>
      </w:r>
      <w:r>
        <w:tab/>
        <w:t>D. Oğlunun nasıl olduğunu öğrenmek için</w:t>
      </w:r>
    </w:p>
    <w:p w:rsidR="00B03A32" w:rsidRDefault="00B03A32" w:rsidP="00222E15">
      <w:pPr>
        <w:spacing w:after="0"/>
      </w:pPr>
    </w:p>
    <w:p w:rsidR="00B03A32" w:rsidRDefault="00B03A32" w:rsidP="00222E15">
      <w:pPr>
        <w:spacing w:after="0"/>
      </w:pPr>
      <w:r>
        <w:t>4)Babası, çocuğa ufak umursamazlığın neye neden olabileceğini söylüyor?</w:t>
      </w:r>
    </w:p>
    <w:p w:rsidR="00B03A32" w:rsidRDefault="00B03A32" w:rsidP="00222E15">
      <w:pPr>
        <w:spacing w:after="0"/>
      </w:pPr>
      <w:r>
        <w:tab/>
        <w:t>A. Bir felakete</w:t>
      </w:r>
      <w:r>
        <w:tab/>
        <w:t xml:space="preserve">      B. Bir kazaya        </w:t>
      </w:r>
      <w:r>
        <w:tab/>
        <w:t>C.  Üzülmesine              D. Öfkelenmesine</w:t>
      </w:r>
    </w:p>
    <w:p w:rsidR="00B03A32" w:rsidRDefault="00B03A32" w:rsidP="00602AD1">
      <w:pPr>
        <w:spacing w:after="0"/>
      </w:pPr>
    </w:p>
    <w:p w:rsidR="00B03A32" w:rsidRDefault="00B03A32" w:rsidP="00602AD1">
      <w:pPr>
        <w:spacing w:after="0"/>
      </w:pPr>
      <w:r>
        <w:t>5)Evimiz uzaktan bakınca büyük kestane ağaçlarının arkasında kaybolmuş gibiydi. etrafı buram buram iğde kokusu sarmıştı. avludan da gümüş söğütler altındaki derenin şırıltısı duyuluyordu.</w:t>
      </w:r>
    </w:p>
    <w:p w:rsidR="00B03A32" w:rsidRDefault="00B03A32" w:rsidP="00602AD1">
      <w:pPr>
        <w:spacing w:after="0"/>
      </w:pPr>
      <w:r>
        <w:t xml:space="preserve">Bu parçada aşağıdaki duyulardan hangisiyle ilgili bir ayrıntı </w:t>
      </w:r>
      <w:r w:rsidRPr="00457A66">
        <w:rPr>
          <w:b/>
          <w:u w:val="single"/>
        </w:rPr>
        <w:t>yoktur</w:t>
      </w:r>
      <w:r>
        <w:t>?</w:t>
      </w:r>
    </w:p>
    <w:p w:rsidR="00B03A32" w:rsidRDefault="00B03A32" w:rsidP="00602AD1">
      <w:pPr>
        <w:spacing w:after="0"/>
      </w:pPr>
      <w:r>
        <w:t>A) işitme</w:t>
      </w:r>
      <w:r>
        <w:tab/>
      </w:r>
      <w:r>
        <w:tab/>
        <w:t xml:space="preserve">B) görme </w:t>
      </w:r>
      <w:r>
        <w:tab/>
      </w:r>
      <w:r>
        <w:tab/>
        <w:t xml:space="preserve">C) koklama </w:t>
      </w:r>
      <w:r>
        <w:tab/>
      </w:r>
      <w:r>
        <w:tab/>
        <w:t>D) dokunma</w:t>
      </w:r>
    </w:p>
    <w:p w:rsidR="00B03A32" w:rsidRDefault="00B03A32" w:rsidP="00602AD1">
      <w:pPr>
        <w:spacing w:after="0"/>
      </w:pPr>
    </w:p>
    <w:p w:rsidR="00B03A32" w:rsidRDefault="00B03A32" w:rsidP="000268C4">
      <w:pPr>
        <w:spacing w:after="0"/>
      </w:pPr>
      <w:r>
        <w:t xml:space="preserve">6)“Ah,vatan! Bir gidebilsem. Havasını, suyunu , doğal zenginlik ve güzelliği ile dost ve akrabamın sıcak ilgisini bir hissetsem!.................” cümlesinde üzerinde durulan duygu aşağıdakilerden hangisidir ? </w:t>
      </w:r>
    </w:p>
    <w:p w:rsidR="00B03A32" w:rsidRDefault="00B03A32" w:rsidP="000268C4">
      <w:pPr>
        <w:spacing w:after="0"/>
      </w:pPr>
      <w:r>
        <w:t>A) Özlem                       B) Şaşkınlık                        C) Sevgi                      D) Pişmanlık</w:t>
      </w:r>
    </w:p>
    <w:p w:rsidR="00B03A32" w:rsidRDefault="00B03A32" w:rsidP="000268C4">
      <w:pPr>
        <w:spacing w:after="0"/>
      </w:pPr>
    </w:p>
    <w:p w:rsidR="00B03A32" w:rsidRDefault="00B03A32" w:rsidP="00222E15">
      <w:pPr>
        <w:spacing w:after="0"/>
      </w:pPr>
      <w:r>
        <w:t>7)</w:t>
      </w:r>
      <w:r>
        <w:tab/>
      </w:r>
      <w:r>
        <w:tab/>
        <w:t>1.en</w:t>
      </w:r>
      <w:r>
        <w:tab/>
        <w:t>2.kitaplarıdır</w:t>
      </w:r>
      <w:r>
        <w:tab/>
        <w:t>3. renkli</w:t>
      </w:r>
      <w:r>
        <w:tab/>
        <w:t>4.dünyanın</w:t>
      </w:r>
      <w:r>
        <w:tab/>
        <w:t>5. kitapları</w:t>
      </w:r>
      <w:r>
        <w:tab/>
        <w:t>6.coğrafya</w:t>
      </w:r>
    </w:p>
    <w:p w:rsidR="00B03A32" w:rsidRDefault="00B03A32" w:rsidP="00E27A50">
      <w:pPr>
        <w:spacing w:after="0"/>
      </w:pPr>
      <w:r>
        <w:t>Numaralandırılmış kelimelerden anlamlı ve kurallı bir cümle oluşturulmak istenirse sıralama nasıl olmalıdır?</w:t>
      </w:r>
    </w:p>
    <w:p w:rsidR="00B03A32" w:rsidRDefault="00B03A32" w:rsidP="00E27A50">
      <w:pPr>
        <w:spacing w:after="0"/>
      </w:pPr>
      <w:r>
        <w:t>A)1-3-4-2-6-5</w:t>
      </w:r>
      <w:r>
        <w:tab/>
      </w:r>
      <w:r>
        <w:tab/>
        <w:t>B)3-5-6-1-4-2</w:t>
      </w:r>
      <w:r>
        <w:tab/>
      </w:r>
      <w:r>
        <w:tab/>
        <w:t>C)4-1-3-2-6-5</w:t>
      </w:r>
      <w:r>
        <w:tab/>
      </w:r>
      <w:r>
        <w:tab/>
        <w:t>D)6-5-4-1-3-2</w:t>
      </w:r>
    </w:p>
    <w:p w:rsidR="00B03A32" w:rsidRDefault="00B03A32" w:rsidP="000268C4">
      <w:pPr>
        <w:spacing w:after="0"/>
      </w:pPr>
    </w:p>
    <w:p w:rsidR="00B03A32" w:rsidRDefault="00B03A32" w:rsidP="000268C4">
      <w:pPr>
        <w:spacing w:after="0"/>
      </w:pPr>
      <w:r>
        <w:t xml:space="preserve">8)Aşağıdaki cümlelerin hangisinde </w:t>
      </w:r>
      <w:r w:rsidRPr="00457A66">
        <w:rPr>
          <w:b/>
          <w:u w:val="single"/>
        </w:rPr>
        <w:t xml:space="preserve">öznel </w:t>
      </w:r>
      <w:r>
        <w:t>bir yargı vardır?</w:t>
      </w:r>
    </w:p>
    <w:p w:rsidR="00B03A32" w:rsidRDefault="00B03A32" w:rsidP="000268C4">
      <w:pPr>
        <w:spacing w:after="0"/>
      </w:pPr>
      <w:r>
        <w:t>A) Duvarların rengini çok beğendim.</w:t>
      </w:r>
      <w:r>
        <w:tab/>
      </w:r>
      <w:r>
        <w:tab/>
        <w:t>B) Odada iki kapılı bir dolap vardı.</w:t>
      </w:r>
    </w:p>
    <w:p w:rsidR="00B03A32" w:rsidRDefault="00B03A32" w:rsidP="000268C4">
      <w:pPr>
        <w:spacing w:after="0"/>
      </w:pPr>
      <w:r>
        <w:t>C) Balıkçıdan üç kilo hamsi almış.</w:t>
      </w:r>
      <w:r>
        <w:tab/>
      </w:r>
      <w:r>
        <w:tab/>
        <w:t>D) Müzik dersi saat 11.00’da başlayacak.</w:t>
      </w:r>
    </w:p>
    <w:p w:rsidR="00B03A32" w:rsidRDefault="00B03A32" w:rsidP="000268C4">
      <w:pPr>
        <w:spacing w:after="0"/>
      </w:pPr>
    </w:p>
    <w:p w:rsidR="00B03A32" w:rsidRDefault="00B03A32" w:rsidP="000268C4">
      <w:pPr>
        <w:spacing w:after="0"/>
      </w:pPr>
    </w:p>
    <w:p w:rsidR="00B03A32" w:rsidRDefault="00B03A32" w:rsidP="000268C4">
      <w:pPr>
        <w:spacing w:after="0"/>
      </w:pPr>
      <w:r>
        <w:t xml:space="preserve">9) Aşağıdakilerden hangisinde ‘’de’’ nin yazımı </w:t>
      </w:r>
      <w:r w:rsidRPr="00457A66">
        <w:rPr>
          <w:b/>
          <w:u w:val="single"/>
        </w:rPr>
        <w:t>yanlıştır</w:t>
      </w:r>
      <w:r>
        <w:t>?</w:t>
      </w:r>
    </w:p>
    <w:p w:rsidR="00B03A32" w:rsidRDefault="00B03A32" w:rsidP="000268C4">
      <w:pPr>
        <w:spacing w:after="0"/>
      </w:pPr>
      <w:r>
        <w:t>A) Duygularını şiirlede anlatabilirsin.</w:t>
      </w:r>
      <w:r>
        <w:tab/>
      </w:r>
      <w:r>
        <w:tab/>
        <w:t>B) Bahçede büyük bir havuz vardı.</w:t>
      </w:r>
    </w:p>
    <w:p w:rsidR="00B03A32" w:rsidRDefault="00B03A32" w:rsidP="000268C4">
      <w:pPr>
        <w:spacing w:after="0"/>
      </w:pPr>
      <w:r>
        <w:t>C) Akşam teyzemlerde kalacağız.</w:t>
      </w:r>
      <w:r>
        <w:tab/>
      </w:r>
      <w:r>
        <w:tab/>
        <w:t>D) Resim defterin bende kalmış.</w:t>
      </w:r>
    </w:p>
    <w:p w:rsidR="00B03A32" w:rsidRDefault="00B03A32" w:rsidP="000268C4">
      <w:pPr>
        <w:spacing w:after="0"/>
      </w:pPr>
    </w:p>
    <w:p w:rsidR="00B03A32" w:rsidRPr="00222E15" w:rsidRDefault="00B03A32" w:rsidP="00222E15">
      <w:pPr>
        <w:spacing w:after="0"/>
      </w:pPr>
      <w:r>
        <w:t>10)</w:t>
      </w:r>
      <w:r w:rsidRPr="00222E15">
        <w:t xml:space="preserve">Aşağıdaki cümleleri farklı düşünmeye yönlendiren ifadelerle eşleştiriniz. </w:t>
      </w:r>
    </w:p>
    <w:p w:rsidR="00B03A32" w:rsidRPr="00222E15" w:rsidRDefault="00B03A32" w:rsidP="00222E15">
      <w:pPr>
        <w:spacing w:after="0"/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margin-left:321.75pt;margin-top:3.25pt;width:190.5pt;height:24pt;z-index:251654144" strokecolor="#4f81bd" strokeweight="2.5pt">
            <v:shadow color="#868686"/>
            <v:textbox>
              <w:txbxContent>
                <w:p w:rsidR="00B03A32" w:rsidRPr="0041450A" w:rsidRDefault="00B03A32" w:rsidP="00F775AF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telefonunu hep yanında taşırdı.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176" style="position:absolute;margin-left:0;margin-top:7pt;width:257.25pt;height:24pt;z-index:251653120" strokecolor="#c0504d" strokeweight="2.5pt">
            <v:shadow color="#868686"/>
            <v:textbox>
              <w:txbxContent>
                <w:p w:rsidR="00B03A32" w:rsidRPr="00A34A39" w:rsidRDefault="00B03A32" w:rsidP="00F775AF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34A39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Araç kullanırken çok dikkatliydi ama</w:t>
                  </w:r>
                </w:p>
              </w:txbxContent>
            </v:textbox>
          </v:shape>
        </w:pict>
      </w:r>
      <w:r w:rsidRPr="00222E15">
        <w:t xml:space="preserve">                                                                                                 </w:t>
      </w:r>
    </w:p>
    <w:p w:rsidR="00B03A32" w:rsidRPr="00222E15" w:rsidRDefault="00B03A32" w:rsidP="00222E15">
      <w:pPr>
        <w:spacing w:after="0"/>
      </w:pPr>
      <w:r>
        <w:rPr>
          <w:noProof/>
          <w:lang w:eastAsia="tr-TR"/>
        </w:rPr>
        <w:pict>
          <v:shape id="_x0000_s1029" type="#_x0000_t176" style="position:absolute;margin-left:321pt;margin-top:11.8pt;width:190.5pt;height:24pt;z-index:251656192" strokecolor="#4f81bd" strokeweight="2.5pt">
            <v:shadow color="#868686"/>
            <v:textbox>
              <w:txbxContent>
                <w:p w:rsidR="00B03A32" w:rsidRPr="0041450A" w:rsidRDefault="00B03A32" w:rsidP="00F775AF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uzaktaki yazıyı okuyamadı.</w:t>
                  </w:r>
                </w:p>
              </w:txbxContent>
            </v:textbox>
          </v:shape>
        </w:pict>
      </w:r>
    </w:p>
    <w:p w:rsidR="00B03A32" w:rsidRPr="00222E15" w:rsidRDefault="00B03A32" w:rsidP="00222E15">
      <w:pPr>
        <w:spacing w:after="0"/>
      </w:pPr>
      <w:r>
        <w:rPr>
          <w:noProof/>
          <w:lang w:eastAsia="tr-TR"/>
        </w:rPr>
        <w:pict>
          <v:shape id="_x0000_s1030" type="#_x0000_t176" style="position:absolute;margin-left:0;margin-top:.1pt;width:256.5pt;height:24pt;z-index:251655168" strokecolor="#c0504d" strokeweight="2.5pt">
            <v:shadow color="#868686"/>
            <v:textbox>
              <w:txbxContent>
                <w:p w:rsidR="00B03A32" w:rsidRPr="00A34A39" w:rsidRDefault="00B03A32" w:rsidP="00F775AF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34A39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Ankara’ya otobüsle veya</w:t>
                  </w:r>
                </w:p>
              </w:txbxContent>
            </v:textbox>
          </v:shape>
        </w:pict>
      </w:r>
    </w:p>
    <w:p w:rsidR="00B03A32" w:rsidRPr="00222E15" w:rsidRDefault="00B03A32" w:rsidP="00222E15">
      <w:pPr>
        <w:spacing w:after="0"/>
      </w:pPr>
      <w:r>
        <w:rPr>
          <w:noProof/>
          <w:lang w:eastAsia="tr-TR"/>
        </w:rPr>
        <w:pict>
          <v:shape id="_x0000_s1031" type="#_x0000_t176" style="position:absolute;margin-left:321pt;margin-top:8.65pt;width:190.5pt;height:24pt;z-index:251657216" strokecolor="#4f81bd" strokeweight="2.5pt">
            <v:shadow color="#868686"/>
            <v:textbox>
              <w:txbxContent>
                <w:p w:rsidR="00B03A32" w:rsidRPr="0041450A" w:rsidRDefault="00B03A32" w:rsidP="00F775AF">
                  <w:pPr>
                    <w:ind w:right="-378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2252EB">
                    <w:rPr>
                      <w:rFonts w:ascii="Arial" w:hAnsi="Arial" w:cs="Arial"/>
                    </w:rPr>
                    <w:t xml:space="preserve">  </w:t>
                  </w:r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öndeki araca çarptı.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176" style="position:absolute;margin-left:0;margin-top:10.2pt;width:255.75pt;height:24pt;z-index:251660288" strokecolor="#c0504d" strokeweight="2.5pt">
            <v:shadow color="#868686"/>
            <v:textbox>
              <w:txbxContent>
                <w:p w:rsidR="00B03A32" w:rsidRPr="00A34A39" w:rsidRDefault="00B03A32" w:rsidP="00F775AF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34A39">
                    <w:rPr>
                      <w:rFonts w:ascii="Arial" w:hAnsi="Arial" w:cs="Arial"/>
                      <w:b/>
                      <w:sz w:val="20"/>
                      <w:szCs w:val="20"/>
                    </w:rPr>
                    <w:t>Telefonla konuşmayı sevmediğini söylerdi ancak</w:t>
                  </w:r>
                </w:p>
              </w:txbxContent>
            </v:textbox>
          </v:shape>
        </w:pict>
      </w:r>
    </w:p>
    <w:p w:rsidR="00B03A32" w:rsidRPr="00222E15" w:rsidRDefault="00B03A32" w:rsidP="00222E15">
      <w:pPr>
        <w:spacing w:after="0"/>
      </w:pPr>
    </w:p>
    <w:p w:rsidR="00B03A32" w:rsidRPr="00222E15" w:rsidRDefault="00B03A32" w:rsidP="00222E15">
      <w:pPr>
        <w:spacing w:after="0"/>
      </w:pPr>
      <w:r>
        <w:rPr>
          <w:noProof/>
          <w:lang w:eastAsia="tr-TR"/>
        </w:rPr>
        <w:pict>
          <v:shape id="_x0000_s1033" type="#_x0000_t176" style="position:absolute;margin-left:321pt;margin-top:3.35pt;width:190.5pt;height:24pt;z-index:251658240" strokecolor="#4f81bd" strokeweight="2.5pt">
            <v:shadow color="#868686"/>
            <v:textbox>
              <w:txbxContent>
                <w:p w:rsidR="00B03A32" w:rsidRPr="0041450A" w:rsidRDefault="00B03A32" w:rsidP="00F775AF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kapıya bak.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176" style="position:absolute;margin-left:2.25pt;margin-top:3.35pt;width:255pt;height:24pt;z-index:251661312" strokecolor="#c0504d" strokeweight="2.5pt">
            <v:shadow color="#868686"/>
            <v:textbox>
              <w:txbxContent>
                <w:p w:rsidR="00B03A32" w:rsidRPr="00A34A39" w:rsidRDefault="00B03A32" w:rsidP="00F775AF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34A3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Gözlüğünü takmıştı fakat </w:t>
                  </w:r>
                </w:p>
              </w:txbxContent>
            </v:textbox>
          </v:shape>
        </w:pict>
      </w:r>
    </w:p>
    <w:p w:rsidR="00B03A32" w:rsidRPr="00222E15" w:rsidRDefault="00B03A32" w:rsidP="00222E15">
      <w:pPr>
        <w:spacing w:after="0"/>
      </w:pPr>
      <w:r>
        <w:rPr>
          <w:noProof/>
          <w:lang w:eastAsia="tr-TR"/>
        </w:rPr>
        <w:pict>
          <v:shape id="_x0000_s1035" type="#_x0000_t176" style="position:absolute;margin-left:321pt;margin-top:11.9pt;width:190.5pt;height:24pt;z-index:251659264" strokecolor="#4f81bd" strokeweight="2.5pt">
            <v:shadow color="#868686"/>
            <v:textbox style="mso-next-textbox:#_x0000_s1035">
              <w:txbxContent>
                <w:p w:rsidR="00B03A32" w:rsidRPr="0041450A" w:rsidRDefault="00B03A32" w:rsidP="00F775AF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trenle gidebiliriz.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176" style="position:absolute;margin-left:0;margin-top:11.9pt;width:255pt;height:24pt;z-index:251662336" strokecolor="#c0504d" strokeweight="2.5pt">
            <v:shadow color="#868686"/>
            <v:textbox>
              <w:txbxContent>
                <w:p w:rsidR="00B03A32" w:rsidRPr="0041450A" w:rsidRDefault="00B03A32" w:rsidP="00F775AF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1450A">
                    <w:rPr>
                      <w:rFonts w:ascii="Arial" w:hAnsi="Arial" w:cs="Arial"/>
                      <w:b/>
                      <w:sz w:val="20"/>
                      <w:szCs w:val="20"/>
                    </w:rPr>
                    <w:t>Telefona ya da</w:t>
                  </w:r>
                </w:p>
              </w:txbxContent>
            </v:textbox>
          </v:shape>
        </w:pict>
      </w:r>
    </w:p>
    <w:p w:rsidR="00B03A32" w:rsidRPr="00222E15" w:rsidRDefault="00B03A32" w:rsidP="00222E15">
      <w:pPr>
        <w:spacing w:after="0"/>
      </w:pPr>
    </w:p>
    <w:p w:rsidR="00B03A32" w:rsidRPr="009E44DB" w:rsidRDefault="00B03A32" w:rsidP="00F775AF">
      <w:pPr>
        <w:pStyle w:val="NoSpacing"/>
        <w:rPr>
          <w:rFonts w:ascii="Tahoma" w:hAnsi="Tahoma" w:cs="Tahoma"/>
          <w:sz w:val="24"/>
          <w:szCs w:val="24"/>
        </w:rPr>
      </w:pPr>
    </w:p>
    <w:p w:rsidR="00B03A32" w:rsidRPr="00222E15" w:rsidRDefault="00B03A32" w:rsidP="00222E15">
      <w:pPr>
        <w:pStyle w:val="NoSpacing"/>
        <w:rPr>
          <w:rFonts w:ascii="Tahoma" w:hAnsi="Tahoma" w:cs="Tahoma"/>
          <w:sz w:val="24"/>
          <w:szCs w:val="24"/>
        </w:rPr>
      </w:pPr>
      <w:r>
        <w:t xml:space="preserve">11) Aşağıdaki cümlelerin hangisinde </w:t>
      </w:r>
      <w:r w:rsidRPr="00457A66">
        <w:rPr>
          <w:b/>
          <w:u w:val="single"/>
        </w:rPr>
        <w:t>sebep-sonuç</w:t>
      </w:r>
      <w:r>
        <w:t xml:space="preserve"> ilişkisi vardır? </w:t>
      </w:r>
    </w:p>
    <w:p w:rsidR="00B03A32" w:rsidRDefault="00B03A32" w:rsidP="00210C22">
      <w:pPr>
        <w:spacing w:after="0"/>
      </w:pPr>
      <w:r>
        <w:t xml:space="preserve"> A)Evin işi bitince pencere önüne oturuyordu    </w:t>
      </w:r>
      <w:r>
        <w:tab/>
      </w:r>
      <w:r>
        <w:tab/>
        <w:t xml:space="preserve">    B)Gece-gündüz oğlunun geleceği günü düşünüyordu.</w:t>
      </w:r>
    </w:p>
    <w:p w:rsidR="00B03A32" w:rsidRDefault="00B03A32" w:rsidP="00210C22">
      <w:pPr>
        <w:spacing w:after="0"/>
      </w:pPr>
      <w:r>
        <w:t xml:space="preserve"> C)Kapının önünde yaşlı bir dilenciye para verdi.  </w:t>
      </w:r>
      <w:r>
        <w:tab/>
        <w:t xml:space="preserve">    D)Sizi arayıp bilgi veremedim; çünkü telefonumu kaybetmiştim</w:t>
      </w:r>
    </w:p>
    <w:p w:rsidR="00B03A32" w:rsidRDefault="00B03A32" w:rsidP="00210C22">
      <w:pPr>
        <w:spacing w:after="0"/>
      </w:pPr>
    </w:p>
    <w:p w:rsidR="00B03A32" w:rsidRDefault="00B03A32" w:rsidP="00210C22">
      <w:pPr>
        <w:spacing w:after="0"/>
      </w:pPr>
      <w:r>
        <w:t xml:space="preserve">12)  “Eğilmek” sözcüğü hangi cümlede </w:t>
      </w:r>
      <w:r w:rsidRPr="00457A66">
        <w:rPr>
          <w:b/>
          <w:u w:val="single"/>
        </w:rPr>
        <w:t>mecaz anlamıyla</w:t>
      </w:r>
      <w:r>
        <w:t xml:space="preserve"> kullanılmıştır?        </w:t>
      </w:r>
    </w:p>
    <w:p w:rsidR="00B03A32" w:rsidRDefault="00B03A32" w:rsidP="00210C22">
      <w:pPr>
        <w:spacing w:after="0"/>
      </w:pPr>
      <w:r>
        <w:t>A)Zayıf olan derslerimize biraz daha eğilmeliyiz.</w:t>
      </w:r>
      <w:r>
        <w:tab/>
      </w:r>
      <w:r>
        <w:tab/>
      </w:r>
      <w:r>
        <w:tab/>
        <w:t>B)Küçük fidanın dalını eğerek okşadım.</w:t>
      </w:r>
    </w:p>
    <w:p w:rsidR="00B03A32" w:rsidRDefault="00B03A32" w:rsidP="00210C22">
      <w:pPr>
        <w:spacing w:after="0"/>
      </w:pPr>
      <w:r>
        <w:t>C)Arabanın tamponu darbeden eğilmiş.</w:t>
      </w:r>
      <w:r>
        <w:tab/>
      </w:r>
      <w:r>
        <w:tab/>
      </w:r>
      <w:r>
        <w:tab/>
      </w:r>
      <w:r>
        <w:tab/>
        <w:t>D)Yerdeki kâğıdı eğilerek aldım.</w:t>
      </w:r>
    </w:p>
    <w:p w:rsidR="00B03A32" w:rsidRDefault="00B03A32" w:rsidP="00210C22">
      <w:pPr>
        <w:spacing w:after="0"/>
      </w:pPr>
    </w:p>
    <w:p w:rsidR="00B03A32" w:rsidRDefault="00B03A32" w:rsidP="00210C22">
      <w:pPr>
        <w:spacing w:after="0"/>
      </w:pPr>
      <w:r>
        <w:t xml:space="preserve">13)  “Sana ne söyleyecekmiş” tümcesinin sonuna hangi noktalama işareti konulmalıdır?    </w:t>
      </w:r>
    </w:p>
    <w:p w:rsidR="00B03A32" w:rsidRDefault="00B03A32" w:rsidP="00210C22">
      <w:pPr>
        <w:spacing w:after="0"/>
      </w:pPr>
      <w:r>
        <w:t xml:space="preserve">    A) ünlem işareti           </w:t>
      </w:r>
      <w:r>
        <w:tab/>
        <w:t xml:space="preserve">B) nokta                      C) soru işareti           </w:t>
      </w:r>
      <w:r>
        <w:tab/>
        <w:t>D) iki nokta</w:t>
      </w:r>
    </w:p>
    <w:p w:rsidR="00B03A32" w:rsidRDefault="00B03A32" w:rsidP="00210C22">
      <w:pPr>
        <w:spacing w:after="0"/>
      </w:pPr>
    </w:p>
    <w:p w:rsidR="00B03A32" w:rsidRDefault="00B03A32" w:rsidP="00210C22">
      <w:pPr>
        <w:spacing w:after="0"/>
      </w:pPr>
      <w:r>
        <w:t xml:space="preserve">14) Aşağıdaki sözcük çiftlerinden hangisi </w:t>
      </w:r>
      <w:r w:rsidRPr="00457A66">
        <w:rPr>
          <w:b/>
          <w:u w:val="single"/>
        </w:rPr>
        <w:t>eş anlamlıdır</w:t>
      </w:r>
      <w:r>
        <w:t>?</w:t>
      </w:r>
    </w:p>
    <w:p w:rsidR="00B03A32" w:rsidRDefault="00B03A32" w:rsidP="00210C22">
      <w:pPr>
        <w:spacing w:after="0"/>
      </w:pPr>
      <w:r>
        <w:t>A) gece-gündüz</w:t>
      </w:r>
      <w:r>
        <w:tab/>
      </w:r>
      <w:r>
        <w:tab/>
        <w:t>B) yıl-sene</w:t>
      </w:r>
      <w:r>
        <w:tab/>
      </w:r>
      <w:r>
        <w:tab/>
        <w:t xml:space="preserve">C)dere-tepe  </w:t>
      </w:r>
      <w:r>
        <w:tab/>
      </w:r>
      <w:r>
        <w:tab/>
        <w:t>D) sulu-susuz</w:t>
      </w:r>
    </w:p>
    <w:p w:rsidR="00B03A32" w:rsidRDefault="00B03A32" w:rsidP="00210C22">
      <w:pPr>
        <w:spacing w:after="0"/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7" type="#_x0000_t63" style="position:absolute;margin-left:28.7pt;margin-top:11.05pt;width:155.15pt;height:44.6pt;z-index:251663360">
            <v:textbox>
              <w:txbxContent>
                <w:p w:rsidR="00B03A32" w:rsidRDefault="00B03A32" w:rsidP="00222E15">
                  <w:r>
                    <w:t>Utancından……………..</w:t>
                  </w:r>
                </w:p>
              </w:txbxContent>
            </v:textbox>
          </v:shape>
        </w:pict>
      </w:r>
    </w:p>
    <w:p w:rsidR="00B03A32" w:rsidRPr="00B75065" w:rsidRDefault="00B03A32" w:rsidP="00B75065">
      <w:pPr>
        <w:spacing w:after="0" w:line="240" w:lineRule="auto"/>
        <w:ind w:left="4950" w:hanging="4950"/>
      </w:pPr>
      <w:r>
        <w:t>15)</w:t>
      </w:r>
      <w:r>
        <w:tab/>
      </w:r>
      <w:r>
        <w:tab/>
      </w:r>
      <w:r w:rsidRPr="00B75065">
        <w:t xml:space="preserve">Bu konuşma aşağıdakilerin hangisi ile sürdürülürse </w:t>
      </w:r>
      <w:r w:rsidRPr="00457A66">
        <w:rPr>
          <w:b/>
          <w:u w:val="single"/>
        </w:rPr>
        <w:t xml:space="preserve">abartılı </w:t>
      </w:r>
      <w:r>
        <w:t xml:space="preserve">     </w:t>
      </w:r>
      <w:r w:rsidRPr="00B75065">
        <w:t>bir ifade kullanmış olur ?</w:t>
      </w:r>
    </w:p>
    <w:p w:rsidR="00B03A32" w:rsidRDefault="00B03A32" w:rsidP="00B75065">
      <w:pPr>
        <w:spacing w:after="0" w:line="240" w:lineRule="auto"/>
        <w:ind w:left="1416" w:firstLine="708"/>
      </w:pPr>
    </w:p>
    <w:p w:rsidR="00B03A32" w:rsidRPr="00B75065" w:rsidRDefault="00B03A32" w:rsidP="00B75065">
      <w:pPr>
        <w:spacing w:after="0" w:line="240" w:lineRule="auto"/>
        <w:ind w:left="1416" w:firstLine="708"/>
      </w:pPr>
      <w:r>
        <w:t xml:space="preserve">   </w:t>
      </w:r>
      <w:r>
        <w:tab/>
      </w:r>
      <w:r>
        <w:tab/>
        <w:t xml:space="preserve">  </w:t>
      </w:r>
      <w:r w:rsidRPr="00B75065">
        <w:t>A) başını kaldırmadan yürüdü.</w:t>
      </w:r>
      <w:r>
        <w:tab/>
      </w:r>
      <w:r>
        <w:tab/>
        <w:t xml:space="preserve">B) kimsenin yüzüne </w:t>
      </w:r>
      <w:r w:rsidRPr="00B75065">
        <w:t>bakmadı.</w:t>
      </w:r>
    </w:p>
    <w:p w:rsidR="00B03A32" w:rsidRDefault="00B03A32" w:rsidP="00B75065">
      <w:pPr>
        <w:spacing w:after="0" w:line="240" w:lineRule="auto"/>
        <w:ind w:left="1416" w:firstLine="708"/>
      </w:pPr>
      <w:r>
        <w:t xml:space="preserve">  </w:t>
      </w:r>
      <w:r>
        <w:tab/>
        <w:t xml:space="preserve">                </w:t>
      </w:r>
      <w:r w:rsidRPr="00B75065">
        <w:t>C) yerin dibine girdi.</w:t>
      </w:r>
      <w:r>
        <w:tab/>
      </w:r>
      <w:r>
        <w:tab/>
      </w:r>
      <w:r>
        <w:tab/>
      </w:r>
      <w:r w:rsidRPr="00B75065">
        <w:t>D) ne yapacağını şaşırdı.</w:t>
      </w:r>
    </w:p>
    <w:p w:rsidR="00B03A32" w:rsidRDefault="00B03A32" w:rsidP="00B75065">
      <w:pPr>
        <w:spacing w:after="0" w:line="240" w:lineRule="auto"/>
      </w:pPr>
    </w:p>
    <w:p w:rsidR="00B03A32" w:rsidRDefault="00B03A32" w:rsidP="00B75065">
      <w:pPr>
        <w:spacing w:after="0" w:line="240" w:lineRule="auto"/>
      </w:pPr>
      <w:r>
        <w:t xml:space="preserve">16) Aşağıdaki kelimelerden hangisi </w:t>
      </w:r>
      <w:r w:rsidRPr="00457A66">
        <w:rPr>
          <w:b/>
          <w:u w:val="single"/>
        </w:rPr>
        <w:t>türemiş</w:t>
      </w:r>
      <w:r>
        <w:t xml:space="preserve"> bir kelimedir?</w:t>
      </w:r>
    </w:p>
    <w:p w:rsidR="00B03A32" w:rsidRDefault="00B03A32" w:rsidP="00B75065">
      <w:pPr>
        <w:spacing w:after="0" w:line="240" w:lineRule="auto"/>
      </w:pPr>
      <w:r>
        <w:t>A)Boyacı</w:t>
      </w:r>
      <w:r>
        <w:tab/>
      </w:r>
      <w:r>
        <w:tab/>
        <w:t>B)Çanta</w:t>
      </w:r>
      <w:r>
        <w:tab/>
        <w:t xml:space="preserve">    </w:t>
      </w:r>
      <w:r>
        <w:tab/>
      </w:r>
      <w:r>
        <w:tab/>
        <w:t>C)Kelebek</w:t>
      </w:r>
      <w:r>
        <w:tab/>
      </w:r>
      <w:r>
        <w:tab/>
        <w:t>D)Masa</w:t>
      </w:r>
    </w:p>
    <w:p w:rsidR="00B03A32" w:rsidRDefault="00B03A32" w:rsidP="00B75065">
      <w:pPr>
        <w:spacing w:after="0" w:line="240" w:lineRule="auto"/>
      </w:pPr>
    </w:p>
    <w:p w:rsidR="00B03A32" w:rsidRDefault="00B03A32" w:rsidP="00B75065">
      <w:pPr>
        <w:spacing w:after="0" w:line="240" w:lineRule="auto"/>
      </w:pPr>
      <w:r>
        <w:t xml:space="preserve">17) ‘’Bunu duyunca </w:t>
      </w:r>
      <w:r w:rsidRPr="00457A66">
        <w:rPr>
          <w:b/>
          <w:u w:val="single"/>
        </w:rPr>
        <w:t>tepem attı</w:t>
      </w:r>
      <w:r>
        <w:t xml:space="preserve">’’  Bu cümledeki </w:t>
      </w:r>
      <w:r w:rsidRPr="00457A66">
        <w:t>tepem attı</w:t>
      </w:r>
      <w:r>
        <w:t xml:space="preserve"> deyiminin anlamı hangisidir?</w:t>
      </w:r>
    </w:p>
    <w:p w:rsidR="00B03A32" w:rsidRDefault="00B03A32" w:rsidP="00B75065">
      <w:pPr>
        <w:spacing w:after="0" w:line="240" w:lineRule="auto"/>
      </w:pPr>
      <w:r>
        <w:t>A) Çok  üzüldüm</w:t>
      </w:r>
      <w:r>
        <w:tab/>
        <w:t xml:space="preserve">B) Çok mutluyum  </w:t>
      </w:r>
      <w:r>
        <w:tab/>
        <w:t>C) Çok sinirlendim</w:t>
      </w:r>
      <w:r>
        <w:tab/>
      </w:r>
      <w:r>
        <w:tab/>
        <w:t>D) Çok şaşırdım</w:t>
      </w:r>
    </w:p>
    <w:p w:rsidR="00B03A32" w:rsidRDefault="00B03A32" w:rsidP="00B75065">
      <w:pPr>
        <w:spacing w:after="0" w:line="240" w:lineRule="auto"/>
      </w:pPr>
    </w:p>
    <w:p w:rsidR="00B03A32" w:rsidRDefault="00B03A32" w:rsidP="008A559D">
      <w:pPr>
        <w:spacing w:after="0" w:line="240" w:lineRule="auto"/>
      </w:pPr>
      <w:r>
        <w:t xml:space="preserve">18) Aşağıdaki cümlelerin hangisinde </w:t>
      </w:r>
      <w:r w:rsidRPr="00457A66">
        <w:rPr>
          <w:b/>
        </w:rPr>
        <w:t>yanmak</w:t>
      </w:r>
      <w:r>
        <w:t xml:space="preserve"> sözcüğü diğerlerinden </w:t>
      </w:r>
      <w:r w:rsidRPr="00457A66">
        <w:rPr>
          <w:b/>
          <w:u w:val="single"/>
        </w:rPr>
        <w:t>farklı bir anlamda</w:t>
      </w:r>
      <w:r>
        <w:t xml:space="preserve"> kullanılmıştır?</w:t>
      </w:r>
    </w:p>
    <w:p w:rsidR="00B03A32" w:rsidRDefault="00B03A32" w:rsidP="008A559D">
      <w:pPr>
        <w:spacing w:after="0" w:line="240" w:lineRule="auto"/>
      </w:pPr>
      <w:r>
        <w:t>A) Tarladaki ekinler yandı.</w:t>
      </w:r>
      <w:r>
        <w:tab/>
      </w:r>
      <w:r>
        <w:tab/>
      </w:r>
      <w:r>
        <w:tab/>
        <w:t>B) Sıcak sudan elim yandı.</w:t>
      </w:r>
    </w:p>
    <w:p w:rsidR="00B03A32" w:rsidRDefault="00B03A32" w:rsidP="008A559D">
      <w:pPr>
        <w:spacing w:after="0" w:line="240" w:lineRule="auto"/>
      </w:pPr>
      <w:r>
        <w:t>C) Onu bulamazsak yandık</w:t>
      </w:r>
      <w:r>
        <w:tab/>
      </w:r>
      <w:r>
        <w:tab/>
      </w:r>
      <w:r>
        <w:tab/>
        <w:t>D) Koca ev bir saatte yandı.</w:t>
      </w:r>
    </w:p>
    <w:p w:rsidR="00B03A32" w:rsidRDefault="00B03A32" w:rsidP="008A559D">
      <w:pPr>
        <w:spacing w:after="0" w:line="240" w:lineRule="auto"/>
      </w:pPr>
    </w:p>
    <w:p w:rsidR="00B03A32" w:rsidRDefault="00B03A32" w:rsidP="008A559D">
      <w:pPr>
        <w:spacing w:after="0" w:line="240" w:lineRule="auto"/>
      </w:pPr>
      <w:r>
        <w:t xml:space="preserve">19) Aşağıdaki sözcüklerin hangisi sözlükte </w:t>
      </w:r>
      <w:r w:rsidRPr="00457A66">
        <w:rPr>
          <w:b/>
          <w:u w:val="single"/>
        </w:rPr>
        <w:t>en sonda</w:t>
      </w:r>
      <w:r>
        <w:t xml:space="preserve"> yer alır?</w:t>
      </w:r>
    </w:p>
    <w:p w:rsidR="00B03A32" w:rsidRDefault="00B03A32" w:rsidP="008A559D">
      <w:pPr>
        <w:spacing w:after="0" w:line="240" w:lineRule="auto"/>
      </w:pPr>
      <w:r>
        <w:t xml:space="preserve">A) zemin </w:t>
      </w:r>
      <w:r>
        <w:tab/>
      </w:r>
      <w:r>
        <w:tab/>
        <w:t>B)zemberek</w:t>
      </w:r>
      <w:r>
        <w:tab/>
      </w:r>
      <w:r>
        <w:tab/>
      </w:r>
      <w:r>
        <w:tab/>
        <w:t>C) zehir</w:t>
      </w:r>
      <w:r>
        <w:tab/>
      </w:r>
      <w:r>
        <w:tab/>
      </w:r>
      <w:r>
        <w:tab/>
        <w:t xml:space="preserve"> D)zemzem</w:t>
      </w:r>
    </w:p>
    <w:p w:rsidR="00B03A32" w:rsidRDefault="00B03A32" w:rsidP="008A559D">
      <w:pPr>
        <w:spacing w:after="0" w:line="240" w:lineRule="auto"/>
      </w:pPr>
    </w:p>
    <w:p w:rsidR="00B03A32" w:rsidRDefault="00B03A32" w:rsidP="008A559D">
      <w:pPr>
        <w:spacing w:after="0" w:line="240" w:lineRule="auto"/>
      </w:pPr>
      <w:r>
        <w:t xml:space="preserve">NOT: 10.soru 10 puan;diğer sorular ise </w:t>
      </w:r>
    </w:p>
    <w:p w:rsidR="00B03A32" w:rsidRDefault="00B03A32" w:rsidP="008A559D">
      <w:pPr>
        <w:spacing w:after="0" w:line="240" w:lineRule="auto"/>
      </w:pPr>
      <w:r>
        <w:t xml:space="preserve">           5 puandır.</w:t>
      </w:r>
    </w:p>
    <w:p w:rsidR="00B03A32" w:rsidRDefault="00B03A32" w:rsidP="000268C4">
      <w:pPr>
        <w:spacing w:after="0"/>
      </w:pPr>
    </w:p>
    <w:sectPr w:rsidR="00B03A32" w:rsidSect="0016569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5691"/>
    <w:rsid w:val="000268C4"/>
    <w:rsid w:val="000E4310"/>
    <w:rsid w:val="00165691"/>
    <w:rsid w:val="001A5008"/>
    <w:rsid w:val="00210C22"/>
    <w:rsid w:val="00222E15"/>
    <w:rsid w:val="002252EB"/>
    <w:rsid w:val="00243851"/>
    <w:rsid w:val="003F7DF3"/>
    <w:rsid w:val="0041450A"/>
    <w:rsid w:val="00431628"/>
    <w:rsid w:val="00457A66"/>
    <w:rsid w:val="004B3EC7"/>
    <w:rsid w:val="005C210D"/>
    <w:rsid w:val="00602AD1"/>
    <w:rsid w:val="007C2F43"/>
    <w:rsid w:val="00802F44"/>
    <w:rsid w:val="008A559D"/>
    <w:rsid w:val="00926CD5"/>
    <w:rsid w:val="009E44DB"/>
    <w:rsid w:val="00A34A39"/>
    <w:rsid w:val="00B03A32"/>
    <w:rsid w:val="00B03F25"/>
    <w:rsid w:val="00B75065"/>
    <w:rsid w:val="00C41C32"/>
    <w:rsid w:val="00E27A50"/>
    <w:rsid w:val="00E66A6E"/>
    <w:rsid w:val="00EA7C0C"/>
    <w:rsid w:val="00F1728E"/>
    <w:rsid w:val="00F775AF"/>
    <w:rsid w:val="00F81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69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65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65691"/>
    <w:rPr>
      <w:rFonts w:cs="Times New Roman"/>
    </w:rPr>
  </w:style>
  <w:style w:type="paragraph" w:styleId="NoSpacing">
    <w:name w:val="No Spacing"/>
    <w:uiPriority w:val="99"/>
    <w:qFormat/>
    <w:rsid w:val="00F775AF"/>
    <w:rPr>
      <w:lang w:eastAsia="en-US"/>
    </w:rPr>
  </w:style>
  <w:style w:type="character" w:styleId="Hyperlink">
    <w:name w:val="Hyperlink"/>
    <w:basedOn w:val="DefaultParagraphFont"/>
    <w:uiPriority w:val="99"/>
    <w:rsid w:val="00F1728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718</Words>
  <Characters>4097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</dc:creator>
  <cp:keywords>www.sorubak.com</cp:keywords>
  <dc:description>www.sorubak.com</dc:description>
  <cp:lastModifiedBy>Dogan</cp:lastModifiedBy>
  <cp:revision>www.sorubak.com</cp:revision>
  <dcterms:created xsi:type="dcterms:W3CDTF">2011-10-25T06:50:00Z</dcterms:created>
  <dcterms:modified xsi:type="dcterms:W3CDTF">2013-10-01T20:42:00Z</dcterms:modified>
  <cp:category>www.sorubak.com</cp:category>
  <cp:version>www.sorubak.com</cp:version>
</cp:coreProperties>
</file>