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18" w:rsidRDefault="00212718" w:rsidP="00761384">
      <w:pPr>
        <w:jc w:val="center"/>
      </w:pPr>
      <w:r>
        <w:t xml:space="preserve">2013-2014 EĞİTİM ÖĞRETİM YILI EYYÜBİYE İLKÖĞRETİM OKULU  5-D SINIFI  </w:t>
      </w:r>
    </w:p>
    <w:p w:rsidR="00212718" w:rsidRDefault="00212718" w:rsidP="00761384">
      <w:pPr>
        <w:jc w:val="center"/>
      </w:pPr>
      <w:r>
        <w:t>TÜRKÇE  DERSİ 1. DÖNEM PERFORMANS ÖDEVİ</w:t>
      </w:r>
    </w:p>
    <w:p w:rsidR="00212718" w:rsidRDefault="00212718" w:rsidP="00761384">
      <w:pPr>
        <w:jc w:val="center"/>
      </w:pPr>
    </w:p>
    <w:p w:rsidR="00212718" w:rsidRDefault="00212718" w:rsidP="00A96C1E"/>
    <w:p w:rsidR="00212718" w:rsidRDefault="00212718" w:rsidP="00761384"/>
    <w:p w:rsidR="00212718" w:rsidRDefault="00212718" w:rsidP="00761384">
      <w:r>
        <w:t>DERS</w:t>
      </w:r>
      <w:r>
        <w:tab/>
      </w:r>
      <w:r>
        <w:tab/>
        <w:t>:  TÜRKÇE</w:t>
      </w:r>
    </w:p>
    <w:p w:rsidR="00212718" w:rsidRDefault="00212718" w:rsidP="00761384"/>
    <w:p w:rsidR="00212718" w:rsidRDefault="00212718" w:rsidP="00761384">
      <w:r>
        <w:t>KONU</w:t>
      </w:r>
      <w:r>
        <w:tab/>
      </w:r>
      <w:r>
        <w:tab/>
        <w:t>:   ŞİİRLERLE TÜRKİYE</w:t>
      </w:r>
    </w:p>
    <w:p w:rsidR="00212718" w:rsidRDefault="00212718" w:rsidP="00761384"/>
    <w:p w:rsidR="00212718" w:rsidRDefault="00212718" w:rsidP="00761384">
      <w:r>
        <w:t>SÜRE</w:t>
      </w:r>
      <w:r>
        <w:tab/>
      </w:r>
      <w:r>
        <w:tab/>
        <w:t>:   1 HAFTA</w:t>
      </w:r>
    </w:p>
    <w:p w:rsidR="00212718" w:rsidRDefault="00212718" w:rsidP="00761384"/>
    <w:p w:rsidR="00212718" w:rsidRDefault="00212718" w:rsidP="00761384">
      <w:r>
        <w:t>TARİH</w:t>
      </w:r>
      <w:r>
        <w:tab/>
        <w:t xml:space="preserve">:   21 KASIM-28 KASIM </w:t>
      </w:r>
      <w:hyperlink r:id="rId5" w:history="1">
        <w:r>
          <w:rPr>
            <w:rStyle w:val="Hyperlink"/>
            <w:color w:val="000000"/>
          </w:rPr>
          <w:t>www.sorubak.com</w:t>
        </w:r>
      </w:hyperlink>
    </w:p>
    <w:p w:rsidR="00212718" w:rsidRDefault="00212718" w:rsidP="00761384"/>
    <w:p w:rsidR="00212718" w:rsidRDefault="00212718" w:rsidP="00761384">
      <w:r>
        <w:t>ARAÇ-GEREÇ: Çalışma kağıdı , kalem, silgi</w:t>
      </w:r>
    </w:p>
    <w:p w:rsidR="00212718" w:rsidRDefault="00212718" w:rsidP="00761384"/>
    <w:p w:rsidR="00212718" w:rsidRDefault="00212718" w:rsidP="00761384"/>
    <w:p w:rsidR="00212718" w:rsidRDefault="00212718" w:rsidP="00BB4555">
      <w:pPr>
        <w:numPr>
          <w:ilvl w:val="0"/>
          <w:numId w:val="6"/>
        </w:numPr>
      </w:pPr>
      <w:r w:rsidRPr="00A96C1E">
        <w:t xml:space="preserve">AÇIKLAMA: </w:t>
      </w:r>
      <w:r>
        <w:t>Türkiye’yi anlatan şiirleri bulunuz ve yazınız.</w:t>
      </w:r>
      <w:r w:rsidRPr="00BB4555">
        <w:t xml:space="preserve"> </w:t>
      </w:r>
      <w:r>
        <w:t>Bu şiirlerin Türkiye’nin hangi özelliklerini anlatmaya çalıştığını tespit ediniz ve belirtiniz.</w:t>
      </w:r>
      <w:r w:rsidRPr="00BB4555">
        <w:t xml:space="preserve"> </w:t>
      </w:r>
      <w:r>
        <w:t>Siz de bir veya birkaç tane Türkiye’nin herhangi bir özelliğini anlatan şiir yazınız.</w:t>
      </w:r>
      <w:r w:rsidRPr="00BB4555">
        <w:t xml:space="preserve"> </w:t>
      </w:r>
      <w:r>
        <w:t>Şiirlerinize uygun başlıklar seçiniz.</w:t>
      </w:r>
      <w:r w:rsidRPr="00BB4555">
        <w:t xml:space="preserve"> </w:t>
      </w:r>
      <w:r>
        <w:t>Şiirleri, ilgili resimlerle ya da kendi hazırladığınız süslemelerle renklendirebilirsiniz.</w:t>
      </w:r>
      <w:r w:rsidRPr="00BB4555">
        <w:t xml:space="preserve"> </w:t>
      </w:r>
      <w:r>
        <w:t xml:space="preserve">Ödevinize Performans Ödevi Kapağı yapınız. </w:t>
      </w:r>
    </w:p>
    <w:p w:rsidR="00212718" w:rsidRDefault="00212718" w:rsidP="00BB4555">
      <w:pPr>
        <w:ind w:left="720"/>
      </w:pPr>
    </w:p>
    <w:p w:rsidR="00212718" w:rsidRDefault="00212718" w:rsidP="00761384"/>
    <w:p w:rsidR="00212718" w:rsidRDefault="00212718" w:rsidP="00761384">
      <w:r>
        <w:t>Puanlama ölçütleri aşağıda belirtilmiştir :</w:t>
      </w:r>
    </w:p>
    <w:p w:rsidR="00212718" w:rsidRDefault="00212718" w:rsidP="00761384"/>
    <w:p w:rsidR="00212718" w:rsidRDefault="00212718" w:rsidP="00761384"/>
    <w:p w:rsidR="00212718" w:rsidRDefault="00212718" w:rsidP="00BB4555">
      <w:pPr>
        <w:pStyle w:val="ListParagraph"/>
        <w:numPr>
          <w:ilvl w:val="0"/>
          <w:numId w:val="7"/>
        </w:numPr>
      </w:pPr>
      <w:r w:rsidRPr="00BB4555">
        <w:t>Türkiy</w:t>
      </w:r>
      <w:r>
        <w:t>e’yi anlatan şiirler bulunması</w:t>
      </w:r>
      <w:r w:rsidRPr="00BB4555">
        <w:t>.</w:t>
      </w:r>
    </w:p>
    <w:p w:rsidR="00212718" w:rsidRDefault="00212718" w:rsidP="008410B3">
      <w:pPr>
        <w:pStyle w:val="ListParagraph"/>
        <w:numPr>
          <w:ilvl w:val="0"/>
          <w:numId w:val="7"/>
        </w:numPr>
      </w:pPr>
      <w:r>
        <w:t xml:space="preserve">Türkiye’yi anlatan bir </w:t>
      </w:r>
      <w:r w:rsidRPr="00BB4555">
        <w:t xml:space="preserve"> şiiri öğren</w:t>
      </w:r>
      <w:r>
        <w:t>cinin kendisinin yazması</w:t>
      </w:r>
      <w:r w:rsidRPr="00BB4555">
        <w:t>.</w:t>
      </w:r>
    </w:p>
    <w:p w:rsidR="00212718" w:rsidRPr="00BB4555" w:rsidRDefault="00212718" w:rsidP="008410B3">
      <w:pPr>
        <w:pStyle w:val="ListParagraph"/>
        <w:numPr>
          <w:ilvl w:val="0"/>
          <w:numId w:val="7"/>
        </w:numPr>
      </w:pPr>
      <w:r w:rsidRPr="00BB4555">
        <w:t xml:space="preserve">Her şiirin altına kısaca Türkiye’nin hangi </w:t>
      </w:r>
      <w:r>
        <w:t>özelliğini anlattığının yazılması</w:t>
      </w:r>
      <w:r w:rsidRPr="00BB4555">
        <w:t>.</w:t>
      </w:r>
    </w:p>
    <w:p w:rsidR="00212718" w:rsidRPr="00BB4555" w:rsidRDefault="00212718" w:rsidP="00BB4555">
      <w:pPr>
        <w:pStyle w:val="ListParagraph"/>
        <w:numPr>
          <w:ilvl w:val="0"/>
          <w:numId w:val="7"/>
        </w:numPr>
      </w:pPr>
      <w:r w:rsidRPr="00BB4555">
        <w:t>Ödev için uygun k</w:t>
      </w:r>
      <w:r>
        <w:t>ağıt ve resimler kullanılması, kapak hazırlanması</w:t>
      </w:r>
      <w:r w:rsidRPr="00BB4555">
        <w:t>.</w:t>
      </w:r>
    </w:p>
    <w:p w:rsidR="00212718" w:rsidRPr="00BB4555" w:rsidRDefault="00212718" w:rsidP="00BB4555">
      <w:pPr>
        <w:pStyle w:val="ListParagraph"/>
        <w:numPr>
          <w:ilvl w:val="0"/>
          <w:numId w:val="7"/>
        </w:numPr>
      </w:pPr>
      <w:r w:rsidRPr="00BB4555">
        <w:t>Ödev</w:t>
      </w:r>
      <w:r>
        <w:t>in</w:t>
      </w:r>
      <w:r w:rsidRPr="00BB4555">
        <w:t>, noktalama işaretlerine ve imla kuralla</w:t>
      </w:r>
      <w:r>
        <w:t>rına uygun olarak hazırlanması</w:t>
      </w:r>
      <w:r w:rsidRPr="00BB4555">
        <w:t>.</w:t>
      </w:r>
    </w:p>
    <w:p w:rsidR="00212718" w:rsidRPr="00BB4555" w:rsidRDefault="00212718" w:rsidP="00BB4555">
      <w:pPr>
        <w:pStyle w:val="ListParagraph"/>
        <w:numPr>
          <w:ilvl w:val="0"/>
          <w:numId w:val="7"/>
        </w:numPr>
      </w:pPr>
      <w:r w:rsidRPr="00BB4555">
        <w:t>Ödev</w:t>
      </w:r>
      <w:r>
        <w:t>in zamanında teslim edilmesi</w:t>
      </w:r>
      <w:r w:rsidRPr="00BB4555">
        <w:t>.</w:t>
      </w:r>
    </w:p>
    <w:p w:rsidR="00212718" w:rsidRDefault="00212718" w:rsidP="00BB4555">
      <w:pPr>
        <w:pStyle w:val="ListParagraph"/>
        <w:ind w:left="1080"/>
      </w:pPr>
    </w:p>
    <w:p w:rsidR="00212718" w:rsidRDefault="00212718" w:rsidP="00761384"/>
    <w:p w:rsidR="00212718" w:rsidRDefault="00212718" w:rsidP="00761384"/>
    <w:p w:rsidR="00212718" w:rsidRDefault="00212718" w:rsidP="00761384">
      <w:r>
        <w:t>PUANLAMA: Çalışmalar 100 puan üzerinden değerlendirilecektir. Verilen çalışma yaprağındaki 1. ve 2.  Ölçütler 25’er puan, 3. Ölçüt 20 puan üzerinden değerlendirilecek, son 3 ölçüt ise 10’ar puan  üzerinden değerlendirilecektir.</w:t>
      </w:r>
    </w:p>
    <w:p w:rsidR="00212718" w:rsidRDefault="00212718" w:rsidP="00761384"/>
    <w:p w:rsidR="00212718" w:rsidRDefault="00212718" w:rsidP="00761384">
      <w:r>
        <w:t xml:space="preserve"> </w:t>
      </w:r>
    </w:p>
    <w:p w:rsidR="00212718" w:rsidRDefault="00212718" w:rsidP="00761384">
      <w:hyperlink r:id="rId6" w:history="1">
        <w:r>
          <w:rPr>
            <w:rStyle w:val="Hyperlink"/>
            <w:color w:val="000000"/>
          </w:rPr>
          <w:t>www.sorubak.com</w:t>
        </w:r>
      </w:hyperlink>
    </w:p>
    <w:p w:rsidR="00212718" w:rsidRDefault="00212718" w:rsidP="00761384"/>
    <w:p w:rsidR="00212718" w:rsidRDefault="00212718" w:rsidP="00761384">
      <w:r>
        <w:t>ZEYNEP DOĞAN</w:t>
      </w:r>
    </w:p>
    <w:p w:rsidR="00212718" w:rsidRPr="00761384" w:rsidRDefault="00212718" w:rsidP="00761384">
      <w:r>
        <w:t>5-D SINIF ÖĞRT.</w:t>
      </w:r>
    </w:p>
    <w:sectPr w:rsidR="00212718" w:rsidRPr="00761384" w:rsidSect="000A6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816905"/>
    <w:multiLevelType w:val="hybridMultilevel"/>
    <w:tmpl w:val="533CAF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7E15B3"/>
    <w:multiLevelType w:val="hybridMultilevel"/>
    <w:tmpl w:val="74509E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4C120D"/>
    <w:multiLevelType w:val="hybridMultilevel"/>
    <w:tmpl w:val="4F888A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7E00C4"/>
    <w:multiLevelType w:val="hybridMultilevel"/>
    <w:tmpl w:val="861ECB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384"/>
    <w:rsid w:val="000214E2"/>
    <w:rsid w:val="00060CE5"/>
    <w:rsid w:val="000A25AF"/>
    <w:rsid w:val="000A65FE"/>
    <w:rsid w:val="001275C6"/>
    <w:rsid w:val="00212718"/>
    <w:rsid w:val="003B7C6B"/>
    <w:rsid w:val="00440605"/>
    <w:rsid w:val="005C6CD5"/>
    <w:rsid w:val="006A4DBC"/>
    <w:rsid w:val="006D2A11"/>
    <w:rsid w:val="00761384"/>
    <w:rsid w:val="007F035E"/>
    <w:rsid w:val="008410B3"/>
    <w:rsid w:val="00843957"/>
    <w:rsid w:val="009E50EC"/>
    <w:rsid w:val="00A96C1E"/>
    <w:rsid w:val="00B647DC"/>
    <w:rsid w:val="00BB4555"/>
    <w:rsid w:val="00C35B5C"/>
    <w:rsid w:val="00C92D2F"/>
    <w:rsid w:val="00CC7D02"/>
    <w:rsid w:val="00E04703"/>
    <w:rsid w:val="00EA6665"/>
    <w:rsid w:val="00F31A05"/>
    <w:rsid w:val="00F93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5F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B455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A4D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215</Words>
  <Characters>1230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</dc:creator>
  <cp:keywords>www.sorubak.com</cp:keywords>
  <dc:description>www.sorubak.com</dc:description>
  <cp:lastModifiedBy>Dogan</cp:lastModifiedBy>
  <cp:revision>www.sorubak.com</cp:revision>
  <dcterms:created xsi:type="dcterms:W3CDTF">2011-11-12T16:19:00Z</dcterms:created>
  <dcterms:modified xsi:type="dcterms:W3CDTF">2013-10-01T08:15:00Z</dcterms:modified>
  <cp:category>www.sorubak.com</cp:category>
</cp:coreProperties>
</file>