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95B" w:rsidRDefault="003F495B" w:rsidP="006A4E4A">
      <w:pPr>
        <w:pStyle w:val="NoSpacing"/>
      </w:pPr>
      <w:r>
        <w:t>ADI – SOYADI:</w:t>
      </w:r>
    </w:p>
    <w:p w:rsidR="003F495B" w:rsidRDefault="003F495B" w:rsidP="006A4E4A">
      <w:pPr>
        <w:pStyle w:val="NoSpacing"/>
      </w:pPr>
      <w:r>
        <w:t>NUMARASI:</w:t>
      </w:r>
    </w:p>
    <w:p w:rsidR="003F495B" w:rsidRDefault="003F495B" w:rsidP="006A4E4A">
      <w:pPr>
        <w:pStyle w:val="NoSpacing"/>
      </w:pPr>
    </w:p>
    <w:p w:rsidR="003F495B" w:rsidRDefault="003F495B" w:rsidP="00A04C77">
      <w:pPr>
        <w:pStyle w:val="NoSpacing"/>
        <w:jc w:val="center"/>
      </w:pPr>
      <w:r>
        <w:t>2013 – 2014 EĞİTİM ÖĞRETİM YILI 5/B SINIFI 1.DÖNEM 1.MATEMATİK YAZILISI</w:t>
      </w:r>
    </w:p>
    <w:p w:rsidR="003F495B" w:rsidRDefault="003F495B" w:rsidP="006A4E4A">
      <w:pPr>
        <w:pStyle w:val="NoSpacing"/>
      </w:pPr>
    </w:p>
    <w:p w:rsidR="003F495B" w:rsidRDefault="003F495B" w:rsidP="006A4E4A">
      <w:pPr>
        <w:pStyle w:val="NoSpacing"/>
      </w:pPr>
    </w:p>
    <w:p w:rsidR="003F495B" w:rsidRPr="006A4E4A" w:rsidRDefault="003F495B" w:rsidP="006A4E4A">
      <w:pPr>
        <w:pStyle w:val="NoSpacing"/>
      </w:pPr>
      <w:r>
        <w:t>1)</w:t>
      </w:r>
      <w:r w:rsidRPr="006A4E4A">
        <w:t xml:space="preserve"> Aşağıda verilen doğal sayıların okunuşları</w:t>
      </w:r>
      <w:r>
        <w:t xml:space="preserve">nı yanlarına yazınız. </w:t>
      </w:r>
    </w:p>
    <w:p w:rsidR="003F495B" w:rsidRDefault="003F495B" w:rsidP="00576B48">
      <w:pPr>
        <w:pStyle w:val="NoSpacing"/>
      </w:pPr>
    </w:p>
    <w:p w:rsidR="003F495B" w:rsidRPr="00372D22" w:rsidRDefault="003F495B" w:rsidP="00576B48">
      <w:pPr>
        <w:pStyle w:val="NoSpacing"/>
      </w:pPr>
      <w:r w:rsidRPr="00372D22">
        <w:t>1- 5 600 345 :</w:t>
      </w:r>
      <w:r>
        <w:t xml:space="preserve"> ………………………………………………………….</w:t>
      </w:r>
    </w:p>
    <w:p w:rsidR="003F495B" w:rsidRPr="00372D22" w:rsidRDefault="003F495B" w:rsidP="00576B48">
      <w:pPr>
        <w:pStyle w:val="NoSpacing"/>
      </w:pPr>
      <w:r w:rsidRPr="00372D22">
        <w:t>2- 47 020 056 :</w:t>
      </w:r>
      <w:r>
        <w:t xml:space="preserve"> .........................................................</w:t>
      </w:r>
    </w:p>
    <w:p w:rsidR="003F495B" w:rsidRPr="00372D22" w:rsidRDefault="003F495B" w:rsidP="00576B48">
      <w:pPr>
        <w:pStyle w:val="NoSpacing"/>
      </w:pPr>
      <w:r w:rsidRPr="00372D22">
        <w:t xml:space="preserve">3- 621 946 298 </w:t>
      </w:r>
      <w:r>
        <w:t>:………………………………………………………</w:t>
      </w:r>
    </w:p>
    <w:p w:rsidR="003F495B" w:rsidRDefault="003F495B" w:rsidP="00576B48">
      <w:pPr>
        <w:pStyle w:val="NoSpacing"/>
      </w:pPr>
      <w:r w:rsidRPr="00372D22">
        <w:t>4- 300 005 007 :</w:t>
      </w:r>
      <w:r>
        <w:t xml:space="preserve"> ……………………………………………………..</w:t>
      </w:r>
    </w:p>
    <w:p w:rsidR="003F495B" w:rsidRDefault="003F495B" w:rsidP="00576B48">
      <w:pPr>
        <w:pStyle w:val="NoSpacing"/>
      </w:pPr>
      <w:r>
        <w:t>5-10 000 002 :………………………………………………………….</w:t>
      </w:r>
    </w:p>
    <w:p w:rsidR="003F495B" w:rsidRDefault="003F495B" w:rsidP="00346199">
      <w:pPr>
        <w:pStyle w:val="NoSpacing"/>
      </w:pPr>
    </w:p>
    <w:p w:rsidR="003F495B" w:rsidRPr="00AA0DAB" w:rsidRDefault="003F495B" w:rsidP="00346199">
      <w:pPr>
        <w:pStyle w:val="NoSpacing"/>
      </w:pPr>
      <w:r>
        <w:t>2)</w:t>
      </w:r>
      <w:r w:rsidRPr="00AA0DAB">
        <w:t xml:space="preserve"> Aşağıda yazılışları verilen  doğal </w:t>
      </w:r>
      <w:r>
        <w:t xml:space="preserve">sayıları  yanlarına yazınız. </w:t>
      </w:r>
    </w:p>
    <w:p w:rsidR="003F495B" w:rsidRDefault="003F495B" w:rsidP="00346199">
      <w:pPr>
        <w:pStyle w:val="NoSpacing"/>
      </w:pPr>
    </w:p>
    <w:p w:rsidR="003F495B" w:rsidRDefault="003F495B" w:rsidP="00346199">
      <w:pPr>
        <w:pStyle w:val="NoSpacing"/>
      </w:pPr>
      <w:r w:rsidRPr="00695237">
        <w:t>1-</w:t>
      </w:r>
      <w:r w:rsidRPr="00284BAA">
        <w:t xml:space="preserve"> Yedi milyon beş yüz otuz yedi bin on dört </w:t>
      </w:r>
      <w:r>
        <w:t>:……………</w:t>
      </w:r>
    </w:p>
    <w:p w:rsidR="003F495B" w:rsidRPr="00695237" w:rsidRDefault="003F495B" w:rsidP="00346199">
      <w:pPr>
        <w:pStyle w:val="NoSpacing"/>
      </w:pPr>
      <w:r>
        <w:t>2- Atmış altı mi</w:t>
      </w:r>
      <w:r w:rsidRPr="00695237">
        <w:t xml:space="preserve">lyon  atmış </w:t>
      </w:r>
      <w:r w:rsidRPr="00695237">
        <w:rPr>
          <w:u w:val="single"/>
        </w:rPr>
        <w:t>:.........................</w:t>
      </w:r>
    </w:p>
    <w:p w:rsidR="003F495B" w:rsidRDefault="003F495B" w:rsidP="00346199">
      <w:pPr>
        <w:pStyle w:val="NoSpacing"/>
        <w:rPr>
          <w:u w:val="single"/>
        </w:rPr>
      </w:pPr>
      <w:r w:rsidRPr="00695237">
        <w:t>3-</w:t>
      </w:r>
      <w:r>
        <w:t xml:space="preserve"> Sekiz yüz  doksan sekiz milyon  beş yüz:………………….</w:t>
      </w:r>
    </w:p>
    <w:p w:rsidR="003F495B" w:rsidRPr="00695237" w:rsidRDefault="003F495B" w:rsidP="00346199">
      <w:pPr>
        <w:pStyle w:val="NoSpacing"/>
      </w:pPr>
      <w:r w:rsidRPr="00695237">
        <w:t>4-</w:t>
      </w:r>
      <w:r>
        <w:t xml:space="preserve"> Yüz yetmiş sekiz milyon  üç yüz dokuz bin:………………</w:t>
      </w:r>
    </w:p>
    <w:p w:rsidR="003F495B" w:rsidRDefault="003F495B" w:rsidP="007F4FFD">
      <w:pPr>
        <w:pStyle w:val="NoSpacing"/>
      </w:pPr>
      <w:r>
        <w:t>5-</w:t>
      </w:r>
      <w:r w:rsidRPr="0020079D">
        <w:t xml:space="preserve"> </w:t>
      </w:r>
      <w:r>
        <w:t>Dokuz milyon:……………………..</w:t>
      </w:r>
    </w:p>
    <w:p w:rsidR="003F495B" w:rsidRDefault="003F495B" w:rsidP="007F4FFD">
      <w:pPr>
        <w:pStyle w:val="NoSpacing"/>
      </w:pPr>
    </w:p>
    <w:p w:rsidR="003F495B" w:rsidRDefault="003F495B" w:rsidP="007F4FFD">
      <w:pPr>
        <w:pStyle w:val="NoSpacing"/>
      </w:pPr>
      <w:r>
        <w:t xml:space="preserve">3) “ </w:t>
      </w:r>
      <w:r w:rsidRPr="007F28FA">
        <w:t xml:space="preserve"> 3,</w:t>
      </w:r>
      <w:r>
        <w:t xml:space="preserve"> 0</w:t>
      </w:r>
      <w:r w:rsidRPr="007F28FA">
        <w:t>,</w:t>
      </w:r>
      <w:r>
        <w:t xml:space="preserve"> </w:t>
      </w:r>
      <w:r w:rsidRPr="007F28FA">
        <w:t>7,</w:t>
      </w:r>
      <w:r>
        <w:t xml:space="preserve"> 4</w:t>
      </w:r>
      <w:r w:rsidRPr="007F28FA">
        <w:t>,</w:t>
      </w:r>
      <w:r>
        <w:t xml:space="preserve"> 8  “  sayılarını  birer defa kullanarak ; </w:t>
      </w:r>
    </w:p>
    <w:p w:rsidR="003F495B" w:rsidRDefault="003F495B" w:rsidP="007F4FFD">
      <w:pPr>
        <w:pStyle w:val="NoSpacing"/>
      </w:pPr>
    </w:p>
    <w:p w:rsidR="003F495B" w:rsidRDefault="003F495B" w:rsidP="007F4FFD">
      <w:pPr>
        <w:pStyle w:val="NoSpacing"/>
      </w:pPr>
      <w:r>
        <w:t xml:space="preserve"> 1- En büyük  doğal sayıyı  yazınız :..........................</w:t>
      </w:r>
    </w:p>
    <w:p w:rsidR="003F495B" w:rsidRDefault="003F495B" w:rsidP="007F4FFD">
      <w:pPr>
        <w:pStyle w:val="NoSpacing"/>
      </w:pPr>
      <w:r>
        <w:t xml:space="preserve"> 2- En küçük doğal sayıyı yazınız :.............................</w:t>
      </w:r>
    </w:p>
    <w:p w:rsidR="003F495B" w:rsidRDefault="003F495B" w:rsidP="007F4FFD">
      <w:pPr>
        <w:pStyle w:val="NoSpacing"/>
      </w:pPr>
      <w:r>
        <w:t xml:space="preserve"> 3- En büyük çift doğal sayıyı yazınız :.......................</w:t>
      </w:r>
    </w:p>
    <w:p w:rsidR="003F495B" w:rsidRDefault="003F495B" w:rsidP="007F4FFD">
      <w:pPr>
        <w:pStyle w:val="NoSpacing"/>
      </w:pPr>
      <w:r>
        <w:t xml:space="preserve"> 4- En büyük  tek doğal sayıyı yazınız :..........................</w:t>
      </w:r>
    </w:p>
    <w:p w:rsidR="003F495B" w:rsidRDefault="003F495B" w:rsidP="007F4FFD">
      <w:pPr>
        <w:pStyle w:val="NoSpacing"/>
      </w:pPr>
      <w:r>
        <w:t xml:space="preserve"> 5- En  küçük  tek doğal sayıyı  yazınız :..........................</w:t>
      </w: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  <w:r>
        <w:rPr>
          <w:noProof/>
          <w:lang w:eastAsia="tr-TR"/>
        </w:rPr>
        <w:pict>
          <v:rect id="_x0000_s1026" style="position:absolute;margin-left:43.9pt;margin-top:4.5pt;width:66pt;height:61.5pt;z-index:251654656" strokecolor="#00b050" strokeweight="1.5pt">
            <v:textbox>
              <w:txbxContent>
                <w:p w:rsidR="003F495B" w:rsidRPr="000A627E" w:rsidRDefault="003F495B" w:rsidP="006C2226">
                  <w:pPr>
                    <w:jc w:val="center"/>
                    <w:rPr>
                      <w:rFonts w:ascii="Comic Sans MS" w:hAnsi="Comic Sans MS"/>
                      <w:b/>
                      <w:u w:val="single"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  </w:t>
                  </w:r>
                  <w:r w:rsidRPr="000A627E">
                    <w:rPr>
                      <w:rFonts w:ascii="Comic Sans MS" w:hAnsi="Comic Sans MS"/>
                      <w:b/>
                    </w:rPr>
                    <w:t>A 8 7</w:t>
                  </w:r>
                  <w:r>
                    <w:rPr>
                      <w:rFonts w:ascii="Comic Sans MS" w:hAnsi="Comic Sans MS"/>
                      <w:b/>
                    </w:rPr>
                    <w:t xml:space="preserve">                                   </w:t>
                  </w:r>
                  <w:r w:rsidRPr="000A627E">
                    <w:rPr>
                      <w:rFonts w:ascii="Comic Sans MS" w:hAnsi="Comic Sans MS"/>
                      <w:b/>
                      <w:u w:val="single"/>
                    </w:rPr>
                    <w:t>+ 5 6 B</w:t>
                  </w:r>
                  <w:r>
                    <w:rPr>
                      <w:rFonts w:ascii="Comic Sans MS" w:hAnsi="Comic Sans MS"/>
                      <w:b/>
                      <w:u w:val="single"/>
                    </w:rPr>
                    <w:t xml:space="preserve">                                                                                               </w:t>
                  </w:r>
                  <w:r w:rsidRPr="00E60424">
                    <w:rPr>
                      <w:rFonts w:ascii="Comic Sans MS" w:hAnsi="Comic Sans MS"/>
                      <w:b/>
                      <w:color w:val="FFFFFF"/>
                    </w:rPr>
                    <w:t>.</w:t>
                  </w:r>
                  <w:r w:rsidRPr="000A627E">
                    <w:rPr>
                      <w:rFonts w:ascii="Comic Sans MS" w:hAnsi="Comic Sans MS"/>
                      <w:b/>
                    </w:rPr>
                    <w:t>9 C 5</w:t>
                  </w:r>
                </w:p>
              </w:txbxContent>
            </v:textbox>
          </v:rect>
        </w:pict>
      </w:r>
      <w:r>
        <w:t>4)</w:t>
      </w:r>
    </w:p>
    <w:p w:rsidR="003F495B" w:rsidRDefault="003F495B" w:rsidP="006C2226">
      <w:pPr>
        <w:spacing w:after="0"/>
        <w:rPr>
          <w:rFonts w:ascii="Comic Sans MS" w:hAnsi="Comic Sans MS"/>
          <w:b/>
        </w:rPr>
      </w:pPr>
    </w:p>
    <w:p w:rsidR="003F495B" w:rsidRDefault="003F495B" w:rsidP="006C2226">
      <w:pPr>
        <w:spacing w:after="0"/>
        <w:rPr>
          <w:rFonts w:ascii="Comic Sans MS" w:hAnsi="Comic Sans MS"/>
          <w:b/>
        </w:rPr>
      </w:pPr>
    </w:p>
    <w:p w:rsidR="003F495B" w:rsidRDefault="003F495B" w:rsidP="006C2226">
      <w:pPr>
        <w:spacing w:after="0"/>
        <w:rPr>
          <w:rFonts w:ascii="Comic Sans MS" w:hAnsi="Comic Sans MS"/>
          <w:b/>
        </w:rPr>
      </w:pPr>
    </w:p>
    <w:p w:rsidR="003F495B" w:rsidRDefault="003F495B" w:rsidP="006C2226">
      <w:pPr>
        <w:pStyle w:val="NoSpacing"/>
      </w:pPr>
      <w:r>
        <w:t xml:space="preserve">Yandaki toplama işleminde    A + B + C =  ?     </w:t>
      </w:r>
    </w:p>
    <w:p w:rsidR="003F495B" w:rsidRDefault="003F495B" w:rsidP="006C2226">
      <w:pPr>
        <w:pStyle w:val="NoSpacing"/>
      </w:pPr>
      <w:r>
        <w:t xml:space="preserve">a )  13           b )  14                                                                          </w:t>
      </w:r>
      <w:r w:rsidRPr="000A627E">
        <w:t xml:space="preserve">c )  </w:t>
      </w:r>
      <w:r>
        <w:t xml:space="preserve">15           </w:t>
      </w:r>
      <w:r w:rsidRPr="000A627E">
        <w:t>d )</w:t>
      </w:r>
      <w:r>
        <w:t xml:space="preserve">  16                                                                                                  </w:t>
      </w:r>
    </w:p>
    <w:p w:rsidR="003F495B" w:rsidRDefault="003F495B" w:rsidP="00805054">
      <w:pPr>
        <w:pStyle w:val="NoSpacing"/>
      </w:pPr>
    </w:p>
    <w:p w:rsidR="003F495B" w:rsidRDefault="003F495B" w:rsidP="00805054">
      <w:pPr>
        <w:pStyle w:val="NoSpacing"/>
      </w:pPr>
    </w:p>
    <w:p w:rsidR="003F495B" w:rsidRDefault="003F495B" w:rsidP="00805054">
      <w:pPr>
        <w:pStyle w:val="NoSpacing"/>
      </w:pPr>
    </w:p>
    <w:p w:rsidR="003F495B" w:rsidRDefault="003F495B" w:rsidP="00805054">
      <w:pPr>
        <w:pStyle w:val="NoSpacing"/>
      </w:pPr>
    </w:p>
    <w:p w:rsidR="003F495B" w:rsidRDefault="003F495B" w:rsidP="00805054">
      <w:pPr>
        <w:pStyle w:val="NoSpacing"/>
      </w:pPr>
      <w:r>
        <w:t xml:space="preserve">5) Murat saat 9:40’da  kalkıyor. </w:t>
      </w:r>
      <w:r w:rsidRPr="00E45E34">
        <w:rPr>
          <w:u w:val="single"/>
        </w:rPr>
        <w:t>Yarım saatte</w:t>
      </w:r>
      <w:r>
        <w:t xml:space="preserve">   kahvaltısını yapıyor. Daha sonra </w:t>
      </w:r>
      <w:r w:rsidRPr="00805054">
        <w:rPr>
          <w:u w:val="single"/>
        </w:rPr>
        <w:t>1 saat  50 dakika</w:t>
      </w:r>
      <w:r>
        <w:t xml:space="preserve"> ders çalışıyor.                                  </w:t>
      </w:r>
    </w:p>
    <w:p w:rsidR="003F495B" w:rsidRDefault="003F495B" w:rsidP="00805054">
      <w:pPr>
        <w:pStyle w:val="NoSpacing"/>
      </w:pPr>
      <w:r>
        <w:t xml:space="preserve">Buna göre Murat’ın  saat kaçta  işi bitiyor?   </w:t>
      </w:r>
    </w:p>
    <w:p w:rsidR="003F495B" w:rsidRDefault="003F495B" w:rsidP="00805054">
      <w:pPr>
        <w:pStyle w:val="NoSpacing"/>
      </w:pPr>
    </w:p>
    <w:p w:rsidR="003F495B" w:rsidRDefault="003F495B" w:rsidP="00805054">
      <w:pPr>
        <w:pStyle w:val="NoSpacing"/>
      </w:pPr>
      <w:r>
        <w:t xml:space="preserve">A )   11 : 00           B )   12 :30                                                        C )   12 : 00           D )   12 : 50              </w:t>
      </w:r>
    </w:p>
    <w:p w:rsidR="003F495B" w:rsidRDefault="003F495B" w:rsidP="00A04C77">
      <w:pPr>
        <w:spacing w:after="0"/>
        <w:rPr>
          <w:rFonts w:ascii="Comic Sans MS" w:hAnsi="Comic Sans MS"/>
          <w:b/>
        </w:rPr>
      </w:pPr>
    </w:p>
    <w:p w:rsidR="003F495B" w:rsidRDefault="003F495B" w:rsidP="00A04C77">
      <w:pPr>
        <w:spacing w:after="0"/>
        <w:rPr>
          <w:rFonts w:ascii="Comic Sans MS" w:hAnsi="Comic Sans MS"/>
        </w:rPr>
      </w:pPr>
    </w:p>
    <w:p w:rsidR="003F495B" w:rsidRDefault="003F495B" w:rsidP="00A04C77">
      <w:pPr>
        <w:spacing w:after="0"/>
        <w:rPr>
          <w:rFonts w:ascii="Comic Sans MS" w:hAnsi="Comic Sans MS"/>
        </w:rPr>
      </w:pPr>
    </w:p>
    <w:p w:rsidR="003F495B" w:rsidRPr="00A04C77" w:rsidRDefault="003F495B" w:rsidP="00A04C77">
      <w:pPr>
        <w:spacing w:after="0"/>
        <w:rPr>
          <w:rFonts w:ascii="Comic Sans MS" w:hAnsi="Comic Sans MS"/>
        </w:rPr>
      </w:pPr>
      <w:r w:rsidRPr="00A04C77">
        <w:rPr>
          <w:rFonts w:ascii="Comic Sans MS" w:hAnsi="Comic Sans MS"/>
        </w:rPr>
        <w:t>6)</w:t>
      </w:r>
    </w:p>
    <w:p w:rsidR="003F495B" w:rsidRDefault="003F495B" w:rsidP="00DE533D">
      <w:pPr>
        <w:spacing w:after="0"/>
        <w:ind w:left="-142" w:firstLine="142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</w:t>
      </w:r>
      <w:r w:rsidRPr="00CA5C12">
        <w:rPr>
          <w:rFonts w:ascii="Comic Sans MS" w:hAnsi="Comic Sans MS"/>
          <w:b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1" o:spid="_x0000_i1025" type="#_x0000_t75" style="width:49.5pt;height:51pt;visibility:visible">
            <v:imagedata r:id="rId5" o:title=""/>
          </v:shape>
        </w:pict>
      </w:r>
      <w:r>
        <w:rPr>
          <w:rFonts w:ascii="Comic Sans MS" w:hAnsi="Comic Sans MS"/>
          <w:b/>
        </w:rPr>
        <w:t xml:space="preserve">      </w:t>
      </w:r>
      <w:r w:rsidRPr="00CA5C12">
        <w:rPr>
          <w:rFonts w:ascii="Comic Sans MS" w:hAnsi="Comic Sans MS"/>
          <w:b/>
          <w:noProof/>
          <w:lang w:eastAsia="tr-TR"/>
        </w:rPr>
        <w:pict>
          <v:shape id="Resim 12" o:spid="_x0000_i1026" type="#_x0000_t75" style="width:42.75pt;height:51pt;visibility:visible">
            <v:imagedata r:id="rId6" o:title=""/>
          </v:shape>
        </w:pict>
      </w:r>
      <w:r>
        <w:rPr>
          <w:rFonts w:ascii="Comic Sans MS" w:hAnsi="Comic Sans MS"/>
          <w:b/>
        </w:rPr>
        <w:t xml:space="preserve">      </w:t>
      </w:r>
      <w:r w:rsidRPr="00CA5C12">
        <w:rPr>
          <w:rFonts w:ascii="Comic Sans MS" w:hAnsi="Comic Sans MS"/>
          <w:b/>
          <w:noProof/>
          <w:lang w:eastAsia="tr-TR"/>
        </w:rPr>
        <w:pict>
          <v:shape id="Resim 13" o:spid="_x0000_i1027" type="#_x0000_t75" style="width:59.25pt;height:52.5pt;visibility:visible">
            <v:imagedata r:id="rId7" o:title=""/>
          </v:shape>
        </w:pict>
      </w:r>
    </w:p>
    <w:p w:rsidR="003F495B" w:rsidRDefault="003F495B" w:rsidP="00DE533D">
      <w:pPr>
        <w:pStyle w:val="NoSpacing"/>
      </w:pPr>
    </w:p>
    <w:p w:rsidR="003F495B" w:rsidRDefault="003F495B" w:rsidP="00DE533D">
      <w:pPr>
        <w:pStyle w:val="NoSpacing"/>
      </w:pPr>
      <w:r>
        <w:t>Enginlerin  toplam 5000 TL paraları vardı. Bu paraya  345 TL ‘ ye süpürge, 1155 TL’ ye dizüstü bilgisayar ve 485 TL’ ye televizyon aldılar.Enginlerin geriye ne kadar parası kalır ?</w:t>
      </w:r>
    </w:p>
    <w:p w:rsidR="003F495B" w:rsidRDefault="003F495B" w:rsidP="00DE533D">
      <w:pPr>
        <w:pStyle w:val="NoSpacing"/>
      </w:pPr>
      <w:r>
        <w:t xml:space="preserve">A )  2015                            B )  2005                                        </w:t>
      </w:r>
    </w:p>
    <w:p w:rsidR="003F495B" w:rsidRDefault="003F495B" w:rsidP="00DE533D">
      <w:pPr>
        <w:pStyle w:val="NoSpacing"/>
      </w:pPr>
      <w:r>
        <w:t>C )  2115                            D )  3015</w:t>
      </w:r>
    </w:p>
    <w:p w:rsidR="003F495B" w:rsidRDefault="003F495B" w:rsidP="00DE533D">
      <w:pPr>
        <w:pStyle w:val="NoSpacing"/>
      </w:pPr>
    </w:p>
    <w:p w:rsidR="003F495B" w:rsidRDefault="003F495B" w:rsidP="00DE533D">
      <w:pPr>
        <w:pStyle w:val="NoSpacing"/>
      </w:pPr>
    </w:p>
    <w:p w:rsidR="003F495B" w:rsidRDefault="003F495B" w:rsidP="00DE533D">
      <w:pPr>
        <w:pStyle w:val="NoSpacing"/>
      </w:pPr>
    </w:p>
    <w:p w:rsidR="003F495B" w:rsidRDefault="003F495B" w:rsidP="00A92D4C">
      <w:pPr>
        <w:spacing w:after="0"/>
        <w:rPr>
          <w:rFonts w:ascii="Comic Sans MS" w:hAnsi="Comic Sans MS"/>
          <w:b/>
        </w:rPr>
      </w:pPr>
      <w:r w:rsidRPr="00CA5C12">
        <w:rPr>
          <w:rFonts w:ascii="Comic Sans MS" w:hAnsi="Comic Sans MS"/>
          <w:b/>
          <w:noProof/>
          <w:lang w:eastAsia="tr-TR"/>
        </w:rPr>
        <w:pict>
          <v:shape id="Resim 7" o:spid="_x0000_i1028" type="#_x0000_t75" style="width:41.25pt;height:40.5pt;visibility:visible">
            <v:imagedata r:id="rId8" o:title=""/>
          </v:shape>
        </w:pict>
      </w:r>
      <w:r>
        <w:rPr>
          <w:rFonts w:ascii="Comic Sans MS" w:hAnsi="Comic Sans MS"/>
          <w:b/>
        </w:rPr>
        <w:t xml:space="preserve">      </w:t>
      </w:r>
      <w:r w:rsidRPr="00CA5C12">
        <w:rPr>
          <w:rFonts w:ascii="Comic Sans MS" w:hAnsi="Comic Sans MS"/>
          <w:b/>
          <w:noProof/>
          <w:lang w:eastAsia="tr-TR"/>
        </w:rPr>
        <w:pict>
          <v:shape id="Resim 5" o:spid="_x0000_i1029" type="#_x0000_t75" style="width:47.25pt;height:40.5pt;visibility:visible">
            <v:imagedata r:id="rId9" o:title=""/>
          </v:shape>
        </w:pict>
      </w:r>
      <w:r>
        <w:rPr>
          <w:rFonts w:ascii="Comic Sans MS" w:hAnsi="Comic Sans MS"/>
          <w:b/>
        </w:rPr>
        <w:t xml:space="preserve">        </w:t>
      </w:r>
      <w:r w:rsidRPr="00CA5C12">
        <w:rPr>
          <w:rFonts w:ascii="Comic Sans MS" w:hAnsi="Comic Sans MS"/>
          <w:b/>
          <w:noProof/>
          <w:lang w:eastAsia="tr-TR"/>
        </w:rPr>
        <w:pict>
          <v:shape id="Resim 6" o:spid="_x0000_i1030" type="#_x0000_t75" style="width:47.25pt;height:40.5pt;visibility:visible">
            <v:imagedata r:id="rId10" o:title=""/>
          </v:shape>
        </w:pict>
      </w:r>
    </w:p>
    <w:p w:rsidR="003F495B" w:rsidRDefault="003F495B" w:rsidP="00A92D4C">
      <w:pPr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Talha        Edanur           Merve</w:t>
      </w:r>
    </w:p>
    <w:p w:rsidR="003F495B" w:rsidRPr="0044200E" w:rsidRDefault="003F495B" w:rsidP="00A92D4C">
      <w:pPr>
        <w:pStyle w:val="NoSpacing"/>
      </w:pPr>
      <w:r w:rsidRPr="00A14468">
        <w:rPr>
          <w:color w:val="7F7F7F"/>
        </w:rPr>
        <w:t>7-</w:t>
      </w:r>
      <w:r w:rsidRPr="0044200E">
        <w:t xml:space="preserve"> </w:t>
      </w:r>
      <w:r>
        <w:t xml:space="preserve"> Yukarıdaki  üç arkadaştan  Talha’nı</w:t>
      </w:r>
      <w:r w:rsidRPr="0044200E">
        <w:t>n 450 TL ,</w:t>
      </w:r>
      <w:r>
        <w:t xml:space="preserve"> </w:t>
      </w:r>
      <w:r w:rsidRPr="0044200E">
        <w:t>Eda</w:t>
      </w:r>
      <w:r>
        <w:t>nur’un</w:t>
      </w:r>
      <w:r w:rsidRPr="0044200E">
        <w:t xml:space="preserve">  750 TL </w:t>
      </w:r>
      <w:r>
        <w:t xml:space="preserve">, Merve ‘nin  </w:t>
      </w:r>
      <w:r w:rsidRPr="0044200E">
        <w:t xml:space="preserve">720 TL’ si vardır. </w:t>
      </w:r>
      <w:r>
        <w:rPr>
          <w:u w:val="single"/>
        </w:rPr>
        <w:t xml:space="preserve">Bu  arkadaşların </w:t>
      </w:r>
      <w:r w:rsidRPr="0044200E">
        <w:rPr>
          <w:u w:val="single"/>
        </w:rPr>
        <w:t>ortalama</w:t>
      </w:r>
      <w:r w:rsidRPr="0044200E">
        <w:t xml:space="preserve"> </w:t>
      </w:r>
      <w:r>
        <w:t xml:space="preserve"> </w:t>
      </w:r>
      <w:r w:rsidRPr="0044200E">
        <w:t>kaç</w:t>
      </w:r>
      <w:r>
        <w:t xml:space="preserve"> </w:t>
      </w:r>
      <w:r w:rsidRPr="0044200E">
        <w:t xml:space="preserve"> TL’si</w:t>
      </w:r>
      <w:r>
        <w:t xml:space="preserve"> </w:t>
      </w:r>
      <w:r w:rsidRPr="0044200E">
        <w:t xml:space="preserve"> vardır ?</w:t>
      </w:r>
    </w:p>
    <w:p w:rsidR="003F495B" w:rsidRDefault="003F495B" w:rsidP="00A92D4C">
      <w:pPr>
        <w:pStyle w:val="NoSpacing"/>
      </w:pPr>
      <w:r w:rsidRPr="00FD7F7B">
        <w:t xml:space="preserve">A ) </w:t>
      </w:r>
      <w:r>
        <w:t xml:space="preserve"> </w:t>
      </w:r>
      <w:r w:rsidRPr="00FD7F7B">
        <w:t>1920</w:t>
      </w:r>
      <w:r>
        <w:t xml:space="preserve">                      B )  640                                               </w:t>
      </w:r>
      <w:r w:rsidRPr="00FD7F7B">
        <w:t xml:space="preserve">  </w:t>
      </w:r>
    </w:p>
    <w:p w:rsidR="003F495B" w:rsidRDefault="003F495B" w:rsidP="00A92D4C">
      <w:pPr>
        <w:pStyle w:val="NoSpacing"/>
        <w:rPr>
          <w:color w:val="FF0000"/>
        </w:rPr>
      </w:pPr>
      <w:r w:rsidRPr="00FD7F7B">
        <w:t xml:space="preserve">C ) </w:t>
      </w:r>
      <w:r>
        <w:t xml:space="preserve"> </w:t>
      </w:r>
      <w:r w:rsidRPr="00FD7F7B">
        <w:t>64</w:t>
      </w:r>
      <w:r>
        <w:t xml:space="preserve">       </w:t>
      </w:r>
      <w:r w:rsidRPr="00FD7F7B">
        <w:t xml:space="preserve"> </w:t>
      </w:r>
      <w:r>
        <w:t xml:space="preserve">     </w:t>
      </w:r>
      <w:r w:rsidRPr="00FD7F7B">
        <w:t xml:space="preserve"> </w:t>
      </w:r>
      <w:r>
        <w:t xml:space="preserve">            </w:t>
      </w:r>
      <w:r w:rsidRPr="00FD7F7B">
        <w:t>D )  540</w:t>
      </w:r>
      <w:r w:rsidRPr="005307FA">
        <w:rPr>
          <w:color w:val="FF0000"/>
        </w:rPr>
        <w:t xml:space="preserve"> </w:t>
      </w:r>
    </w:p>
    <w:p w:rsidR="003F495B" w:rsidRDefault="003F495B" w:rsidP="00A92D4C">
      <w:pPr>
        <w:pStyle w:val="NoSpacing"/>
        <w:rPr>
          <w:color w:val="FF0000"/>
        </w:rPr>
      </w:pPr>
    </w:p>
    <w:p w:rsidR="003F495B" w:rsidRDefault="003F495B" w:rsidP="00AB6324">
      <w:pPr>
        <w:pStyle w:val="NoSpacing"/>
      </w:pPr>
      <w:r w:rsidRPr="00A14468">
        <w:rPr>
          <w:b/>
          <w:color w:val="7F7F7F"/>
        </w:rPr>
        <w:t>8-</w:t>
      </w:r>
      <w:r>
        <w:t xml:space="preserve">  “ 356 5O7 275  “</w:t>
      </w:r>
    </w:p>
    <w:p w:rsidR="003F495B" w:rsidRDefault="003F495B" w:rsidP="00AB6324">
      <w:pPr>
        <w:pStyle w:val="NoSpacing"/>
      </w:pPr>
      <w:r>
        <w:t>Yukarıdaki  doğal sayıdaki 5 rakamlarının  basamak değerleri toplamı  kaçtır ?</w:t>
      </w:r>
    </w:p>
    <w:p w:rsidR="003F495B" w:rsidRDefault="003F495B" w:rsidP="00AB6324">
      <w:pPr>
        <w:pStyle w:val="NoSpacing"/>
      </w:pPr>
    </w:p>
    <w:p w:rsidR="003F495B" w:rsidRDefault="003F495B" w:rsidP="00AB6324">
      <w:pPr>
        <w:pStyle w:val="NoSpacing"/>
      </w:pPr>
      <w:r>
        <w:t>A )  50 050 005          B )  50 500 005</w:t>
      </w:r>
    </w:p>
    <w:p w:rsidR="003F495B" w:rsidRDefault="003F495B" w:rsidP="00AB6324">
      <w:pPr>
        <w:pStyle w:val="NoSpacing"/>
      </w:pPr>
      <w:r>
        <w:t>C )  500 050 005         D )  50 550 055</w:t>
      </w:r>
    </w:p>
    <w:p w:rsidR="003F495B" w:rsidRPr="007177B9" w:rsidRDefault="003F495B" w:rsidP="00A92D4C">
      <w:pPr>
        <w:pStyle w:val="NoSpacing"/>
        <w:rPr>
          <w:color w:val="FF0000"/>
        </w:rPr>
      </w:pPr>
    </w:p>
    <w:p w:rsidR="003F495B" w:rsidRDefault="003F495B" w:rsidP="00AB6324">
      <w:pPr>
        <w:pStyle w:val="NoSpacing"/>
      </w:pPr>
      <w:r w:rsidRPr="003816DD">
        <w:rPr>
          <w:b/>
          <w:color w:val="7F7F7F"/>
        </w:rPr>
        <w:t>9-</w:t>
      </w:r>
      <w:r>
        <w:t xml:space="preserve">  Bir huzur evinde kalan 5 dedenin yaşlarının  ortalaması 60’ dır. Buraya 72 yaşında bir dede daha  geldiğine  göre  dedelerin  yeni yaş  ortalaması  kaç olur ?</w:t>
      </w:r>
    </w:p>
    <w:p w:rsidR="003F495B" w:rsidRDefault="003F495B" w:rsidP="00AB6324">
      <w:pPr>
        <w:pStyle w:val="NoSpacing"/>
      </w:pPr>
    </w:p>
    <w:p w:rsidR="003F495B" w:rsidRDefault="003F495B" w:rsidP="00AB6324">
      <w:pPr>
        <w:pStyle w:val="NoSpacing"/>
      </w:pPr>
      <w:r>
        <w:t>A ) 72        B ) 60        C ) 50        D ) 62</w:t>
      </w:r>
    </w:p>
    <w:p w:rsidR="003F495B" w:rsidRDefault="003F495B" w:rsidP="00A92D4C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A14468">
      <w:pPr>
        <w:spacing w:after="0"/>
        <w:rPr>
          <w:rFonts w:cs="Calibri"/>
        </w:rPr>
      </w:pPr>
      <w:r>
        <w:rPr>
          <w:rFonts w:cs="Calibri"/>
          <w:b/>
        </w:rPr>
        <w:t>10)  “</w:t>
      </w:r>
      <w:r w:rsidRPr="00A14468">
        <w:rPr>
          <w:rFonts w:cs="Calibri"/>
          <w:b/>
        </w:rPr>
        <w:t>408 814 005</w:t>
      </w:r>
      <w:r>
        <w:rPr>
          <w:rFonts w:cs="Calibri"/>
          <w:b/>
        </w:rPr>
        <w:t xml:space="preserve">”  </w:t>
      </w:r>
      <w:r w:rsidRPr="00A14468">
        <w:rPr>
          <w:rFonts w:cs="Calibri"/>
          <w:b/>
        </w:rPr>
        <w:t xml:space="preserve"> </w:t>
      </w:r>
      <w:r w:rsidRPr="00A14468">
        <w:rPr>
          <w:rFonts w:cs="Calibri"/>
        </w:rPr>
        <w:t xml:space="preserve">doğal sayısı için aşağıda verilen bilgileri okuyunuz. </w:t>
      </w:r>
    </w:p>
    <w:p w:rsidR="003F495B" w:rsidRPr="00A14468" w:rsidRDefault="003F495B" w:rsidP="00A14468">
      <w:pPr>
        <w:spacing w:after="0"/>
        <w:rPr>
          <w:rFonts w:cs="Calibri"/>
        </w:rPr>
      </w:pPr>
      <w:r w:rsidRPr="00A14468">
        <w:rPr>
          <w:rFonts w:cs="Calibri"/>
        </w:rPr>
        <w:t>Doğru olanların başına “D”, yanlış olanların başına “Y” yazınız.</w:t>
      </w:r>
    </w:p>
    <w:p w:rsidR="003F495B" w:rsidRDefault="003F495B" w:rsidP="0020079D">
      <w:pPr>
        <w:spacing w:after="0"/>
        <w:rPr>
          <w:rFonts w:cs="Calibri"/>
        </w:rPr>
      </w:pPr>
    </w:p>
    <w:p w:rsidR="003F495B" w:rsidRPr="0020079D" w:rsidRDefault="003F495B" w:rsidP="0020079D">
      <w:pPr>
        <w:spacing w:after="0"/>
        <w:rPr>
          <w:rFonts w:cs="Calibri"/>
        </w:rPr>
      </w:pPr>
      <w:r w:rsidRPr="0020079D">
        <w:rPr>
          <w:rFonts w:cs="Calibri"/>
        </w:rPr>
        <w:t>(……) Milyonlar bölüğü 408’dir.</w:t>
      </w:r>
    </w:p>
    <w:p w:rsidR="003F495B" w:rsidRPr="0020079D" w:rsidRDefault="003F495B" w:rsidP="0020079D">
      <w:pPr>
        <w:spacing w:after="0"/>
        <w:rPr>
          <w:rFonts w:cs="Calibri"/>
        </w:rPr>
      </w:pPr>
      <w:r w:rsidRPr="0020079D">
        <w:rPr>
          <w:rFonts w:cs="Calibri"/>
        </w:rPr>
        <w:t>(…..) Yüz milyonlar basamağ</w:t>
      </w:r>
      <w:r>
        <w:rPr>
          <w:rFonts w:cs="Calibri"/>
        </w:rPr>
        <w:t>ındaki rakamın basamak değeri 4’dür</w:t>
      </w:r>
      <w:r w:rsidRPr="0020079D">
        <w:rPr>
          <w:rFonts w:cs="Calibri"/>
        </w:rPr>
        <w:t>.</w:t>
      </w:r>
    </w:p>
    <w:p w:rsidR="003F495B" w:rsidRPr="0020079D" w:rsidRDefault="003F495B" w:rsidP="0020079D">
      <w:pPr>
        <w:spacing w:after="0"/>
        <w:rPr>
          <w:rFonts w:cs="Calibri"/>
        </w:rPr>
      </w:pPr>
      <w:r w:rsidRPr="0020079D">
        <w:rPr>
          <w:rFonts w:cs="Calibri"/>
        </w:rPr>
        <w:t>(…..) Milyonlar basamağında 8 vardır.</w:t>
      </w:r>
    </w:p>
    <w:p w:rsidR="003F495B" w:rsidRPr="0020079D" w:rsidRDefault="003F495B" w:rsidP="0020079D">
      <w:pPr>
        <w:spacing w:after="0"/>
        <w:rPr>
          <w:rFonts w:cs="Calibri"/>
        </w:rPr>
      </w:pPr>
      <w:r w:rsidRPr="0020079D">
        <w:rPr>
          <w:rFonts w:cs="Calibri"/>
        </w:rPr>
        <w:t>(…..) Okunuşu “ dört yüz sekiz milyon sekiz yüz on dört bin beş yüz” dür.</w:t>
      </w:r>
    </w:p>
    <w:p w:rsidR="003F495B" w:rsidRDefault="003F495B" w:rsidP="0020079D">
      <w:pPr>
        <w:spacing w:after="0"/>
        <w:rPr>
          <w:rFonts w:cs="Calibri"/>
        </w:rPr>
      </w:pPr>
      <w:r w:rsidRPr="0020079D">
        <w:rPr>
          <w:rFonts w:cs="Calibri"/>
        </w:rPr>
        <w:t xml:space="preserve">(…..) </w:t>
      </w:r>
      <w:r>
        <w:rPr>
          <w:rFonts w:cs="Calibri"/>
        </w:rPr>
        <w:t>Binler bölüğünün sayı değerleri toplamı 5’tir.</w:t>
      </w:r>
    </w:p>
    <w:p w:rsidR="003F495B" w:rsidRPr="0020079D" w:rsidRDefault="003F495B" w:rsidP="0020079D">
      <w:pPr>
        <w:spacing w:after="0"/>
        <w:rPr>
          <w:rFonts w:cs="Calibri"/>
        </w:rPr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  <w:r>
        <w:t>11)</w:t>
      </w:r>
    </w:p>
    <w:p w:rsidR="003F495B" w:rsidRDefault="003F495B" w:rsidP="00576B48">
      <w:pPr>
        <w:pStyle w:val="NoSpacing"/>
      </w:pPr>
      <w:r>
        <w:rPr>
          <w:noProof/>
          <w:lang w:eastAsia="tr-TR"/>
        </w:rPr>
        <w:pict>
          <v:rect id="_x0000_s1027" style="position:absolute;margin-left:161.9pt;margin-top:10.65pt;width:60.75pt;height:57.8pt;z-index:251657728" strokecolor="#c00000" strokeweight="1.5pt">
            <v:textbox>
              <w:txbxContent>
                <w:p w:rsidR="003F495B" w:rsidRPr="001E16E2" w:rsidRDefault="003F495B" w:rsidP="003750AA">
                  <w:pPr>
                    <w:rPr>
                      <w:rFonts w:ascii="Comic Sans MS" w:hAnsi="Comic Sans MS"/>
                      <w:b/>
                      <w:u w:val="single"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  36520                                                          </w:t>
                  </w:r>
                  <w:r w:rsidRPr="00F44A26">
                    <w:rPr>
                      <w:rFonts w:ascii="Comic Sans MS" w:hAnsi="Comic Sans MS"/>
                      <w:b/>
                      <w:u w:val="single"/>
                    </w:rPr>
                    <w:t>+</w:t>
                  </w:r>
                  <w:r>
                    <w:rPr>
                      <w:rFonts w:ascii="Comic Sans MS" w:hAnsi="Comic Sans MS"/>
                      <w:b/>
                      <w:u w:val="single"/>
                    </w:rPr>
                    <w:t>31395</w:t>
                  </w:r>
                  <w:r>
                    <w:rPr>
                      <w:rFonts w:ascii="Comic Sans MS" w:hAnsi="Comic Sans MS"/>
                      <w:b/>
                    </w:rPr>
                    <w:t xml:space="preserve">                                ...............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8" style="position:absolute;margin-left:85.9pt;margin-top:10.65pt;width:60.75pt;height:57.8pt;z-index:251655680" strokecolor="#c00000" strokeweight="1.5pt">
            <v:textbox>
              <w:txbxContent>
                <w:p w:rsidR="003F495B" w:rsidRPr="00F44A26" w:rsidRDefault="003F495B" w:rsidP="003750AA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  </w:t>
                  </w:r>
                  <w:r w:rsidRPr="00F44A26">
                    <w:rPr>
                      <w:rFonts w:ascii="Comic Sans MS" w:hAnsi="Comic Sans MS"/>
                      <w:b/>
                    </w:rPr>
                    <w:t>4348</w:t>
                  </w:r>
                  <w:r>
                    <w:rPr>
                      <w:rFonts w:ascii="Comic Sans MS" w:hAnsi="Comic Sans MS"/>
                      <w:b/>
                    </w:rPr>
                    <w:t xml:space="preserve">                                                          </w:t>
                  </w:r>
                  <w:r w:rsidRPr="00F44A26">
                    <w:rPr>
                      <w:rFonts w:ascii="Comic Sans MS" w:hAnsi="Comic Sans MS"/>
                      <w:b/>
                      <w:u w:val="single"/>
                    </w:rPr>
                    <w:t>+</w:t>
                  </w:r>
                  <w:r>
                    <w:rPr>
                      <w:rFonts w:ascii="Comic Sans MS" w:hAnsi="Comic Sans MS"/>
                      <w:b/>
                      <w:u w:val="single"/>
                    </w:rPr>
                    <w:t xml:space="preserve"> </w:t>
                  </w:r>
                  <w:r w:rsidRPr="00F44A26">
                    <w:rPr>
                      <w:rFonts w:ascii="Comic Sans MS" w:hAnsi="Comic Sans MS"/>
                      <w:b/>
                      <w:u w:val="single"/>
                    </w:rPr>
                    <w:t>4569</w:t>
                  </w:r>
                  <w:r>
                    <w:rPr>
                      <w:rFonts w:ascii="Comic Sans MS" w:hAnsi="Comic Sans MS"/>
                      <w:b/>
                    </w:rPr>
                    <w:t xml:space="preserve"> ................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9" style="position:absolute;margin-left:6.05pt;margin-top:10.65pt;width:60.75pt;height:57.8pt;z-index:251656704" strokecolor="#c00000" strokeweight="1.5pt">
            <v:textbox>
              <w:txbxContent>
                <w:p w:rsidR="003F495B" w:rsidRPr="001E16E2" w:rsidRDefault="003F495B" w:rsidP="003750AA">
                  <w:pPr>
                    <w:rPr>
                      <w:rFonts w:ascii="Comic Sans MS" w:hAnsi="Comic Sans MS"/>
                      <w:b/>
                      <w:u w:val="single"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  68112                                                        </w:t>
                  </w:r>
                  <w:r w:rsidRPr="00F44A26">
                    <w:rPr>
                      <w:rFonts w:ascii="Comic Sans MS" w:hAnsi="Comic Sans MS"/>
                      <w:b/>
                      <w:u w:val="single"/>
                    </w:rPr>
                    <w:t>+</w:t>
                  </w:r>
                  <w:r>
                    <w:rPr>
                      <w:rFonts w:ascii="Comic Sans MS" w:hAnsi="Comic Sans MS"/>
                      <w:b/>
                      <w:u w:val="single"/>
                    </w:rPr>
                    <w:t>24063</w:t>
                  </w:r>
                  <w:r>
                    <w:rPr>
                      <w:rFonts w:ascii="Comic Sans MS" w:hAnsi="Comic Sans MS"/>
                      <w:b/>
                    </w:rPr>
                    <w:t xml:space="preserve">                                ...............</w:t>
                  </w:r>
                </w:p>
              </w:txbxContent>
            </v:textbox>
          </v:rect>
        </w:pict>
      </w: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AA47AE">
      <w:pPr>
        <w:spacing w:after="0"/>
      </w:pPr>
    </w:p>
    <w:p w:rsidR="003F495B" w:rsidRPr="00AA47AE" w:rsidRDefault="003F495B" w:rsidP="00AA47AE">
      <w:pPr>
        <w:pStyle w:val="NoSpacing"/>
      </w:pPr>
      <w:r>
        <w:t>12)</w:t>
      </w:r>
    </w:p>
    <w:p w:rsidR="003F495B" w:rsidRPr="0030556C" w:rsidRDefault="003F495B" w:rsidP="00AA47AE">
      <w:pPr>
        <w:pStyle w:val="NoSpacing"/>
      </w:pPr>
      <w:r>
        <w:rPr>
          <w:noProof/>
          <w:lang w:eastAsia="tr-TR"/>
        </w:rPr>
        <w:pict>
          <v:roundrect id="_x0000_s1030" style="position:absolute;margin-left:29.4pt;margin-top:2.7pt;width:96.75pt;height:82.85pt;z-index:251658752" arcsize="10923f">
            <v:textbox>
              <w:txbxContent>
                <w:p w:rsidR="003F495B" w:rsidRDefault="003F495B" w:rsidP="00AA47AE">
                  <w:r>
                    <w:t>On sekiz milyon otuz iki bin yedi yüz elli altı</w:t>
                  </w:r>
                </w:p>
                <w:p w:rsidR="003F495B" w:rsidRPr="0030556C" w:rsidRDefault="003F495B" w:rsidP="00AA47AE">
                  <w:pPr>
                    <w:rPr>
                      <w:b/>
                      <w:sz w:val="24"/>
                      <w:szCs w:val="24"/>
                    </w:rPr>
                  </w:pPr>
                  <w:r w:rsidRPr="0030556C">
                    <w:rPr>
                      <w:b/>
                      <w:sz w:val="24"/>
                      <w:szCs w:val="24"/>
                    </w:rPr>
                    <w:t>18 230 756</w:t>
                  </w:r>
                </w:p>
              </w:txbxContent>
            </v:textbox>
          </v:roundrect>
        </w:pict>
      </w:r>
    </w:p>
    <w:p w:rsidR="003F495B" w:rsidRDefault="003F495B" w:rsidP="00AA47AE">
      <w:pPr>
        <w:pStyle w:val="NoSpacing"/>
      </w:pPr>
    </w:p>
    <w:p w:rsidR="003F495B" w:rsidRPr="0030556C" w:rsidRDefault="003F495B" w:rsidP="00AA47AE">
      <w:pPr>
        <w:pStyle w:val="NoSpacing"/>
      </w:pPr>
      <w:r w:rsidRPr="0030556C">
        <w:t xml:space="preserve"> </w:t>
      </w:r>
    </w:p>
    <w:p w:rsidR="003F495B" w:rsidRPr="00AB6B1A" w:rsidRDefault="003F495B" w:rsidP="00AA47AE">
      <w:pPr>
        <w:pStyle w:val="NoSpacing"/>
        <w:rPr>
          <w:b/>
        </w:rPr>
      </w:pPr>
    </w:p>
    <w:p w:rsidR="003F495B" w:rsidRDefault="003F495B" w:rsidP="00AA47AE">
      <w:pPr>
        <w:pStyle w:val="NoSpacing"/>
        <w:rPr>
          <w:b/>
        </w:rPr>
      </w:pPr>
    </w:p>
    <w:p w:rsidR="003F495B" w:rsidRDefault="003F495B" w:rsidP="00AA47AE">
      <w:pPr>
        <w:pStyle w:val="NoSpacing"/>
        <w:rPr>
          <w:b/>
        </w:rPr>
      </w:pPr>
    </w:p>
    <w:p w:rsidR="003F495B" w:rsidRDefault="003F495B" w:rsidP="00AA47AE">
      <w:pPr>
        <w:pStyle w:val="NoSpacing"/>
        <w:rPr>
          <w:b/>
        </w:rPr>
      </w:pPr>
    </w:p>
    <w:p w:rsidR="003F495B" w:rsidRDefault="003F495B" w:rsidP="00AA47AE">
      <w:pPr>
        <w:pStyle w:val="NoSpacing"/>
        <w:rPr>
          <w:b/>
        </w:rPr>
      </w:pPr>
      <w:r>
        <w:rPr>
          <w:b/>
        </w:rPr>
        <w:t>Ece, okunuşunu yukarıda yazdığı sayıda hangi iki rakamın yerlerini değiştirmelidir?</w:t>
      </w:r>
    </w:p>
    <w:p w:rsidR="003F495B" w:rsidRPr="000B37AD" w:rsidRDefault="003F495B" w:rsidP="00AA47AE">
      <w:pPr>
        <w:pStyle w:val="NoSpacing"/>
      </w:pPr>
      <w:r w:rsidRPr="000B37AD">
        <w:t xml:space="preserve">      </w:t>
      </w:r>
      <w:r>
        <w:tab/>
      </w:r>
      <w:r w:rsidRPr="000B37AD">
        <w:t>A.  1 ile 8</w:t>
      </w:r>
      <w:r w:rsidRPr="000B37AD">
        <w:tab/>
      </w:r>
      <w:r w:rsidRPr="000B37AD">
        <w:tab/>
        <w:t>B. 2 ile 0</w:t>
      </w:r>
    </w:p>
    <w:p w:rsidR="003F495B" w:rsidRDefault="003F495B" w:rsidP="00AA47AE">
      <w:pPr>
        <w:pStyle w:val="NoSpacing"/>
      </w:pPr>
      <w:r w:rsidRPr="000B37AD">
        <w:t xml:space="preserve">    </w:t>
      </w:r>
      <w:r>
        <w:tab/>
      </w:r>
      <w:r w:rsidRPr="000B37AD">
        <w:t xml:space="preserve"> C.  1 ile 6</w:t>
      </w:r>
      <w:r w:rsidRPr="000B37AD">
        <w:tab/>
      </w:r>
      <w:r w:rsidRPr="000B37AD">
        <w:tab/>
        <w:t>D. 8 ile 3</w:t>
      </w:r>
    </w:p>
    <w:p w:rsidR="003F495B" w:rsidRDefault="003F495B" w:rsidP="009E5FB7">
      <w:pPr>
        <w:spacing w:after="0"/>
        <w:rPr>
          <w:rFonts w:cs="Calibri"/>
        </w:rPr>
      </w:pPr>
    </w:p>
    <w:p w:rsidR="003F495B" w:rsidRPr="00A04C77" w:rsidRDefault="003F495B" w:rsidP="00A04C77">
      <w:pPr>
        <w:spacing w:after="0"/>
        <w:rPr>
          <w:rFonts w:cs="Calibri"/>
        </w:rPr>
      </w:pPr>
      <w:r>
        <w:rPr>
          <w:noProof/>
          <w:lang w:eastAsia="tr-TR"/>
        </w:rPr>
        <w:pict>
          <v:roundrect id="_x0000_s1031" style="position:absolute;margin-left:40.65pt;margin-top:7.6pt;width:138.75pt;height:24pt;z-index:251659776" arcsize="10923f">
            <v:textbox>
              <w:txbxContent>
                <w:p w:rsidR="003F495B" w:rsidRPr="000B37AD" w:rsidRDefault="003F495B" w:rsidP="009E5FB7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82 013 641</w:t>
                  </w:r>
                </w:p>
              </w:txbxContent>
            </v:textbox>
          </v:roundrect>
        </w:pict>
      </w:r>
      <w:r>
        <w:rPr>
          <w:rFonts w:cs="Calibri"/>
        </w:rPr>
        <w:t>13)</w:t>
      </w:r>
    </w:p>
    <w:p w:rsidR="003F495B" w:rsidRDefault="003F495B" w:rsidP="009E5FB7">
      <w:pPr>
        <w:spacing w:after="0"/>
        <w:rPr>
          <w:rFonts w:cs="Calibri"/>
          <w:b/>
        </w:rPr>
      </w:pPr>
    </w:p>
    <w:p w:rsidR="003F495B" w:rsidRDefault="003F495B" w:rsidP="009E5FB7">
      <w:pPr>
        <w:spacing w:after="0"/>
        <w:rPr>
          <w:rFonts w:cs="Calibri"/>
          <w:b/>
        </w:rPr>
      </w:pPr>
      <w:r>
        <w:rPr>
          <w:rFonts w:cs="Calibri"/>
          <w:b/>
        </w:rPr>
        <w:t>Yukarıdaki sayının milyonlar basamağındaki rakam kaçtır?</w:t>
      </w:r>
    </w:p>
    <w:p w:rsidR="003F495B" w:rsidRDefault="003F495B" w:rsidP="009E5FB7">
      <w:pPr>
        <w:spacing w:after="0"/>
        <w:rPr>
          <w:rFonts w:cs="Calibri"/>
          <w:b/>
        </w:rPr>
      </w:pPr>
    </w:p>
    <w:p w:rsidR="003F495B" w:rsidRDefault="003F495B" w:rsidP="009E5FB7">
      <w:pPr>
        <w:spacing w:after="0"/>
        <w:rPr>
          <w:rFonts w:cs="Calibri"/>
        </w:rPr>
      </w:pPr>
      <w:r w:rsidRPr="007B0631">
        <w:rPr>
          <w:rFonts w:cs="Calibri"/>
        </w:rPr>
        <w:t xml:space="preserve">    A . 8</w:t>
      </w:r>
      <w:r w:rsidRPr="007B0631">
        <w:rPr>
          <w:rFonts w:cs="Calibri"/>
        </w:rPr>
        <w:tab/>
      </w:r>
      <w:r w:rsidRPr="007B0631">
        <w:rPr>
          <w:rFonts w:cs="Calibri"/>
        </w:rPr>
        <w:tab/>
        <w:t>B. 2</w:t>
      </w:r>
      <w:r w:rsidRPr="007B0631">
        <w:rPr>
          <w:rFonts w:cs="Calibri"/>
        </w:rPr>
        <w:tab/>
      </w:r>
      <w:r w:rsidRPr="007B0631">
        <w:rPr>
          <w:rFonts w:cs="Calibri"/>
        </w:rPr>
        <w:tab/>
        <w:t>C. 0</w:t>
      </w:r>
      <w:r w:rsidRPr="007B0631">
        <w:rPr>
          <w:rFonts w:cs="Calibri"/>
        </w:rPr>
        <w:tab/>
      </w:r>
      <w:r w:rsidRPr="007B0631">
        <w:rPr>
          <w:rFonts w:cs="Calibri"/>
        </w:rPr>
        <w:tab/>
        <w:t>D. 1</w:t>
      </w:r>
    </w:p>
    <w:p w:rsidR="003F495B" w:rsidRDefault="003F495B" w:rsidP="009E5FB7">
      <w:pPr>
        <w:spacing w:after="0"/>
        <w:rPr>
          <w:rFonts w:cs="Calibri"/>
        </w:rPr>
      </w:pPr>
    </w:p>
    <w:p w:rsidR="003F495B" w:rsidRPr="007B0631" w:rsidRDefault="003F495B" w:rsidP="009E5FB7">
      <w:pPr>
        <w:spacing w:after="0"/>
        <w:rPr>
          <w:rFonts w:cs="Calibri"/>
        </w:rPr>
      </w:pPr>
      <w:r>
        <w:rPr>
          <w:rFonts w:cs="Calibri"/>
        </w:rPr>
        <w:t>14)</w:t>
      </w:r>
    </w:p>
    <w:p w:rsidR="003F495B" w:rsidRDefault="003F495B" w:rsidP="00576B48">
      <w:pPr>
        <w:pStyle w:val="NoSpacing"/>
      </w:pPr>
      <w:r w:rsidRPr="006E749D">
        <w:rPr>
          <w:noProof/>
          <w:lang w:eastAsia="tr-TR"/>
        </w:rPr>
        <w:pict>
          <v:shape id="Resim 1" o:spid="_x0000_i1031" type="#_x0000_t75" style="width:216.75pt;height:129.75pt;visibility:visible">
            <v:imagedata r:id="rId11" o:title=""/>
          </v:shape>
        </w:pict>
      </w: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  <w:r>
        <w:t>15)</w:t>
      </w: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  <w:r w:rsidRPr="006E749D">
        <w:rPr>
          <w:noProof/>
          <w:lang w:eastAsia="tr-TR"/>
        </w:rPr>
        <w:pict>
          <v:shape id="Resim 2" o:spid="_x0000_i1032" type="#_x0000_t75" style="width:222pt;height:165pt;visibility:visible">
            <v:imagedata r:id="rId12" o:title=""/>
          </v:shape>
        </w:pict>
      </w: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Pr="00C56C1A" w:rsidRDefault="003F495B" w:rsidP="00C56C1A">
      <w:pPr>
        <w:pStyle w:val="NoSpacing"/>
      </w:pPr>
      <w:r>
        <w:t>16)      42 933</w:t>
      </w:r>
    </w:p>
    <w:p w:rsidR="003F495B" w:rsidRDefault="003F495B" w:rsidP="00C56C1A">
      <w:pPr>
        <w:pStyle w:val="NoSpacing"/>
      </w:pPr>
      <w:r>
        <w:t xml:space="preserve">            .  .  . . .</w:t>
      </w:r>
    </w:p>
    <w:p w:rsidR="003F495B" w:rsidRDefault="003F495B" w:rsidP="00C56C1A">
      <w:pPr>
        <w:pStyle w:val="NoSpacing"/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margin-left:8.95pt;margin-top:12.9pt;width:68.9pt;height:.65pt;z-index:251660800" o:connectortype="straight"/>
        </w:pict>
      </w:r>
      <w:r>
        <w:t xml:space="preserve">    +        8 577</w:t>
      </w:r>
    </w:p>
    <w:p w:rsidR="003F495B" w:rsidRPr="00C56C1A" w:rsidRDefault="003F495B" w:rsidP="00C56C1A">
      <w:pPr>
        <w:pStyle w:val="NoSpacing"/>
      </w:pPr>
      <w:r>
        <w:t xml:space="preserve">            88 038     </w:t>
      </w:r>
    </w:p>
    <w:p w:rsidR="003F495B" w:rsidRDefault="003F495B" w:rsidP="00576B48">
      <w:pPr>
        <w:pStyle w:val="NoSpacing"/>
      </w:pPr>
      <w:r>
        <w:t>Yukarıdaki toplama işleminde verilmeyen toplanan kaçtır?</w:t>
      </w:r>
    </w:p>
    <w:p w:rsidR="003F495B" w:rsidRDefault="003F495B" w:rsidP="00C56C1A">
      <w:pPr>
        <w:pStyle w:val="NoSpacing"/>
        <w:numPr>
          <w:ilvl w:val="0"/>
          <w:numId w:val="5"/>
        </w:numPr>
      </w:pPr>
      <w:r>
        <w:t>36 528                B) 36 428</w:t>
      </w:r>
    </w:p>
    <w:p w:rsidR="003F495B" w:rsidRDefault="003F495B" w:rsidP="00C56C1A">
      <w:pPr>
        <w:pStyle w:val="NoSpacing"/>
        <w:numPr>
          <w:ilvl w:val="0"/>
          <w:numId w:val="6"/>
        </w:numPr>
      </w:pPr>
      <w:r>
        <w:t>36 426                D) 35 528</w:t>
      </w: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  <w:r>
        <w:t xml:space="preserve">17)   “   </w:t>
      </w:r>
      <w:r w:rsidRPr="00521E35">
        <w:rPr>
          <w:b/>
        </w:rPr>
        <w:t>23 404 502</w:t>
      </w:r>
      <w:r>
        <w:rPr>
          <w:b/>
        </w:rPr>
        <w:t xml:space="preserve"> “</w:t>
      </w:r>
    </w:p>
    <w:p w:rsidR="003F495B" w:rsidRDefault="003F495B" w:rsidP="00576B48">
      <w:pPr>
        <w:pStyle w:val="NoSpacing"/>
      </w:pPr>
      <w:r>
        <w:t>Yukarıdaki doğal sayının on milyonlar basamağında bulunan rakamın basamak değeri aşağıdakilerden hangisidir?</w:t>
      </w:r>
    </w:p>
    <w:p w:rsidR="003F495B" w:rsidRDefault="003F495B" w:rsidP="00521E35">
      <w:pPr>
        <w:pStyle w:val="NoSpacing"/>
        <w:numPr>
          <w:ilvl w:val="0"/>
          <w:numId w:val="7"/>
        </w:numPr>
      </w:pPr>
      <w:r>
        <w:t>20 000 000               B) 3 000 000</w:t>
      </w:r>
    </w:p>
    <w:p w:rsidR="003F495B" w:rsidRDefault="003F495B" w:rsidP="00521E35">
      <w:pPr>
        <w:pStyle w:val="NoSpacing"/>
        <w:ind w:left="360"/>
      </w:pPr>
      <w:r>
        <w:t>C)     2 000 000                D) 20 000</w:t>
      </w: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  <w:r>
        <w:t>18)</w:t>
      </w:r>
    </w:p>
    <w:p w:rsidR="003F495B" w:rsidRDefault="003F495B" w:rsidP="00576B48">
      <w:pPr>
        <w:pStyle w:val="NoSpacing"/>
      </w:pPr>
      <w:r w:rsidRPr="006E749D">
        <w:rPr>
          <w:noProof/>
          <w:lang w:eastAsia="tr-TR"/>
        </w:rPr>
        <w:pict>
          <v:shape id="_x0000_i1033" type="#_x0000_t75" style="width:243pt;height:138.75pt;visibility:visible">
            <v:imagedata r:id="rId13" o:title=""/>
          </v:shape>
        </w:pict>
      </w: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  <w:r>
        <w:t>19) Bugün günlerden Pazar olduğuna göre 144 saat sonra hangi gün olur?</w:t>
      </w: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  <w:r>
        <w:t>A) Perşembe       B) Cuma     C) Cumartesi    D) Pazar</w:t>
      </w:r>
    </w:p>
    <w:p w:rsidR="003F495B" w:rsidRDefault="003F495B" w:rsidP="00576B48">
      <w:pPr>
        <w:pStyle w:val="NoSpacing"/>
      </w:pPr>
    </w:p>
    <w:p w:rsidR="003F495B" w:rsidRDefault="003F495B" w:rsidP="009C221D">
      <w:pPr>
        <w:tabs>
          <w:tab w:val="left" w:pos="0"/>
          <w:tab w:val="left" w:pos="180"/>
        </w:tabs>
      </w:pPr>
      <w:r>
        <w:t xml:space="preserve">20)     6 milyonluk + 8 yüz binlik +   4 binlik + 3 onluk şeklinde gösterilen sayı kaçtır? </w:t>
      </w:r>
    </w:p>
    <w:p w:rsidR="003F495B" w:rsidRDefault="003F495B" w:rsidP="009C221D">
      <w:pPr>
        <w:pStyle w:val="NoSpacing"/>
      </w:pPr>
      <w:r>
        <w:t xml:space="preserve">       A)</w:t>
      </w:r>
      <w:r>
        <w:tab/>
        <w:t>68430</w:t>
      </w:r>
      <w:r>
        <w:tab/>
      </w:r>
      <w:r>
        <w:tab/>
      </w:r>
      <w:r>
        <w:tab/>
      </w:r>
      <w:r>
        <w:tab/>
        <w:t xml:space="preserve">B)6804030 </w:t>
      </w:r>
    </w:p>
    <w:p w:rsidR="003F495B" w:rsidRDefault="003F495B" w:rsidP="009C221D">
      <w:pPr>
        <w:tabs>
          <w:tab w:val="left" w:pos="0"/>
          <w:tab w:val="left" w:pos="180"/>
        </w:tabs>
        <w:ind w:left="360"/>
      </w:pPr>
      <w:r>
        <w:t>C)  6800403</w:t>
      </w:r>
      <w:r>
        <w:tab/>
      </w:r>
      <w:r>
        <w:tab/>
      </w:r>
      <w:r>
        <w:tab/>
        <w:t>D) 6840003</w:t>
      </w:r>
    </w:p>
    <w:p w:rsidR="003F495B" w:rsidRDefault="003F495B" w:rsidP="009C221D">
      <w:pPr>
        <w:tabs>
          <w:tab w:val="left" w:pos="0"/>
          <w:tab w:val="left" w:pos="180"/>
        </w:tabs>
        <w:ind w:left="360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</w:p>
    <w:p w:rsidR="003F495B" w:rsidRDefault="003F495B" w:rsidP="00576B48">
      <w:pPr>
        <w:pStyle w:val="NoSpacing"/>
      </w:pPr>
      <w:r>
        <w:t xml:space="preserve">  </w:t>
      </w:r>
      <w:bookmarkStart w:id="0" w:name="OLE_LINK1"/>
      <w:bookmarkStart w:id="1" w:name="OLE_LINK2"/>
      <w:r w:rsidRPr="004B3EC7">
        <w:rPr>
          <w:color w:val="000000"/>
        </w:rPr>
        <w:fldChar w:fldCharType="begin"/>
      </w:r>
      <w:r w:rsidRPr="004B3EC7">
        <w:rPr>
          <w:color w:val="000000"/>
        </w:rPr>
        <w:instrText xml:space="preserve"> HYPERLINK "http://www.sorubak.com" </w:instrText>
      </w:r>
      <w:r w:rsidRPr="004B3EC7">
        <w:rPr>
          <w:color w:val="000000"/>
        </w:rPr>
      </w:r>
      <w:r w:rsidRPr="004B3EC7">
        <w:rPr>
          <w:color w:val="000000"/>
        </w:rPr>
        <w:fldChar w:fldCharType="separate"/>
      </w:r>
      <w:r w:rsidRPr="004B3EC7">
        <w:rPr>
          <w:rStyle w:val="Hyperlink"/>
          <w:color w:val="000000"/>
        </w:rPr>
        <w:t>www.sorubak.com</w:t>
      </w:r>
      <w:r w:rsidRPr="004B3EC7">
        <w:rPr>
          <w:color w:val="000000"/>
        </w:rPr>
        <w:fldChar w:fldCharType="end"/>
      </w:r>
      <w:bookmarkEnd w:id="0"/>
      <w:bookmarkEnd w:id="1"/>
    </w:p>
    <w:p w:rsidR="003F495B" w:rsidRDefault="003F495B" w:rsidP="009F4D8D">
      <w:pPr>
        <w:pStyle w:val="NoSpacing"/>
        <w:jc w:val="center"/>
      </w:pPr>
    </w:p>
    <w:sectPr w:rsidR="003F495B" w:rsidSect="00576B48">
      <w:pgSz w:w="11906" w:h="16838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D17C5"/>
    <w:multiLevelType w:val="hybridMultilevel"/>
    <w:tmpl w:val="0F00AF78"/>
    <w:lvl w:ilvl="0" w:tplc="11B0DD8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C3E345C"/>
    <w:multiLevelType w:val="hybridMultilevel"/>
    <w:tmpl w:val="752E01AC"/>
    <w:lvl w:ilvl="0" w:tplc="E02ED0E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6B21640"/>
    <w:multiLevelType w:val="hybridMultilevel"/>
    <w:tmpl w:val="25A8163C"/>
    <w:lvl w:ilvl="0" w:tplc="49A6CA36">
      <w:start w:val="3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E4F7EFF"/>
    <w:multiLevelType w:val="hybridMultilevel"/>
    <w:tmpl w:val="855A67AC"/>
    <w:lvl w:ilvl="0" w:tplc="D874694A">
      <w:start w:val="6"/>
      <w:numFmt w:val="decimal"/>
      <w:lvlText w:val="%1)"/>
      <w:lvlJc w:val="right"/>
      <w:pPr>
        <w:tabs>
          <w:tab w:val="num" w:pos="1007"/>
        </w:tabs>
        <w:ind w:left="1007" w:hanging="827"/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F250ECA"/>
    <w:multiLevelType w:val="hybridMultilevel"/>
    <w:tmpl w:val="4C944E5C"/>
    <w:lvl w:ilvl="0" w:tplc="94C60EC0">
      <w:start w:val="10"/>
      <w:numFmt w:val="decimal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5">
    <w:nsid w:val="53326FD4"/>
    <w:multiLevelType w:val="hybridMultilevel"/>
    <w:tmpl w:val="C70CB8EA"/>
    <w:lvl w:ilvl="0" w:tplc="CB60AC4E">
      <w:start w:val="12"/>
      <w:numFmt w:val="decimal"/>
      <w:lvlText w:val="%1)"/>
      <w:lvlJc w:val="right"/>
      <w:pPr>
        <w:tabs>
          <w:tab w:val="num" w:pos="612"/>
        </w:tabs>
        <w:ind w:left="-108" w:firstLine="288"/>
      </w:pPr>
      <w:rPr>
        <w:rFonts w:ascii="Arial" w:hAnsi="Arial"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65070D5F"/>
    <w:multiLevelType w:val="hybridMultilevel"/>
    <w:tmpl w:val="F0F0BC06"/>
    <w:lvl w:ilvl="0" w:tplc="EEE8BA3C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76B48"/>
    <w:rsid w:val="00026F26"/>
    <w:rsid w:val="00055763"/>
    <w:rsid w:val="000A627E"/>
    <w:rsid w:val="000B37AD"/>
    <w:rsid w:val="000C6517"/>
    <w:rsid w:val="001E16E2"/>
    <w:rsid w:val="0020079D"/>
    <w:rsid w:val="0026221C"/>
    <w:rsid w:val="00284BAA"/>
    <w:rsid w:val="0029484A"/>
    <w:rsid w:val="0030556C"/>
    <w:rsid w:val="0031346E"/>
    <w:rsid w:val="00346199"/>
    <w:rsid w:val="0035217D"/>
    <w:rsid w:val="00372D22"/>
    <w:rsid w:val="003750AA"/>
    <w:rsid w:val="003816DD"/>
    <w:rsid w:val="003F495B"/>
    <w:rsid w:val="0044200E"/>
    <w:rsid w:val="004B3EC7"/>
    <w:rsid w:val="004F05D6"/>
    <w:rsid w:val="00521E35"/>
    <w:rsid w:val="005263D6"/>
    <w:rsid w:val="005307FA"/>
    <w:rsid w:val="00576B48"/>
    <w:rsid w:val="00596901"/>
    <w:rsid w:val="00624A69"/>
    <w:rsid w:val="00695237"/>
    <w:rsid w:val="006A4E4A"/>
    <w:rsid w:val="006C2226"/>
    <w:rsid w:val="006E749D"/>
    <w:rsid w:val="007177B9"/>
    <w:rsid w:val="007B0631"/>
    <w:rsid w:val="007C3C11"/>
    <w:rsid w:val="007F28FA"/>
    <w:rsid w:val="007F4FFD"/>
    <w:rsid w:val="0080290A"/>
    <w:rsid w:val="00805054"/>
    <w:rsid w:val="00962BFD"/>
    <w:rsid w:val="0097279D"/>
    <w:rsid w:val="009C221D"/>
    <w:rsid w:val="009E5FB7"/>
    <w:rsid w:val="009F4D8D"/>
    <w:rsid w:val="00A04C77"/>
    <w:rsid w:val="00A14468"/>
    <w:rsid w:val="00A258D1"/>
    <w:rsid w:val="00A81F6E"/>
    <w:rsid w:val="00A92D4C"/>
    <w:rsid w:val="00AA0DAB"/>
    <w:rsid w:val="00AA47AE"/>
    <w:rsid w:val="00AB6324"/>
    <w:rsid w:val="00AB6B1A"/>
    <w:rsid w:val="00B34C5A"/>
    <w:rsid w:val="00B85066"/>
    <w:rsid w:val="00BA3BEF"/>
    <w:rsid w:val="00BB5091"/>
    <w:rsid w:val="00C56C1A"/>
    <w:rsid w:val="00C6134F"/>
    <w:rsid w:val="00CA5C12"/>
    <w:rsid w:val="00CE085D"/>
    <w:rsid w:val="00D331F1"/>
    <w:rsid w:val="00DE533D"/>
    <w:rsid w:val="00E45E34"/>
    <w:rsid w:val="00E60424"/>
    <w:rsid w:val="00E663B2"/>
    <w:rsid w:val="00E901D9"/>
    <w:rsid w:val="00F44A26"/>
    <w:rsid w:val="00F61A11"/>
    <w:rsid w:val="00F71541"/>
    <w:rsid w:val="00FD7F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6B48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576B48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DE53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E533D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AA47A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97279D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gi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76</TotalTime>
  <Pages>2</Pages>
  <Words>635</Words>
  <Characters>3624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User</dc:creator>
  <cp:keywords>www.sorubak.com</cp:keywords>
  <dc:description>www.sorubak.com</dc:description>
  <cp:lastModifiedBy>Dogan</cp:lastModifiedBy>
  <cp:revision>www.sorubak.com</cp:revision>
  <cp:lastPrinted>2011-11-15T21:08:00Z</cp:lastPrinted>
  <dcterms:created xsi:type="dcterms:W3CDTF">2011-10-24T14:32:00Z</dcterms:created>
  <dcterms:modified xsi:type="dcterms:W3CDTF">2013-10-01T08:50:00Z</dcterms:modified>
  <cp:category>www.sorubak.com</cp:category>
  <cp:version>www.sorubak.com</cp:version>
</cp:coreProperties>
</file>