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BC2" w:rsidRDefault="00056BC2" w:rsidP="00761384">
      <w:pPr>
        <w:jc w:val="center"/>
      </w:pPr>
      <w:r>
        <w:t xml:space="preserve">2013-2014 EĞİTİM ÖĞRETİM YILI EYYÜBİYE İLKÖĞRETİM OKULU  5-D SINIFI  </w:t>
      </w:r>
    </w:p>
    <w:p w:rsidR="00056BC2" w:rsidRDefault="00056BC2" w:rsidP="00761384">
      <w:pPr>
        <w:jc w:val="center"/>
      </w:pPr>
      <w:r>
        <w:t>MATEMATİK DERSİ 1. DÖNEM PERFORMANS ÖDEVİ</w:t>
      </w:r>
    </w:p>
    <w:p w:rsidR="00056BC2" w:rsidRDefault="00056BC2" w:rsidP="00761384">
      <w:pPr>
        <w:jc w:val="center"/>
      </w:pPr>
    </w:p>
    <w:p w:rsidR="00056BC2" w:rsidRDefault="00056BC2" w:rsidP="00A96C1E"/>
    <w:p w:rsidR="00056BC2" w:rsidRDefault="00056BC2" w:rsidP="00761384"/>
    <w:p w:rsidR="00056BC2" w:rsidRDefault="00056BC2" w:rsidP="00761384">
      <w:r>
        <w:t>DERS</w:t>
      </w:r>
      <w:r>
        <w:tab/>
      </w:r>
      <w:r>
        <w:tab/>
        <w:t>:  MATEMATİK</w:t>
      </w:r>
    </w:p>
    <w:p w:rsidR="00056BC2" w:rsidRDefault="00056BC2" w:rsidP="00761384"/>
    <w:p w:rsidR="00056BC2" w:rsidRDefault="00056BC2" w:rsidP="00761384">
      <w:r>
        <w:t>KONU</w:t>
      </w:r>
      <w:r>
        <w:tab/>
      </w:r>
      <w:r>
        <w:tab/>
        <w:t>:   SÜTUN GRAFİĞİ VE ARİTMETİK ORTALAMA</w:t>
      </w:r>
    </w:p>
    <w:p w:rsidR="00056BC2" w:rsidRDefault="00056BC2" w:rsidP="00761384"/>
    <w:p w:rsidR="00056BC2" w:rsidRDefault="00056BC2" w:rsidP="00761384">
      <w:r>
        <w:t>SÜRE</w:t>
      </w:r>
      <w:r>
        <w:tab/>
      </w:r>
      <w:r>
        <w:tab/>
        <w:t xml:space="preserve">:   1 HAFTA </w:t>
      </w:r>
      <w:hyperlink r:id="rId5" w:history="1">
        <w:r>
          <w:rPr>
            <w:rStyle w:val="Hyperlink"/>
            <w:color w:val="000000"/>
          </w:rPr>
          <w:t>www.sorubak.com</w:t>
        </w:r>
      </w:hyperlink>
    </w:p>
    <w:p w:rsidR="00056BC2" w:rsidRDefault="00056BC2" w:rsidP="00761384"/>
    <w:p w:rsidR="00056BC2" w:rsidRDefault="00056BC2" w:rsidP="00761384">
      <w:r>
        <w:t>TARİH</w:t>
      </w:r>
      <w:r>
        <w:tab/>
        <w:t>:    09 KASIM  - 16 KASIM</w:t>
      </w:r>
    </w:p>
    <w:p w:rsidR="00056BC2" w:rsidRDefault="00056BC2" w:rsidP="00761384"/>
    <w:p w:rsidR="00056BC2" w:rsidRDefault="00056BC2" w:rsidP="00761384">
      <w:r>
        <w:t>ARAÇ-GEREÇ: Çalışma kağıdı , kalem, silgi, karton, boya, yapıştırıcı</w:t>
      </w:r>
    </w:p>
    <w:p w:rsidR="00056BC2" w:rsidRDefault="00056BC2" w:rsidP="00761384"/>
    <w:p w:rsidR="00056BC2" w:rsidRDefault="00056BC2" w:rsidP="00761384"/>
    <w:p w:rsidR="00056BC2" w:rsidRDefault="00056BC2" w:rsidP="006D448D">
      <w:r w:rsidRPr="00A96C1E">
        <w:t xml:space="preserve">AÇIKLAMA: </w:t>
      </w:r>
      <w:r>
        <w:t>Sizlere son 3 yılda Şanlıurfa’ya gelen yerli ve yabancı turist sayısı verilmiştir.Bu verileri kullanarak şehrimize gelen yerli yabancı ve toplam turist sayısını gösteren bir sütun grafiği hazırlayın.Oluşturduğunuz grafiğe göre her bir verinin ayrı ayrı aritmetik ortalamasını hazırlayın.</w:t>
      </w:r>
      <w:r w:rsidRPr="006D448D">
        <w:t xml:space="preserve"> </w:t>
      </w:r>
      <w:r>
        <w:t xml:space="preserve">Çalışmanızı görsel unsurlar kullanarak </w:t>
      </w:r>
      <w:r w:rsidRPr="00182BD1">
        <w:rPr>
          <w:b/>
        </w:rPr>
        <w:t xml:space="preserve">poster </w:t>
      </w:r>
      <w:r>
        <w:t>şeklinde hazırlayınız.</w:t>
      </w:r>
    </w:p>
    <w:p w:rsidR="00056BC2" w:rsidRDefault="00056BC2" w:rsidP="00761384"/>
    <w:p w:rsidR="00056BC2" w:rsidRDefault="00056BC2" w:rsidP="00761384">
      <w:r>
        <w:t>Puanlama ölçütleri aşağıda belirtilmiştir :</w:t>
      </w:r>
    </w:p>
    <w:p w:rsidR="00056BC2" w:rsidRDefault="00056BC2" w:rsidP="00761384"/>
    <w:p w:rsidR="00056BC2" w:rsidRDefault="00056BC2" w:rsidP="00761384"/>
    <w:p w:rsidR="00056BC2" w:rsidRDefault="00056BC2" w:rsidP="006D448D">
      <w:pPr>
        <w:pStyle w:val="ListParagraph"/>
        <w:numPr>
          <w:ilvl w:val="0"/>
          <w:numId w:val="7"/>
        </w:numPr>
      </w:pPr>
      <w:r>
        <w:t>Verileri kullanarak sütun grafiğinin oluşturulması( 30p )</w:t>
      </w:r>
    </w:p>
    <w:p w:rsidR="00056BC2" w:rsidRDefault="00056BC2" w:rsidP="006D448D">
      <w:pPr>
        <w:pStyle w:val="ListParagraph"/>
        <w:numPr>
          <w:ilvl w:val="0"/>
          <w:numId w:val="7"/>
        </w:numPr>
      </w:pPr>
      <w:r>
        <w:t>Verilerin ayrı ayrı aritmetik ortalamasının oluşturulması( 20p )</w:t>
      </w:r>
    </w:p>
    <w:p w:rsidR="00056BC2" w:rsidRDefault="00056BC2" w:rsidP="006D448D">
      <w:pPr>
        <w:pStyle w:val="ListParagraph"/>
        <w:numPr>
          <w:ilvl w:val="0"/>
          <w:numId w:val="7"/>
        </w:numPr>
      </w:pPr>
      <w:r>
        <w:t>Oluşturulan grafiğin görsellerle desteklenerek poster olarak hazırlanması( 30p )</w:t>
      </w:r>
    </w:p>
    <w:p w:rsidR="00056BC2" w:rsidRDefault="00056BC2" w:rsidP="006D448D">
      <w:pPr>
        <w:pStyle w:val="ListParagraph"/>
        <w:numPr>
          <w:ilvl w:val="0"/>
          <w:numId w:val="7"/>
        </w:numPr>
      </w:pPr>
      <w:r>
        <w:t>Çalışmanın temiz ve tertipli olması( 10 p)</w:t>
      </w:r>
    </w:p>
    <w:p w:rsidR="00056BC2" w:rsidRDefault="00056BC2" w:rsidP="006D448D">
      <w:pPr>
        <w:pStyle w:val="ListParagraph"/>
        <w:numPr>
          <w:ilvl w:val="0"/>
          <w:numId w:val="7"/>
        </w:numPr>
      </w:pPr>
      <w:r>
        <w:t>Çalışmanın zamanında teslim edilmesi ( 10 p)</w:t>
      </w:r>
    </w:p>
    <w:p w:rsidR="00056BC2" w:rsidRDefault="00056BC2" w:rsidP="00A9223F"/>
    <w:p w:rsidR="00056BC2" w:rsidRDefault="00056BC2" w:rsidP="00A9223F"/>
    <w:tbl>
      <w:tblPr>
        <w:tblW w:w="0" w:type="auto"/>
        <w:tblInd w:w="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56"/>
        <w:gridCol w:w="1114"/>
        <w:gridCol w:w="1485"/>
        <w:gridCol w:w="1408"/>
      </w:tblGrid>
      <w:tr w:rsidR="00056BC2" w:rsidTr="00F2432B">
        <w:trPr>
          <w:trHeight w:val="620"/>
        </w:trPr>
        <w:tc>
          <w:tcPr>
            <w:tcW w:w="3256" w:type="dxa"/>
          </w:tcPr>
          <w:p w:rsidR="00056BC2" w:rsidRDefault="00056BC2" w:rsidP="00A9223F">
            <w:r>
              <w:t>Yıllar/Gelen Turist Sayısı</w:t>
            </w:r>
          </w:p>
        </w:tc>
        <w:tc>
          <w:tcPr>
            <w:tcW w:w="1114" w:type="dxa"/>
          </w:tcPr>
          <w:p w:rsidR="00056BC2" w:rsidRDefault="00056BC2" w:rsidP="00A9223F">
            <w:r>
              <w:t>Yerli</w:t>
            </w:r>
          </w:p>
        </w:tc>
        <w:tc>
          <w:tcPr>
            <w:tcW w:w="1485" w:type="dxa"/>
          </w:tcPr>
          <w:p w:rsidR="00056BC2" w:rsidRDefault="00056BC2" w:rsidP="00A9223F">
            <w:r>
              <w:t>Yabancı</w:t>
            </w:r>
          </w:p>
        </w:tc>
        <w:tc>
          <w:tcPr>
            <w:tcW w:w="1408" w:type="dxa"/>
          </w:tcPr>
          <w:p w:rsidR="00056BC2" w:rsidRDefault="00056BC2" w:rsidP="00A9223F">
            <w:r>
              <w:t>Toplam</w:t>
            </w:r>
          </w:p>
        </w:tc>
      </w:tr>
      <w:tr w:rsidR="00056BC2" w:rsidTr="00F2432B">
        <w:trPr>
          <w:trHeight w:val="922"/>
        </w:trPr>
        <w:tc>
          <w:tcPr>
            <w:tcW w:w="3256" w:type="dxa"/>
          </w:tcPr>
          <w:p w:rsidR="00056BC2" w:rsidRDefault="00056BC2" w:rsidP="00A9223F"/>
          <w:p w:rsidR="00056BC2" w:rsidRDefault="00056BC2" w:rsidP="00A9223F">
            <w:r>
              <w:t>2008</w:t>
            </w:r>
          </w:p>
          <w:p w:rsidR="00056BC2" w:rsidRDefault="00056BC2" w:rsidP="00A9223F"/>
        </w:tc>
        <w:tc>
          <w:tcPr>
            <w:tcW w:w="1114" w:type="dxa"/>
          </w:tcPr>
          <w:p w:rsidR="00056BC2" w:rsidRDefault="00056BC2" w:rsidP="00A9223F"/>
          <w:p w:rsidR="00056BC2" w:rsidRPr="00C93DA7" w:rsidRDefault="00056BC2" w:rsidP="00C93DA7">
            <w:r>
              <w:t>329.000</w:t>
            </w:r>
          </w:p>
        </w:tc>
        <w:tc>
          <w:tcPr>
            <w:tcW w:w="1485" w:type="dxa"/>
          </w:tcPr>
          <w:p w:rsidR="00056BC2" w:rsidRDefault="00056BC2" w:rsidP="00A9223F"/>
          <w:p w:rsidR="00056BC2" w:rsidRDefault="00056BC2" w:rsidP="00A9223F">
            <w:r>
              <w:t>44.400</w:t>
            </w:r>
          </w:p>
        </w:tc>
        <w:tc>
          <w:tcPr>
            <w:tcW w:w="1408" w:type="dxa"/>
          </w:tcPr>
          <w:p w:rsidR="00056BC2" w:rsidRDefault="00056BC2" w:rsidP="00A9223F"/>
        </w:tc>
      </w:tr>
      <w:tr w:rsidR="00056BC2" w:rsidTr="00F2432B">
        <w:trPr>
          <w:trHeight w:val="922"/>
        </w:trPr>
        <w:tc>
          <w:tcPr>
            <w:tcW w:w="3256" w:type="dxa"/>
          </w:tcPr>
          <w:p w:rsidR="00056BC2" w:rsidRDefault="00056BC2" w:rsidP="00A9223F"/>
          <w:p w:rsidR="00056BC2" w:rsidRDefault="00056BC2" w:rsidP="00A9223F">
            <w:r>
              <w:t>2009</w:t>
            </w:r>
          </w:p>
          <w:p w:rsidR="00056BC2" w:rsidRDefault="00056BC2" w:rsidP="00A9223F"/>
        </w:tc>
        <w:tc>
          <w:tcPr>
            <w:tcW w:w="1114" w:type="dxa"/>
          </w:tcPr>
          <w:p w:rsidR="00056BC2" w:rsidRDefault="00056BC2" w:rsidP="00A9223F"/>
          <w:p w:rsidR="00056BC2" w:rsidRDefault="00056BC2" w:rsidP="00A9223F">
            <w:r>
              <w:t>345.000</w:t>
            </w:r>
          </w:p>
        </w:tc>
        <w:tc>
          <w:tcPr>
            <w:tcW w:w="1485" w:type="dxa"/>
          </w:tcPr>
          <w:p w:rsidR="00056BC2" w:rsidRDefault="00056BC2" w:rsidP="00A9223F"/>
          <w:p w:rsidR="00056BC2" w:rsidRPr="00A9223F" w:rsidRDefault="00056BC2" w:rsidP="00A9223F">
            <w:r>
              <w:t>41.700</w:t>
            </w:r>
          </w:p>
        </w:tc>
        <w:tc>
          <w:tcPr>
            <w:tcW w:w="1408" w:type="dxa"/>
          </w:tcPr>
          <w:p w:rsidR="00056BC2" w:rsidRDefault="00056BC2" w:rsidP="00A9223F"/>
        </w:tc>
      </w:tr>
      <w:tr w:rsidR="00056BC2" w:rsidTr="00F2432B">
        <w:trPr>
          <w:trHeight w:val="938"/>
        </w:trPr>
        <w:tc>
          <w:tcPr>
            <w:tcW w:w="3256" w:type="dxa"/>
          </w:tcPr>
          <w:p w:rsidR="00056BC2" w:rsidRDefault="00056BC2" w:rsidP="00A9223F"/>
          <w:p w:rsidR="00056BC2" w:rsidRDefault="00056BC2" w:rsidP="00A9223F">
            <w:r>
              <w:t>2010</w:t>
            </w:r>
          </w:p>
          <w:p w:rsidR="00056BC2" w:rsidRDefault="00056BC2" w:rsidP="00A9223F"/>
        </w:tc>
        <w:tc>
          <w:tcPr>
            <w:tcW w:w="1114" w:type="dxa"/>
          </w:tcPr>
          <w:p w:rsidR="00056BC2" w:rsidRDefault="00056BC2" w:rsidP="00A9223F"/>
          <w:p w:rsidR="00056BC2" w:rsidRPr="00C93DA7" w:rsidRDefault="00056BC2" w:rsidP="00C93DA7">
            <w:r>
              <w:t>397.200</w:t>
            </w:r>
          </w:p>
        </w:tc>
        <w:tc>
          <w:tcPr>
            <w:tcW w:w="1485" w:type="dxa"/>
          </w:tcPr>
          <w:p w:rsidR="00056BC2" w:rsidRDefault="00056BC2" w:rsidP="00A9223F"/>
          <w:p w:rsidR="00056BC2" w:rsidRPr="00C93DA7" w:rsidRDefault="00056BC2" w:rsidP="00C93DA7">
            <w:r>
              <w:t>31.700</w:t>
            </w:r>
          </w:p>
        </w:tc>
        <w:tc>
          <w:tcPr>
            <w:tcW w:w="1408" w:type="dxa"/>
          </w:tcPr>
          <w:p w:rsidR="00056BC2" w:rsidRDefault="00056BC2" w:rsidP="00A9223F"/>
        </w:tc>
      </w:tr>
    </w:tbl>
    <w:p w:rsidR="00056BC2" w:rsidRDefault="00056BC2" w:rsidP="00A9223F"/>
    <w:p w:rsidR="00056BC2" w:rsidRDefault="00056BC2" w:rsidP="00761384"/>
    <w:p w:rsidR="00056BC2" w:rsidRDefault="00056BC2" w:rsidP="00761384"/>
    <w:p w:rsidR="00056BC2" w:rsidRDefault="00056BC2" w:rsidP="00761384">
      <w:r>
        <w:t xml:space="preserve">PUANLAMA: Çalışmalar 100 puan üzerinden değerlendirilecektir. </w:t>
      </w:r>
    </w:p>
    <w:p w:rsidR="00056BC2" w:rsidRDefault="00056BC2" w:rsidP="00761384"/>
    <w:p w:rsidR="00056BC2" w:rsidRDefault="00056BC2" w:rsidP="00761384">
      <w:r>
        <w:t>ZEYNEP DOĞAN</w:t>
      </w:r>
    </w:p>
    <w:p w:rsidR="00056BC2" w:rsidRPr="00761384" w:rsidRDefault="00056BC2" w:rsidP="00761384">
      <w:r>
        <w:t>5-D SINIF ÖĞRT.</w:t>
      </w:r>
    </w:p>
    <w:sectPr w:rsidR="00056BC2" w:rsidRPr="00761384" w:rsidSect="00A9223F">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D7799"/>
    <w:multiLevelType w:val="hybridMultilevel"/>
    <w:tmpl w:val="EDBE53D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08AA0296"/>
    <w:multiLevelType w:val="hybridMultilevel"/>
    <w:tmpl w:val="C2C200F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340E2A1F"/>
    <w:multiLevelType w:val="hybridMultilevel"/>
    <w:tmpl w:val="FEB282A2"/>
    <w:lvl w:ilvl="0" w:tplc="046C08FA">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4A816905"/>
    <w:multiLevelType w:val="hybridMultilevel"/>
    <w:tmpl w:val="533CAF1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4D7E15B3"/>
    <w:multiLevelType w:val="hybridMultilevel"/>
    <w:tmpl w:val="74509E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21E5276"/>
    <w:multiLevelType w:val="hybridMultilevel"/>
    <w:tmpl w:val="8CAAFCA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6F4C120D"/>
    <w:multiLevelType w:val="hybridMultilevel"/>
    <w:tmpl w:val="4F888AB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0"/>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1384"/>
    <w:rsid w:val="000214E2"/>
    <w:rsid w:val="00056BC2"/>
    <w:rsid w:val="00060CE5"/>
    <w:rsid w:val="000A25AF"/>
    <w:rsid w:val="000A65FE"/>
    <w:rsid w:val="001275C6"/>
    <w:rsid w:val="00182BD1"/>
    <w:rsid w:val="001F5B46"/>
    <w:rsid w:val="005C6CD5"/>
    <w:rsid w:val="006D448D"/>
    <w:rsid w:val="006E5AF7"/>
    <w:rsid w:val="00761384"/>
    <w:rsid w:val="007F035E"/>
    <w:rsid w:val="00843957"/>
    <w:rsid w:val="009E50EC"/>
    <w:rsid w:val="00A9223F"/>
    <w:rsid w:val="00A96C1E"/>
    <w:rsid w:val="00B647DC"/>
    <w:rsid w:val="00C35B5C"/>
    <w:rsid w:val="00C93DA7"/>
    <w:rsid w:val="00CC7D02"/>
    <w:rsid w:val="00D03A0B"/>
    <w:rsid w:val="00D45DA7"/>
    <w:rsid w:val="00E04703"/>
    <w:rsid w:val="00F2432B"/>
    <w:rsid w:val="00F31A0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5FE"/>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D448D"/>
    <w:pPr>
      <w:ind w:left="720"/>
      <w:contextualSpacing/>
    </w:pPr>
  </w:style>
  <w:style w:type="table" w:styleId="TableGrid">
    <w:name w:val="Table Grid"/>
    <w:basedOn w:val="TableNormal"/>
    <w:uiPriority w:val="99"/>
    <w:rsid w:val="00A9223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D45DA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192</Words>
  <Characters>1100</Characters>
  <Application>Microsoft Office Outlook</Application>
  <DocSecurity>0</DocSecurity>
  <Lines>0</Lines>
  <Paragraphs>0</Paragraphs>
  <ScaleCrop>false</ScaleCrop>
  <Company>Milli Eğitim Bakanlığı</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zeynep</dc:creator>
  <cp:keywords>www.sorubak.com</cp:keywords>
  <dc:description>www.sorubak.com</dc:description>
  <cp:lastModifiedBy>Dogan</cp:lastModifiedBy>
  <cp:revision>www.sorubak.com</cp:revision>
  <dcterms:created xsi:type="dcterms:W3CDTF">2011-12-07T16:10:00Z</dcterms:created>
  <dcterms:modified xsi:type="dcterms:W3CDTF">2013-10-01T08:13:00Z</dcterms:modified>
  <cp:category>www.sorubak.com</cp:category>
</cp:coreProperties>
</file>