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23" w:rsidRDefault="00876723" w:rsidP="00A13782">
      <w:r>
        <w:t xml:space="preserve">ADI SOYADI :                                                                                             </w:t>
      </w:r>
    </w:p>
    <w:p w:rsidR="00876723" w:rsidRDefault="00876723" w:rsidP="00A13782"/>
    <w:p w:rsidR="00876723" w:rsidRDefault="00876723" w:rsidP="0002063C">
      <w:pPr>
        <w:jc w:val="center"/>
        <w:rPr>
          <w:b/>
          <w:bCs/>
        </w:rPr>
      </w:pPr>
      <w:r w:rsidRPr="00A320B8">
        <w:rPr>
          <w:b/>
          <w:bCs/>
        </w:rPr>
        <w:t>201</w:t>
      </w:r>
      <w:r>
        <w:rPr>
          <w:b/>
          <w:bCs/>
        </w:rPr>
        <w:t>3</w:t>
      </w:r>
      <w:r w:rsidRPr="00A320B8">
        <w:rPr>
          <w:b/>
          <w:bCs/>
        </w:rPr>
        <w:t>-201</w:t>
      </w:r>
      <w:r>
        <w:rPr>
          <w:b/>
          <w:bCs/>
        </w:rPr>
        <w:t>4</w:t>
      </w:r>
      <w:r w:rsidRPr="00AB6155">
        <w:rPr>
          <w:b/>
          <w:bCs/>
          <w:i/>
          <w:iCs/>
        </w:rPr>
        <w:t xml:space="preserve"> </w:t>
      </w:r>
      <w:r w:rsidRPr="00B069C2">
        <w:rPr>
          <w:b/>
          <w:bCs/>
        </w:rPr>
        <w:t xml:space="preserve"> </w:t>
      </w:r>
      <w:r>
        <w:rPr>
          <w:b/>
          <w:bCs/>
        </w:rPr>
        <w:t>EĞİTİM ÖĞRETİM YILI   GAZİKENT  İLKOKULU</w:t>
      </w:r>
      <w:r>
        <w:rPr>
          <w:b/>
          <w:bCs/>
          <w:i/>
          <w:iCs/>
        </w:rPr>
        <w:t xml:space="preserve"> </w:t>
      </w:r>
      <w:r>
        <w:t xml:space="preserve"> </w:t>
      </w:r>
      <w:r w:rsidRPr="00A320B8">
        <w:rPr>
          <w:b/>
          <w:bCs/>
        </w:rPr>
        <w:t>4. SINIFLAR</w:t>
      </w:r>
      <w:r>
        <w:t xml:space="preserve"> </w:t>
      </w:r>
      <w:r>
        <w:rPr>
          <w:b/>
          <w:bCs/>
        </w:rPr>
        <w:t>TÜRKÇE  DERSİ 1. DÖNEM 1. YAZILI</w:t>
      </w:r>
    </w:p>
    <w:p w:rsidR="00876723" w:rsidRPr="004F4564" w:rsidRDefault="00876723" w:rsidP="0002063C">
      <w:pPr>
        <w:ind w:firstLine="708"/>
        <w:jc w:val="center"/>
        <w:rPr>
          <w:color w:val="C0C0C0"/>
          <w:sz w:val="23"/>
          <w:szCs w:val="23"/>
        </w:rPr>
      </w:pPr>
      <w:r w:rsidRPr="00EA5EB3">
        <w:rPr>
          <w:b/>
          <w:bCs/>
          <w:color w:val="C0C0C0"/>
          <w:sz w:val="22"/>
          <w:szCs w:val="22"/>
        </w:rPr>
        <w:t>…………………………</w:t>
      </w:r>
    </w:p>
    <w:p w:rsidR="00876723" w:rsidRDefault="00876723" w:rsidP="00A13782"/>
    <w:p w:rsidR="00876723" w:rsidRPr="00DD4F06" w:rsidRDefault="00876723" w:rsidP="0002063C">
      <w:pPr>
        <w:ind w:firstLine="708"/>
      </w:pPr>
      <w:r w:rsidRPr="00DD4F06">
        <w:t>Merhaba. Benim adım Kerim. Size bir anımı anlatacağım.</w:t>
      </w:r>
    </w:p>
    <w:p w:rsidR="00876723" w:rsidRPr="00DD4F06" w:rsidRDefault="00876723" w:rsidP="0002063C">
      <w:pPr>
        <w:ind w:firstLine="708"/>
      </w:pPr>
      <w:r w:rsidRPr="00DD4F06">
        <w:t>Arabamızla ilk defa yolculuğa çıkmıştık.</w:t>
      </w:r>
      <w:r>
        <w:t xml:space="preserve"> Ü</w:t>
      </w:r>
      <w:r w:rsidRPr="00DD4F06">
        <w:t>lkemizin doğusunda yer alan tarihi eserleri görecektik. Yol boyun</w:t>
      </w:r>
      <w:r>
        <w:t>c</w:t>
      </w:r>
      <w:r w:rsidRPr="00DD4F06">
        <w:t>a birçok köprü, kale ve han vardı. Bunlar eski bir medeniyetten kalan izlerdi.</w:t>
      </w:r>
    </w:p>
    <w:p w:rsidR="00876723" w:rsidRPr="00DD4F06" w:rsidRDefault="00876723" w:rsidP="0002063C">
      <w:pPr>
        <w:ind w:firstLine="708"/>
      </w:pPr>
      <w:r w:rsidRPr="00DD4F06">
        <w:t xml:space="preserve">Bir dağ yolunda arabamızın tekeri patladı. Hemen durduk. Babam bagajdaki yedek lastiği indirdi. Elindeki aletle patlak lastiği değiştirmeye çalıştı. Ama başarılı olamıyordu. </w:t>
      </w:r>
    </w:p>
    <w:p w:rsidR="00876723" w:rsidRPr="009400CB" w:rsidRDefault="00876723" w:rsidP="0002063C">
      <w:pPr>
        <w:ind w:firstLine="708"/>
      </w:pPr>
      <w:r w:rsidRPr="00DD4F06">
        <w:t xml:space="preserve">Bizi </w:t>
      </w:r>
      <w:r>
        <w:t>gören bir araba</w:t>
      </w:r>
      <w:r w:rsidRPr="00DD4F06">
        <w:t xml:space="preserve"> durdu. İçinden saçı sakalı birbirine karışmış, mağara adamı görünümünde biri indi. Nazikçe “ Yardımcı olabilir miyim?” diye sordu. Babamın bir saat uğraşıp değiştiremediği tekerleği becerikli bir şekilde kısa sürede söktü ve yerine yenisini taktı. </w:t>
      </w:r>
    </w:p>
    <w:p w:rsidR="00876723" w:rsidRDefault="00876723" w:rsidP="0002063C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44640">
        <w:rPr>
          <w:rFonts w:ascii="Arial" w:hAnsi="Arial" w:cs="Arial"/>
          <w:b/>
          <w:bCs/>
          <w:sz w:val="20"/>
          <w:szCs w:val="20"/>
        </w:rPr>
        <w:t xml:space="preserve">(İlk </w:t>
      </w:r>
      <w:r>
        <w:rPr>
          <w:rFonts w:ascii="Arial" w:hAnsi="Arial" w:cs="Arial"/>
          <w:b/>
          <w:bCs/>
          <w:sz w:val="20"/>
          <w:szCs w:val="20"/>
        </w:rPr>
        <w:t>beş</w:t>
      </w:r>
      <w:r w:rsidRPr="00E44640">
        <w:rPr>
          <w:rFonts w:ascii="Arial" w:hAnsi="Arial" w:cs="Arial"/>
          <w:b/>
          <w:bCs/>
          <w:sz w:val="20"/>
          <w:szCs w:val="20"/>
        </w:rPr>
        <w:t xml:space="preserve"> soruyu yukarıdaki metne göre cevaplayınız.)</w:t>
      </w:r>
    </w:p>
    <w:p w:rsidR="00876723" w:rsidRPr="00A320B8" w:rsidRDefault="00876723" w:rsidP="00FA5C1A">
      <w:pPr>
        <w:tabs>
          <w:tab w:val="left" w:pos="0"/>
          <w:tab w:val="center" w:pos="5220"/>
        </w:tabs>
        <w:rPr>
          <w:b/>
          <w:bCs/>
        </w:rPr>
      </w:pPr>
      <w:r w:rsidRPr="00A320B8">
        <w:rPr>
          <w:b/>
          <w:bCs/>
        </w:rPr>
        <w:t xml:space="preserve">1-  Kerim ve ailesi yol boyunca neler görmüşler? </w:t>
      </w:r>
      <w:r>
        <w:rPr>
          <w:b/>
          <w:bCs/>
        </w:rPr>
        <w:t xml:space="preserve">                 (3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876723" w:rsidRDefault="00876723" w:rsidP="0002063C"/>
    <w:p w:rsidR="00876723" w:rsidRDefault="00876723" w:rsidP="0002063C"/>
    <w:p w:rsidR="00876723" w:rsidRPr="00A13782" w:rsidRDefault="00876723" w:rsidP="0002063C"/>
    <w:p w:rsidR="00876723" w:rsidRPr="00A320B8" w:rsidRDefault="00876723" w:rsidP="0002063C">
      <w:pPr>
        <w:rPr>
          <w:b/>
          <w:bCs/>
        </w:rPr>
      </w:pPr>
      <w:r w:rsidRPr="00A320B8">
        <w:rPr>
          <w:b/>
          <w:bCs/>
        </w:rPr>
        <w:t xml:space="preserve">2-  Arabanın tekeri patlayınca Kerim’in babası ne yapmış?   </w:t>
      </w:r>
      <w:r>
        <w:rPr>
          <w:b/>
          <w:bCs/>
        </w:rPr>
        <w:t>(3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876723" w:rsidRDefault="00876723" w:rsidP="0002063C"/>
    <w:p w:rsidR="00876723" w:rsidRDefault="00876723" w:rsidP="0002063C"/>
    <w:p w:rsidR="00876723" w:rsidRPr="00A320B8" w:rsidRDefault="00876723" w:rsidP="0002063C">
      <w:pPr>
        <w:rPr>
          <w:b/>
          <w:bCs/>
        </w:rPr>
      </w:pPr>
      <w:r w:rsidRPr="00A320B8">
        <w:rPr>
          <w:b/>
          <w:bCs/>
        </w:rPr>
        <w:t xml:space="preserve">3-   Bu metne siz bir başlık koyacak olsanız nasıl bir başlık koyardınız? </w:t>
      </w:r>
      <w:r>
        <w:rPr>
          <w:b/>
          <w:bCs/>
        </w:rPr>
        <w:t>(3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876723" w:rsidRDefault="00876723" w:rsidP="0002063C"/>
    <w:p w:rsidR="00876723" w:rsidRPr="00A13782" w:rsidRDefault="00876723" w:rsidP="0002063C"/>
    <w:p w:rsidR="00876723" w:rsidRPr="00A320B8" w:rsidRDefault="00876723" w:rsidP="0002063C">
      <w:pPr>
        <w:tabs>
          <w:tab w:val="num" w:pos="0"/>
        </w:tabs>
        <w:ind w:hanging="142"/>
        <w:rPr>
          <w:b/>
          <w:bCs/>
        </w:rPr>
      </w:pPr>
      <w:r>
        <w:t xml:space="preserve">   </w:t>
      </w:r>
      <w:r w:rsidRPr="00A320B8">
        <w:rPr>
          <w:b/>
          <w:bCs/>
        </w:rPr>
        <w:t xml:space="preserve">4- Kerim’in babasına yardım eden adamın fiziksel özelliklerini yazınız. </w:t>
      </w:r>
      <w:r>
        <w:rPr>
          <w:b/>
          <w:bCs/>
        </w:rPr>
        <w:t>(3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876723" w:rsidRDefault="00876723" w:rsidP="00DE2FB4">
      <w:pPr>
        <w:tabs>
          <w:tab w:val="num" w:pos="0"/>
        </w:tabs>
        <w:ind w:left="142"/>
        <w:rPr>
          <w:b/>
          <w:bCs/>
        </w:rPr>
      </w:pPr>
    </w:p>
    <w:p w:rsidR="00876723" w:rsidRDefault="00876723" w:rsidP="00DE2FB4">
      <w:pPr>
        <w:tabs>
          <w:tab w:val="num" w:pos="0"/>
        </w:tabs>
        <w:ind w:left="142"/>
        <w:rPr>
          <w:b/>
          <w:bCs/>
        </w:rPr>
      </w:pPr>
    </w:p>
    <w:p w:rsidR="00876723" w:rsidRPr="00A13782" w:rsidRDefault="00876723" w:rsidP="00DE2FB4">
      <w:pPr>
        <w:tabs>
          <w:tab w:val="num" w:pos="0"/>
        </w:tabs>
        <w:ind w:left="142"/>
      </w:pPr>
    </w:p>
    <w:p w:rsidR="00876723" w:rsidRPr="00422D40" w:rsidRDefault="00876723" w:rsidP="0002063C">
      <w:pPr>
        <w:rPr>
          <w:b/>
          <w:bCs/>
        </w:rPr>
      </w:pPr>
      <w:r>
        <w:rPr>
          <w:b/>
          <w:bCs/>
        </w:rPr>
        <w:t xml:space="preserve"> 5-  </w:t>
      </w:r>
      <w:r w:rsidRPr="00422D40">
        <w:rPr>
          <w:b/>
          <w:bCs/>
        </w:rPr>
        <w:t>Kerim ve ailesinin çıktığı gezi için aşağıdakilerden hangisi</w:t>
      </w:r>
      <w:r>
        <w:rPr>
          <w:b/>
          <w:bCs/>
        </w:rPr>
        <w:t xml:space="preserve">ni </w:t>
      </w:r>
      <w:r w:rsidRPr="00422D40">
        <w:rPr>
          <w:b/>
          <w:bCs/>
        </w:rPr>
        <w:t xml:space="preserve"> söyleyebiliriz?</w:t>
      </w:r>
      <w:r>
        <w:rPr>
          <w:b/>
          <w:bCs/>
        </w:rPr>
        <w:t xml:space="preserve"> (2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876723" w:rsidRDefault="00876723" w:rsidP="00FA5C1A">
      <w:pPr>
        <w:tabs>
          <w:tab w:val="num" w:pos="900"/>
        </w:tabs>
        <w:ind w:left="360"/>
      </w:pPr>
      <w:r w:rsidRPr="009673EC">
        <w:t>A</w:t>
      </w:r>
      <w:r>
        <w:t>.  Akraba ziyareti yapmak için yola çıkmışlar.</w:t>
      </w:r>
    </w:p>
    <w:p w:rsidR="00876723" w:rsidRDefault="00876723" w:rsidP="00FA5C1A">
      <w:pPr>
        <w:tabs>
          <w:tab w:val="num" w:pos="900"/>
        </w:tabs>
        <w:ind w:left="360"/>
      </w:pPr>
      <w:r w:rsidRPr="009673EC">
        <w:t>B</w:t>
      </w:r>
      <w:r>
        <w:t>.  Tarihi eserleri görmek ve eski medeniyetleri tanımak istiyorlar.</w:t>
      </w:r>
    </w:p>
    <w:p w:rsidR="00876723" w:rsidRDefault="00876723" w:rsidP="00FA5C1A">
      <w:pPr>
        <w:tabs>
          <w:tab w:val="num" w:pos="900"/>
        </w:tabs>
        <w:ind w:left="360"/>
      </w:pPr>
      <w:r w:rsidRPr="009673EC">
        <w:t>C</w:t>
      </w:r>
      <w:r>
        <w:t>.  Yeni arabalarını denemeye çıkmışlar.</w:t>
      </w:r>
    </w:p>
    <w:p w:rsidR="00876723" w:rsidRDefault="00876723" w:rsidP="00FA5C1A">
      <w:pPr>
        <w:tabs>
          <w:tab w:val="num" w:pos="900"/>
        </w:tabs>
        <w:ind w:left="360"/>
      </w:pPr>
      <w:r w:rsidRPr="009673EC">
        <w:t>D</w:t>
      </w:r>
      <w:r>
        <w:t>.  Arabalarını tamire götürüyorlar.</w:t>
      </w:r>
    </w:p>
    <w:p w:rsidR="00876723" w:rsidRDefault="00876723" w:rsidP="009673EC">
      <w:pPr>
        <w:tabs>
          <w:tab w:val="num" w:pos="900"/>
        </w:tabs>
        <w:ind w:left="720"/>
      </w:pPr>
    </w:p>
    <w:p w:rsidR="00876723" w:rsidRPr="00A320B8" w:rsidRDefault="00876723" w:rsidP="0002063C">
      <w:pPr>
        <w:rPr>
          <w:b/>
          <w:bCs/>
        </w:rPr>
      </w:pPr>
      <w:r>
        <w:rPr>
          <w:b/>
          <w:bCs/>
        </w:rPr>
        <w:t xml:space="preserve"> </w:t>
      </w:r>
      <w:r w:rsidRPr="00A320B8">
        <w:rPr>
          <w:b/>
          <w:bCs/>
        </w:rPr>
        <w:t xml:space="preserve">6-  Aşağıdaki cümlelerin hangisinde bir yazım yanlışı </w:t>
      </w:r>
      <w:r w:rsidRPr="00B55B53">
        <w:rPr>
          <w:b/>
          <w:bCs/>
        </w:rPr>
        <w:t>yapılmıştır</w:t>
      </w:r>
      <w:r w:rsidRPr="00A320B8">
        <w:rPr>
          <w:b/>
          <w:bCs/>
        </w:rPr>
        <w:t xml:space="preserve">? </w:t>
      </w:r>
      <w:r>
        <w:rPr>
          <w:b/>
          <w:bCs/>
        </w:rPr>
        <w:t>(2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876723" w:rsidRPr="009673EC" w:rsidRDefault="00876723" w:rsidP="00FA5C1A">
      <w:pPr>
        <w:tabs>
          <w:tab w:val="num" w:pos="900"/>
        </w:tabs>
        <w:ind w:left="284"/>
      </w:pPr>
      <w:r w:rsidRPr="009673EC">
        <w:t>A</w:t>
      </w:r>
      <w:r>
        <w:t xml:space="preserve">.  </w:t>
      </w:r>
      <w:r w:rsidRPr="009673EC">
        <w:t>Ödevlerimi çabuk yaptım.</w:t>
      </w:r>
      <w:r>
        <w:t xml:space="preserve">                                                    </w:t>
      </w:r>
      <w:r w:rsidRPr="009673EC">
        <w:t>B</w:t>
      </w:r>
      <w:r>
        <w:t xml:space="preserve">.  </w:t>
      </w:r>
      <w:r w:rsidRPr="009673EC">
        <w:t>Yardımımı kabul eder misin?</w:t>
      </w:r>
    </w:p>
    <w:p w:rsidR="00876723" w:rsidRPr="009673EC" w:rsidRDefault="00876723" w:rsidP="00FA5C1A">
      <w:pPr>
        <w:tabs>
          <w:tab w:val="num" w:pos="900"/>
        </w:tabs>
        <w:ind w:left="284"/>
      </w:pPr>
      <w:r w:rsidRPr="009673EC">
        <w:t>C</w:t>
      </w:r>
      <w:r>
        <w:t xml:space="preserve">.   </w:t>
      </w:r>
      <w:r w:rsidRPr="009673EC">
        <w:t xml:space="preserve">Ödevleri için yardım istedimi? </w:t>
      </w:r>
      <w:r>
        <w:t xml:space="preserve">                                          </w:t>
      </w:r>
      <w:r w:rsidRPr="009673EC">
        <w:t>D</w:t>
      </w:r>
      <w:r>
        <w:t xml:space="preserve">.   </w:t>
      </w:r>
      <w:r w:rsidRPr="009673EC">
        <w:t>Kitap mı defter mi alacaksın?</w:t>
      </w:r>
    </w:p>
    <w:p w:rsidR="00876723" w:rsidRPr="009673EC" w:rsidRDefault="00876723" w:rsidP="009673EC">
      <w:pPr>
        <w:tabs>
          <w:tab w:val="num" w:pos="900"/>
        </w:tabs>
        <w:ind w:left="720"/>
      </w:pPr>
    </w:p>
    <w:p w:rsidR="00876723" w:rsidRDefault="00876723" w:rsidP="0002063C">
      <w:pPr>
        <w:rPr>
          <w:b/>
          <w:bCs/>
        </w:rPr>
      </w:pPr>
      <w:r>
        <w:rPr>
          <w:b/>
          <w:bCs/>
        </w:rPr>
        <w:t xml:space="preserve">                                 </w:t>
      </w:r>
      <w:r>
        <w:t>TARİH:     ./     ./2013</w:t>
      </w:r>
    </w:p>
    <w:p w:rsidR="00876723" w:rsidRPr="00A320B8" w:rsidRDefault="00876723" w:rsidP="00042C58">
      <w:pPr>
        <w:tabs>
          <w:tab w:val="num" w:pos="900"/>
        </w:tabs>
        <w:ind w:left="720" w:hanging="720"/>
        <w:rPr>
          <w:b/>
          <w:bCs/>
        </w:rPr>
      </w:pPr>
      <w:r w:rsidRPr="00A320B8">
        <w:rPr>
          <w:b/>
          <w:bCs/>
        </w:rPr>
        <w:t xml:space="preserve">7- Aşağıdaki cümlelerin hangisinde </w:t>
      </w:r>
      <w:r>
        <w:rPr>
          <w:b/>
          <w:bCs/>
        </w:rPr>
        <w:t xml:space="preserve">                            </w:t>
      </w:r>
      <w:r w:rsidRPr="00A320B8">
        <w:rPr>
          <w:b/>
          <w:bCs/>
        </w:rPr>
        <w:t>karşı</w:t>
      </w:r>
      <w:r w:rsidRPr="00A320B8">
        <w:rPr>
          <w:b/>
          <w:bCs/>
        </w:rPr>
        <w:softHyphen/>
        <w:t xml:space="preserve">laştırma </w:t>
      </w:r>
      <w:r w:rsidRPr="00B55B53">
        <w:rPr>
          <w:b/>
          <w:bCs/>
        </w:rPr>
        <w:t>yapılmıştır</w:t>
      </w:r>
      <w:r w:rsidRPr="00A320B8">
        <w:rPr>
          <w:b/>
          <w:bCs/>
        </w:rPr>
        <w:t xml:space="preserve">? </w:t>
      </w:r>
      <w:r>
        <w:rPr>
          <w:b/>
          <w:bCs/>
        </w:rPr>
        <w:t>(2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876723" w:rsidRDefault="00876723" w:rsidP="00042C58">
      <w:pPr>
        <w:tabs>
          <w:tab w:val="num" w:pos="900"/>
        </w:tabs>
        <w:ind w:left="180" w:hanging="180"/>
      </w:pPr>
      <w:r w:rsidRPr="009673EC">
        <w:t xml:space="preserve">    A.    Yorganları, yüklüğe kaldırmış.</w:t>
      </w:r>
      <w:r>
        <w:t xml:space="preserve">                                   </w:t>
      </w:r>
      <w:r w:rsidRPr="009673EC">
        <w:t xml:space="preserve"> </w:t>
      </w:r>
      <w:r>
        <w:t xml:space="preserve"> </w:t>
      </w:r>
      <w:r w:rsidRPr="009673EC">
        <w:t xml:space="preserve">   </w:t>
      </w:r>
      <w:r>
        <w:t xml:space="preserve">     </w:t>
      </w:r>
    </w:p>
    <w:p w:rsidR="00876723" w:rsidRPr="009673EC" w:rsidRDefault="00876723" w:rsidP="00042C58">
      <w:pPr>
        <w:tabs>
          <w:tab w:val="num" w:pos="900"/>
        </w:tabs>
        <w:ind w:left="180" w:hanging="180"/>
      </w:pPr>
      <w:r>
        <w:t xml:space="preserve">    </w:t>
      </w:r>
      <w:r w:rsidRPr="009673EC">
        <w:t>B.    Kilimleri birer birer çırptık.</w:t>
      </w:r>
    </w:p>
    <w:p w:rsidR="00876723" w:rsidRDefault="00876723" w:rsidP="00042C58">
      <w:pPr>
        <w:tabs>
          <w:tab w:val="num" w:pos="900"/>
        </w:tabs>
        <w:ind w:left="180" w:hanging="180"/>
      </w:pPr>
      <w:r w:rsidRPr="009673EC">
        <w:rPr>
          <w:b/>
          <w:bCs/>
        </w:rPr>
        <w:t xml:space="preserve">    C</w:t>
      </w:r>
      <w:r w:rsidRPr="009673EC">
        <w:t>.    Önder, Mehmet'ten daha zekidir.</w:t>
      </w:r>
      <w:r>
        <w:t xml:space="preserve">                     </w:t>
      </w:r>
      <w:r w:rsidRPr="009673EC">
        <w:t xml:space="preserve">  </w:t>
      </w:r>
      <w:r>
        <w:t xml:space="preserve"> </w:t>
      </w:r>
      <w:r w:rsidRPr="009673EC">
        <w:t xml:space="preserve">  </w:t>
      </w:r>
      <w:r>
        <w:t xml:space="preserve">     </w:t>
      </w:r>
    </w:p>
    <w:p w:rsidR="00876723" w:rsidRPr="009673EC" w:rsidRDefault="00876723" w:rsidP="00042C58">
      <w:pPr>
        <w:tabs>
          <w:tab w:val="num" w:pos="900"/>
        </w:tabs>
        <w:rPr>
          <w:b/>
          <w:bCs/>
        </w:rPr>
      </w:pPr>
      <w:r>
        <w:rPr>
          <w:b/>
          <w:bCs/>
        </w:rPr>
        <w:t xml:space="preserve">    </w:t>
      </w:r>
      <w:r w:rsidRPr="009673EC">
        <w:t>D.    Pilavı sıcak yemeyi çok seviyorum.</w:t>
      </w:r>
      <w:r w:rsidRPr="00A320B8">
        <w:rPr>
          <w:b/>
          <w:bCs/>
        </w:rPr>
        <w:t xml:space="preserve"> </w:t>
      </w:r>
    </w:p>
    <w:p w:rsidR="00876723" w:rsidRDefault="00876723" w:rsidP="00422D40"/>
    <w:p w:rsidR="00876723" w:rsidRDefault="00876723" w:rsidP="00042C58">
      <w:pPr>
        <w:tabs>
          <w:tab w:val="num" w:pos="900"/>
        </w:tabs>
        <w:ind w:left="180" w:hanging="180"/>
        <w:rPr>
          <w:b/>
          <w:bCs/>
        </w:rPr>
      </w:pPr>
      <w:r>
        <w:rPr>
          <w:b/>
          <w:bCs/>
        </w:rPr>
        <w:t xml:space="preserve"> </w:t>
      </w:r>
      <w:r w:rsidRPr="00A320B8">
        <w:rPr>
          <w:b/>
          <w:bCs/>
        </w:rPr>
        <w:t xml:space="preserve">8-  </w:t>
      </w:r>
      <w:r w:rsidRPr="00FA5C1A">
        <w:rPr>
          <w:b/>
          <w:bCs/>
        </w:rPr>
        <w:t>Aşağıdaki cümlelerin hangisinde “burun” sözcüğü gerçek anlamda kullanılmıştır?</w:t>
      </w:r>
      <w:r w:rsidRPr="003D5EF5">
        <w:rPr>
          <w:b/>
          <w:bCs/>
        </w:rPr>
        <w:t xml:space="preserve"> </w:t>
      </w:r>
    </w:p>
    <w:p w:rsidR="00876723" w:rsidRPr="00FA5C1A" w:rsidRDefault="00876723" w:rsidP="00042C58">
      <w:pPr>
        <w:tabs>
          <w:tab w:val="num" w:pos="900"/>
        </w:tabs>
        <w:ind w:left="180" w:hanging="180"/>
        <w:rPr>
          <w:b/>
          <w:bCs/>
        </w:rPr>
      </w:pPr>
      <w:r>
        <w:rPr>
          <w:b/>
          <w:bCs/>
        </w:rPr>
        <w:t>(2</w:t>
      </w:r>
      <w:r w:rsidRPr="00A320B8">
        <w:rPr>
          <w:b/>
          <w:bCs/>
        </w:rPr>
        <w:t xml:space="preserve"> </w:t>
      </w:r>
      <w:r>
        <w:rPr>
          <w:b/>
          <w:bCs/>
        </w:rPr>
        <w:t xml:space="preserve">Puan)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876723" w:rsidRPr="00FA5C1A" w:rsidRDefault="00876723" w:rsidP="00042C58">
      <w:pPr>
        <w:tabs>
          <w:tab w:val="num" w:pos="900"/>
        </w:tabs>
        <w:ind w:left="180" w:hanging="180"/>
      </w:pPr>
      <w:r w:rsidRPr="00FA5C1A">
        <w:tab/>
        <w:t>A</w:t>
      </w:r>
      <w:r>
        <w:t>.</w:t>
      </w:r>
      <w:r w:rsidRPr="00FA5C1A">
        <w:t xml:space="preserve"> </w:t>
      </w:r>
      <w:r>
        <w:t xml:space="preserve">  </w:t>
      </w:r>
      <w:r w:rsidRPr="00FA5C1A">
        <w:t xml:space="preserve">Çok para kazanınca burnu büyüdü. </w:t>
      </w:r>
    </w:p>
    <w:p w:rsidR="00876723" w:rsidRPr="00FA5C1A" w:rsidRDefault="00876723" w:rsidP="00042C58">
      <w:pPr>
        <w:tabs>
          <w:tab w:val="num" w:pos="900"/>
        </w:tabs>
        <w:ind w:left="180" w:hanging="180"/>
      </w:pPr>
      <w:r w:rsidRPr="00FA5C1A">
        <w:tab/>
        <w:t>B</w:t>
      </w:r>
      <w:r>
        <w:t>.</w:t>
      </w:r>
      <w:r w:rsidRPr="00FA5C1A">
        <w:t xml:space="preserve"> </w:t>
      </w:r>
      <w:r>
        <w:t xml:space="preserve">  </w:t>
      </w:r>
      <w:r w:rsidRPr="00FA5C1A">
        <w:t>Berke tatilde burnumdan getirdi.</w:t>
      </w:r>
    </w:p>
    <w:p w:rsidR="00876723" w:rsidRPr="00FA5C1A" w:rsidRDefault="00876723" w:rsidP="00042C58">
      <w:pPr>
        <w:tabs>
          <w:tab w:val="num" w:pos="900"/>
        </w:tabs>
        <w:ind w:left="180" w:hanging="180"/>
      </w:pPr>
      <w:r w:rsidRPr="00FA5C1A">
        <w:tab/>
        <w:t>C</w:t>
      </w:r>
      <w:r>
        <w:t>.</w:t>
      </w:r>
      <w:r w:rsidRPr="00FA5C1A">
        <w:t xml:space="preserve"> </w:t>
      </w:r>
      <w:r>
        <w:t xml:space="preserve">  </w:t>
      </w:r>
      <w:r w:rsidRPr="00FA5C1A">
        <w:t>Babam burnundan ameliyat oldu.</w:t>
      </w:r>
    </w:p>
    <w:p w:rsidR="00876723" w:rsidRDefault="00876723" w:rsidP="00042C58">
      <w:pPr>
        <w:tabs>
          <w:tab w:val="num" w:pos="900"/>
        </w:tabs>
        <w:ind w:left="180" w:hanging="180"/>
      </w:pPr>
      <w:r>
        <w:t xml:space="preserve">   </w:t>
      </w:r>
      <w:r w:rsidRPr="00FA5C1A">
        <w:t>D</w:t>
      </w:r>
      <w:r>
        <w:t>.</w:t>
      </w:r>
      <w:r w:rsidRPr="00FA5C1A">
        <w:t xml:space="preserve"> </w:t>
      </w:r>
      <w:r>
        <w:t xml:space="preserve">  </w:t>
      </w:r>
      <w:r w:rsidRPr="00FA5C1A">
        <w:t>Eve geç geldiğimde annem burnundan soluyordu</w:t>
      </w:r>
      <w:r>
        <w:t>.</w:t>
      </w:r>
      <w:r w:rsidRPr="00A320B8">
        <w:rPr>
          <w:b/>
          <w:bCs/>
        </w:rPr>
        <w:t xml:space="preserve"> </w:t>
      </w:r>
    </w:p>
    <w:p w:rsidR="00876723" w:rsidRDefault="00876723" w:rsidP="0002063C">
      <w:pPr>
        <w:tabs>
          <w:tab w:val="num" w:pos="900"/>
        </w:tabs>
        <w:ind w:left="180" w:hanging="180"/>
      </w:pPr>
    </w:p>
    <w:p w:rsidR="00876723" w:rsidRPr="00FA5C1A" w:rsidRDefault="00876723" w:rsidP="00042C58">
      <w:pPr>
        <w:tabs>
          <w:tab w:val="num" w:pos="900"/>
        </w:tabs>
        <w:ind w:left="180" w:hanging="180"/>
        <w:rPr>
          <w:b/>
          <w:bCs/>
        </w:rPr>
      </w:pPr>
      <w:r>
        <w:rPr>
          <w:b/>
          <w:bCs/>
        </w:rPr>
        <w:t xml:space="preserve"> </w:t>
      </w:r>
      <w:r w:rsidRPr="00A320B8">
        <w:rPr>
          <w:b/>
          <w:bCs/>
        </w:rPr>
        <w:t>9-</w:t>
      </w:r>
      <w:r>
        <w:rPr>
          <w:b/>
          <w:bCs/>
        </w:rPr>
        <w:t xml:space="preserve">  </w:t>
      </w:r>
      <w:r w:rsidRPr="00E17F6C">
        <w:rPr>
          <w:b/>
          <w:bCs/>
          <w:color w:val="000000"/>
        </w:rPr>
        <w:t xml:space="preserve">Aşağıdaki tümcelerin hangisinde </w:t>
      </w:r>
      <w:r>
        <w:rPr>
          <w:b/>
          <w:bCs/>
          <w:color w:val="000000"/>
        </w:rPr>
        <w:t xml:space="preserve">                     </w:t>
      </w:r>
      <w:r w:rsidRPr="00E17F6C">
        <w:rPr>
          <w:b/>
          <w:bCs/>
          <w:color w:val="000000"/>
        </w:rPr>
        <w:t xml:space="preserve">neden – sonuç  ilişkisi </w:t>
      </w:r>
      <w:r w:rsidRPr="00B55B53">
        <w:rPr>
          <w:b/>
          <w:bCs/>
          <w:color w:val="000000"/>
        </w:rPr>
        <w:t>yoktur</w:t>
      </w:r>
      <w:r w:rsidRPr="00E17F6C">
        <w:rPr>
          <w:b/>
          <w:bCs/>
          <w:color w:val="000000"/>
        </w:rPr>
        <w:t>?</w:t>
      </w:r>
      <w:r w:rsidRPr="00F41E13">
        <w:rPr>
          <w:b/>
          <w:bCs/>
        </w:rPr>
        <w:t xml:space="preserve"> </w:t>
      </w:r>
      <w:r>
        <w:rPr>
          <w:b/>
          <w:bCs/>
        </w:rPr>
        <w:t>(2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876723" w:rsidRDefault="00876723" w:rsidP="00042C58">
      <w:pPr>
        <w:rPr>
          <w:color w:val="000000"/>
        </w:rPr>
      </w:pPr>
      <w:r w:rsidRPr="00E17F6C">
        <w:rPr>
          <w:b/>
          <w:bCs/>
          <w:color w:val="000000"/>
        </w:rPr>
        <w:t xml:space="preserve">   </w:t>
      </w:r>
      <w:r w:rsidRPr="00E17F6C">
        <w:rPr>
          <w:color w:val="000000"/>
        </w:rPr>
        <w:t>A</w:t>
      </w:r>
      <w:r>
        <w:rPr>
          <w:color w:val="000000"/>
        </w:rPr>
        <w:t>.</w:t>
      </w:r>
      <w:r w:rsidRPr="00E17F6C">
        <w:rPr>
          <w:color w:val="000000"/>
        </w:rPr>
        <w:t xml:space="preserve"> Şiddetli yağmurdan köprüler yıkıldı.</w:t>
      </w:r>
      <w:r>
        <w:rPr>
          <w:color w:val="000000"/>
        </w:rPr>
        <w:t xml:space="preserve">     </w:t>
      </w:r>
    </w:p>
    <w:p w:rsidR="00876723" w:rsidRPr="00E17F6C" w:rsidRDefault="00876723" w:rsidP="00042C58">
      <w:pPr>
        <w:rPr>
          <w:color w:val="000000"/>
        </w:rPr>
      </w:pPr>
      <w:r>
        <w:rPr>
          <w:color w:val="000000"/>
        </w:rPr>
        <w:t xml:space="preserve">   </w:t>
      </w:r>
      <w:r w:rsidRPr="00E17F6C">
        <w:rPr>
          <w:color w:val="000000"/>
        </w:rPr>
        <w:t>B</w:t>
      </w:r>
      <w:r>
        <w:rPr>
          <w:color w:val="000000"/>
        </w:rPr>
        <w:t>.</w:t>
      </w:r>
      <w:r w:rsidRPr="00E17F6C">
        <w:rPr>
          <w:color w:val="000000"/>
        </w:rPr>
        <w:t xml:space="preserve"> Sıcaklıklar artınca su sıkıntısı başladı.</w:t>
      </w:r>
    </w:p>
    <w:p w:rsidR="00876723" w:rsidRDefault="00876723" w:rsidP="00042C58">
      <w:pPr>
        <w:rPr>
          <w:color w:val="000000"/>
        </w:rPr>
      </w:pPr>
      <w:r>
        <w:rPr>
          <w:color w:val="000000"/>
        </w:rPr>
        <w:t xml:space="preserve">   </w:t>
      </w:r>
      <w:r w:rsidRPr="00E17F6C">
        <w:rPr>
          <w:color w:val="000000"/>
        </w:rPr>
        <w:t>C</w:t>
      </w:r>
      <w:r>
        <w:rPr>
          <w:color w:val="000000"/>
        </w:rPr>
        <w:t>.</w:t>
      </w:r>
      <w:r w:rsidRPr="00E17F6C">
        <w:rPr>
          <w:color w:val="000000"/>
        </w:rPr>
        <w:t xml:space="preserve"> Terbiyeli davranışları onun sevilmesini sağladı.  </w:t>
      </w:r>
    </w:p>
    <w:p w:rsidR="00876723" w:rsidRDefault="00876723" w:rsidP="00042C58">
      <w:pPr>
        <w:tabs>
          <w:tab w:val="num" w:pos="900"/>
        </w:tabs>
        <w:ind w:left="180" w:hanging="180"/>
      </w:pPr>
      <w:r w:rsidRPr="00E17F6C">
        <w:rPr>
          <w:color w:val="000000"/>
        </w:rPr>
        <w:t xml:space="preserve">   D</w:t>
      </w:r>
      <w:r>
        <w:rPr>
          <w:color w:val="000000"/>
        </w:rPr>
        <w:t>.</w:t>
      </w:r>
      <w:r w:rsidRPr="00E17F6C">
        <w:rPr>
          <w:color w:val="000000"/>
        </w:rPr>
        <w:t xml:space="preserve"> Oturur oturmaz konuşmaya başladı</w:t>
      </w:r>
    </w:p>
    <w:p w:rsidR="00876723" w:rsidRDefault="00876723" w:rsidP="00FA5C1A">
      <w:pPr>
        <w:tabs>
          <w:tab w:val="num" w:pos="900"/>
        </w:tabs>
        <w:ind w:left="180" w:hanging="180"/>
      </w:pPr>
    </w:p>
    <w:p w:rsidR="00876723" w:rsidRPr="00A320B8" w:rsidRDefault="00876723" w:rsidP="00042C58">
      <w:pPr>
        <w:rPr>
          <w:b/>
          <w:bCs/>
        </w:rPr>
      </w:pPr>
      <w:r w:rsidRPr="00A320B8">
        <w:rPr>
          <w:b/>
          <w:bCs/>
        </w:rPr>
        <w:t xml:space="preserve">  10- Aşağıdaki sözcükleri sözlük sırasına göre yazınız.</w:t>
      </w:r>
      <w:r w:rsidRPr="00EA5EB3">
        <w:rPr>
          <w:b/>
          <w:bCs/>
        </w:rPr>
        <w:t xml:space="preserve"> </w:t>
      </w:r>
      <w:r>
        <w:rPr>
          <w:b/>
          <w:bCs/>
        </w:rPr>
        <w:t>(4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876723" w:rsidRPr="0002063C" w:rsidRDefault="00876723" w:rsidP="00042C58">
      <w:r w:rsidRPr="0002063C">
        <w:t xml:space="preserve">  Bengü    </w:t>
      </w:r>
      <w:r>
        <w:t xml:space="preserve">      </w:t>
      </w:r>
      <w:r w:rsidRPr="0002063C">
        <w:t xml:space="preserve">  beşlik   </w:t>
      </w:r>
      <w:r>
        <w:t xml:space="preserve">      </w:t>
      </w:r>
      <w:r w:rsidRPr="0002063C">
        <w:t xml:space="preserve">   belediye         bereket  </w:t>
      </w:r>
    </w:p>
    <w:p w:rsidR="00876723" w:rsidRDefault="00876723" w:rsidP="00042C58">
      <w:pPr>
        <w:tabs>
          <w:tab w:val="num" w:pos="900"/>
        </w:tabs>
        <w:ind w:left="180" w:hanging="180"/>
        <w:rPr>
          <w:color w:val="C0C0C0"/>
        </w:rPr>
      </w:pPr>
      <w:r w:rsidRPr="0002063C">
        <w:t xml:space="preserve">      1 - </w:t>
      </w:r>
      <w:r w:rsidRPr="0002063C">
        <w:rPr>
          <w:color w:val="C0C0C0"/>
        </w:rPr>
        <w:t>……………….</w:t>
      </w:r>
      <w:r w:rsidRPr="0002063C">
        <w:t xml:space="preserve">     2 - </w:t>
      </w:r>
      <w:r w:rsidRPr="0002063C">
        <w:rPr>
          <w:color w:val="C0C0C0"/>
        </w:rPr>
        <w:t>………………</w:t>
      </w:r>
    </w:p>
    <w:p w:rsidR="00876723" w:rsidRDefault="00876723" w:rsidP="00042C58">
      <w:pPr>
        <w:rPr>
          <w:b/>
          <w:bCs/>
        </w:rPr>
      </w:pPr>
      <w:r w:rsidRPr="0002063C">
        <w:rPr>
          <w:color w:val="C0C0C0"/>
        </w:rPr>
        <w:t>.</w:t>
      </w:r>
      <w:r w:rsidRPr="0002063C">
        <w:t xml:space="preserve">   </w:t>
      </w:r>
      <w:r>
        <w:t xml:space="preserve">  </w:t>
      </w:r>
      <w:r w:rsidRPr="0002063C">
        <w:t xml:space="preserve">3 - </w:t>
      </w:r>
      <w:r w:rsidRPr="0002063C">
        <w:rPr>
          <w:color w:val="C0C0C0"/>
        </w:rPr>
        <w:t>…………………</w:t>
      </w:r>
      <w:r w:rsidRPr="0002063C">
        <w:t xml:space="preserve">  4 - </w:t>
      </w:r>
      <w:r w:rsidRPr="0002063C">
        <w:rPr>
          <w:color w:val="C0C0C0"/>
        </w:rPr>
        <w:t>…………….</w:t>
      </w:r>
      <w:r w:rsidRPr="0002063C">
        <w:rPr>
          <w:b/>
          <w:bCs/>
          <w:color w:val="C0C0C0"/>
        </w:rPr>
        <w:t>.</w:t>
      </w:r>
    </w:p>
    <w:p w:rsidR="00876723" w:rsidRDefault="00876723" w:rsidP="0002063C">
      <w:pPr>
        <w:rPr>
          <w:b/>
          <w:bCs/>
        </w:rPr>
      </w:pPr>
    </w:p>
    <w:p w:rsidR="00876723" w:rsidRPr="00A320B8" w:rsidRDefault="00876723" w:rsidP="00042C58">
      <w:pPr>
        <w:rPr>
          <w:b/>
          <w:bCs/>
        </w:rPr>
      </w:pPr>
      <w:r w:rsidRPr="00A320B8">
        <w:rPr>
          <w:b/>
          <w:bCs/>
        </w:rPr>
        <w:t>11-</w:t>
      </w:r>
      <w:r>
        <w:rPr>
          <w:b/>
          <w:bCs/>
        </w:rPr>
        <w:t xml:space="preserve">  </w:t>
      </w:r>
      <w:r w:rsidRPr="00A320B8">
        <w:rPr>
          <w:b/>
          <w:bCs/>
        </w:rPr>
        <w:t>Aşağıdaki cümlelerden doğru olanların yanına (D), yanlış olanın yanına (Y) yazınız. (10 Puan)</w:t>
      </w:r>
    </w:p>
    <w:p w:rsidR="00876723" w:rsidRDefault="00876723" w:rsidP="00042C58">
      <w:pPr>
        <w:ind w:left="360"/>
      </w:pPr>
      <w:r>
        <w:t xml:space="preserve">(     ) Alfabemizde 28 harf vardır. </w:t>
      </w:r>
    </w:p>
    <w:p w:rsidR="00876723" w:rsidRDefault="00876723" w:rsidP="00042C58">
      <w:pPr>
        <w:ind w:left="360"/>
      </w:pPr>
      <w:r>
        <w:t>(     ) Alfabemizde 4 ünlü harf vardır.</w:t>
      </w:r>
      <w:r w:rsidRPr="007635B6">
        <w:t xml:space="preserve"> </w:t>
      </w:r>
    </w:p>
    <w:p w:rsidR="00876723" w:rsidRDefault="00876723" w:rsidP="00042C58">
      <w:pPr>
        <w:ind w:left="360"/>
      </w:pPr>
      <w:r>
        <w:t>(     ) Aynı türden varlıkları yazarken aralarına virgül işareti konur.</w:t>
      </w:r>
      <w:r w:rsidRPr="007635B6">
        <w:t xml:space="preserve"> </w:t>
      </w:r>
    </w:p>
    <w:p w:rsidR="00876723" w:rsidRDefault="00876723" w:rsidP="00042C58">
      <w:pPr>
        <w:ind w:left="360"/>
      </w:pPr>
      <w:r>
        <w:t>(     ) Özel isimler sadece cümle başında büyük yazılır.</w:t>
      </w:r>
      <w:r w:rsidRPr="007635B6">
        <w:t xml:space="preserve"> </w:t>
      </w:r>
    </w:p>
    <w:p w:rsidR="00876723" w:rsidRDefault="00876723" w:rsidP="00042C58">
      <w:pPr>
        <w:ind w:left="360"/>
      </w:pPr>
      <w:r>
        <w:t>(     ) Alfabemizin 17. harfi “m”dir..</w:t>
      </w:r>
      <w:r w:rsidRPr="007635B6">
        <w:t xml:space="preserve"> </w:t>
      </w:r>
    </w:p>
    <w:p w:rsidR="00876723" w:rsidRDefault="00876723" w:rsidP="00042C58">
      <w:pPr>
        <w:ind w:left="360"/>
      </w:pPr>
      <w:r>
        <w:t>(     ) Sayıların sonuna yazılan nokta sıra belirtir.</w:t>
      </w:r>
      <w:r w:rsidRPr="007635B6">
        <w:t xml:space="preserve"> </w:t>
      </w:r>
    </w:p>
    <w:p w:rsidR="00876723" w:rsidRDefault="00876723" w:rsidP="00042C58">
      <w:pPr>
        <w:ind w:left="360"/>
      </w:pPr>
      <w:r>
        <w:t>(     ) “Ayakkabı” birleşik bir isimdir.</w:t>
      </w:r>
      <w:r w:rsidRPr="007635B6">
        <w:t xml:space="preserve"> </w:t>
      </w:r>
    </w:p>
    <w:p w:rsidR="00876723" w:rsidRDefault="00876723" w:rsidP="00042C58">
      <w:pPr>
        <w:ind w:left="360"/>
      </w:pPr>
      <w:r>
        <w:t>(     ) Alfabemizde 21 ünsüz harf vardır.</w:t>
      </w:r>
      <w:r w:rsidRPr="007635B6">
        <w:t xml:space="preserve"> </w:t>
      </w:r>
    </w:p>
    <w:p w:rsidR="00876723" w:rsidRDefault="00876723" w:rsidP="00042C58">
      <w:pPr>
        <w:ind w:left="360"/>
      </w:pPr>
      <w:r>
        <w:t>(     )Büyük ünlü uyumuna uymayan kelimeler Türkçe değildir.</w:t>
      </w:r>
      <w:r w:rsidRPr="007635B6">
        <w:t xml:space="preserve"> </w:t>
      </w:r>
    </w:p>
    <w:p w:rsidR="00876723" w:rsidRDefault="00876723" w:rsidP="00042C58">
      <w:pPr>
        <w:tabs>
          <w:tab w:val="num" w:pos="900"/>
        </w:tabs>
        <w:ind w:left="180" w:hanging="180"/>
        <w:rPr>
          <w:b/>
          <w:bCs/>
          <w:color w:val="C0C0C0"/>
        </w:rPr>
      </w:pPr>
      <w:r>
        <w:t xml:space="preserve">      (     ) Anlamını bilmediğimiz sözcüklerin anlamlarına  yazım kılavuzundan bakarız.</w:t>
      </w:r>
    </w:p>
    <w:p w:rsidR="00876723" w:rsidRPr="0002063C" w:rsidRDefault="00876723" w:rsidP="0002063C">
      <w:pPr>
        <w:tabs>
          <w:tab w:val="num" w:pos="900"/>
        </w:tabs>
        <w:ind w:left="180" w:hanging="180"/>
      </w:pPr>
    </w:p>
    <w:p w:rsidR="00876723" w:rsidRDefault="00876723" w:rsidP="00042C58">
      <w:pPr>
        <w:spacing w:line="240" w:lineRule="atLeast"/>
        <w:rPr>
          <w:b/>
          <w:bCs/>
        </w:rPr>
      </w:pPr>
      <w:r>
        <w:rPr>
          <w:b/>
          <w:bCs/>
        </w:rPr>
        <w:t xml:space="preserve">   12-  Aşağıdaki kelimelerin eş anlamlılarını bularak karşılarına yazınız.</w:t>
      </w:r>
      <w:r w:rsidRPr="00F41E13">
        <w:rPr>
          <w:b/>
          <w:bCs/>
        </w:rPr>
        <w:t xml:space="preserve"> </w:t>
      </w:r>
      <w:r>
        <w:rPr>
          <w:b/>
          <w:bCs/>
        </w:rPr>
        <w:t>(8</w:t>
      </w:r>
      <w:r w:rsidRPr="00A320B8">
        <w:rPr>
          <w:b/>
          <w:bCs/>
        </w:rPr>
        <w:t xml:space="preserve"> </w:t>
      </w:r>
      <w:r>
        <w:rPr>
          <w:b/>
          <w:bCs/>
        </w:rPr>
        <w:t>Puan)</w:t>
      </w:r>
    </w:p>
    <w:p w:rsidR="00876723" w:rsidRDefault="00876723" w:rsidP="00042C58">
      <w:pPr>
        <w:spacing w:line="240" w:lineRule="atLeast"/>
      </w:pPr>
      <w:r>
        <w:t xml:space="preserve">  öykü </w:t>
      </w:r>
      <w:r>
        <w:sym w:font="Wingdings" w:char="F0E0"/>
      </w:r>
      <w:r>
        <w:t xml:space="preserve">                             yürekli </w:t>
      </w:r>
      <w:r>
        <w:sym w:font="Wingdings" w:char="F0E0"/>
      </w:r>
      <w:r>
        <w:t xml:space="preserve">                                                            </w:t>
      </w:r>
    </w:p>
    <w:p w:rsidR="00876723" w:rsidRDefault="00876723" w:rsidP="00042C58">
      <w:pPr>
        <w:spacing w:line="240" w:lineRule="atLeast"/>
      </w:pPr>
      <w:r>
        <w:t xml:space="preserve">  yitirmek </w:t>
      </w:r>
      <w:r>
        <w:sym w:font="Wingdings" w:char="F0E0"/>
      </w:r>
      <w:r>
        <w:t xml:space="preserve">                             özgür </w:t>
      </w:r>
      <w:r>
        <w:sym w:font="Wingdings" w:char="F0E0"/>
      </w:r>
      <w:r>
        <w:t xml:space="preserve">                       </w:t>
      </w:r>
    </w:p>
    <w:p w:rsidR="00876723" w:rsidRDefault="00876723" w:rsidP="00042C58">
      <w:pPr>
        <w:ind w:left="180"/>
      </w:pPr>
      <w:r>
        <w:t xml:space="preserve">kuşku </w:t>
      </w:r>
      <w:r>
        <w:sym w:font="Wingdings" w:char="F0E0"/>
      </w:r>
      <w:r>
        <w:t xml:space="preserve">                            derslik </w:t>
      </w:r>
      <w:r>
        <w:sym w:font="Wingdings" w:char="F0E0"/>
      </w:r>
      <w:r>
        <w:t xml:space="preserve">                                           </w:t>
      </w:r>
    </w:p>
    <w:p w:rsidR="00876723" w:rsidRDefault="00876723" w:rsidP="00042C58">
      <w:pPr>
        <w:ind w:left="180"/>
      </w:pPr>
      <w:r>
        <w:t xml:space="preserve">cılız </w:t>
      </w:r>
      <w:r>
        <w:sym w:font="Wingdings" w:char="F0E0"/>
      </w:r>
      <w:r>
        <w:t xml:space="preserve">                              yararlı</w:t>
      </w:r>
      <w:r>
        <w:sym w:font="Wingdings" w:char="F0E0"/>
      </w:r>
    </w:p>
    <w:p w:rsidR="00876723" w:rsidRDefault="00876723" w:rsidP="00680E8B">
      <w:pPr>
        <w:ind w:left="360"/>
      </w:pPr>
    </w:p>
    <w:p w:rsidR="00876723" w:rsidRPr="001B2156" w:rsidRDefault="00876723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>13- Aşağıdaki cümlelerin içinde eş sesli ( sesteş) kelime varsa altını çizerek karşılarına (E) , eşsesli kelime yoksa (H) yazın.  (10 Puan)</w:t>
      </w:r>
    </w:p>
    <w:p w:rsidR="00876723" w:rsidRPr="001B2156" w:rsidRDefault="00876723" w:rsidP="00042C58">
      <w:pPr>
        <w:tabs>
          <w:tab w:val="left" w:pos="360"/>
          <w:tab w:val="left" w:pos="540"/>
        </w:tabs>
        <w:ind w:left="180"/>
        <w:rPr>
          <w:sz w:val="26"/>
          <w:szCs w:val="26"/>
        </w:rPr>
      </w:pPr>
      <w:r w:rsidRPr="001B2156">
        <w:rPr>
          <w:sz w:val="26"/>
          <w:szCs w:val="26"/>
        </w:rPr>
        <w:t>A. Hastane yüz metre ileride. (   )</w:t>
      </w:r>
    </w:p>
    <w:p w:rsidR="00876723" w:rsidRPr="001B2156" w:rsidRDefault="00876723" w:rsidP="00042C58">
      <w:pPr>
        <w:tabs>
          <w:tab w:val="left" w:pos="360"/>
          <w:tab w:val="left" w:pos="540"/>
        </w:tabs>
        <w:ind w:left="180"/>
        <w:rPr>
          <w:sz w:val="26"/>
          <w:szCs w:val="26"/>
        </w:rPr>
      </w:pPr>
      <w:r w:rsidRPr="001B2156">
        <w:rPr>
          <w:sz w:val="26"/>
          <w:szCs w:val="26"/>
        </w:rPr>
        <w:t>B. Ailemi  çok seviyorum. (   )</w:t>
      </w:r>
    </w:p>
    <w:p w:rsidR="00876723" w:rsidRPr="001B2156" w:rsidRDefault="00876723" w:rsidP="00042C58">
      <w:pPr>
        <w:tabs>
          <w:tab w:val="left" w:pos="360"/>
          <w:tab w:val="left" w:pos="540"/>
        </w:tabs>
        <w:ind w:left="180"/>
        <w:rPr>
          <w:sz w:val="26"/>
          <w:szCs w:val="26"/>
        </w:rPr>
      </w:pPr>
      <w:r w:rsidRPr="001B2156">
        <w:rPr>
          <w:sz w:val="26"/>
          <w:szCs w:val="26"/>
        </w:rPr>
        <w:t>C.Esprilerine çok güldük.(   )</w:t>
      </w:r>
    </w:p>
    <w:p w:rsidR="00876723" w:rsidRPr="001B2156" w:rsidRDefault="00876723" w:rsidP="00042C58">
      <w:pPr>
        <w:tabs>
          <w:tab w:val="left" w:pos="360"/>
          <w:tab w:val="left" w:pos="540"/>
        </w:tabs>
        <w:ind w:left="180"/>
        <w:rPr>
          <w:sz w:val="26"/>
          <w:szCs w:val="26"/>
        </w:rPr>
      </w:pPr>
      <w:r w:rsidRPr="001B2156">
        <w:rPr>
          <w:sz w:val="26"/>
          <w:szCs w:val="26"/>
        </w:rPr>
        <w:t>D.  Yılan suya hızla daldı.  (   )</w:t>
      </w:r>
    </w:p>
    <w:p w:rsidR="00876723" w:rsidRPr="001B2156" w:rsidRDefault="00876723" w:rsidP="00042C58">
      <w:pPr>
        <w:tabs>
          <w:tab w:val="left" w:pos="360"/>
          <w:tab w:val="left" w:pos="540"/>
        </w:tabs>
        <w:ind w:left="600" w:hanging="420"/>
        <w:rPr>
          <w:sz w:val="26"/>
          <w:szCs w:val="26"/>
        </w:rPr>
      </w:pPr>
      <w:r w:rsidRPr="001B2156">
        <w:rPr>
          <w:sz w:val="26"/>
          <w:szCs w:val="26"/>
        </w:rPr>
        <w:t>E. Kazların sesleri çok kötü. (   )</w:t>
      </w:r>
    </w:p>
    <w:p w:rsidR="00876723" w:rsidRPr="001B2156" w:rsidRDefault="00876723" w:rsidP="00042C58">
      <w:pPr>
        <w:tabs>
          <w:tab w:val="left" w:pos="360"/>
          <w:tab w:val="left" w:pos="540"/>
        </w:tabs>
        <w:ind w:left="600" w:hanging="420"/>
        <w:rPr>
          <w:sz w:val="26"/>
          <w:szCs w:val="26"/>
        </w:rPr>
      </w:pPr>
      <w:r w:rsidRPr="001B2156">
        <w:rPr>
          <w:sz w:val="26"/>
          <w:szCs w:val="26"/>
        </w:rPr>
        <w:t>F. Atatürk Haftası başlıyor. (   )</w:t>
      </w:r>
    </w:p>
    <w:p w:rsidR="00876723" w:rsidRPr="001B2156" w:rsidRDefault="00876723" w:rsidP="00042C58">
      <w:pPr>
        <w:tabs>
          <w:tab w:val="left" w:pos="360"/>
          <w:tab w:val="left" w:pos="540"/>
        </w:tabs>
        <w:ind w:left="600" w:hanging="420"/>
        <w:rPr>
          <w:sz w:val="26"/>
          <w:szCs w:val="26"/>
        </w:rPr>
      </w:pPr>
      <w:r w:rsidRPr="001B2156">
        <w:rPr>
          <w:sz w:val="26"/>
          <w:szCs w:val="26"/>
        </w:rPr>
        <w:t>G. Yorgunluktan dizlerimin bağı çözüldü. (   )</w:t>
      </w:r>
    </w:p>
    <w:p w:rsidR="00876723" w:rsidRPr="001B2156" w:rsidRDefault="00876723" w:rsidP="00042C58">
      <w:pPr>
        <w:tabs>
          <w:tab w:val="left" w:pos="360"/>
          <w:tab w:val="left" w:pos="540"/>
        </w:tabs>
        <w:ind w:left="600" w:hanging="420"/>
        <w:rPr>
          <w:sz w:val="26"/>
          <w:szCs w:val="26"/>
        </w:rPr>
      </w:pPr>
      <w:r w:rsidRPr="001B2156">
        <w:rPr>
          <w:sz w:val="26"/>
          <w:szCs w:val="26"/>
        </w:rPr>
        <w:t>Ğ. Yılın son ayı aralık ayıdır. (   )</w:t>
      </w:r>
    </w:p>
    <w:p w:rsidR="00876723" w:rsidRPr="001B2156" w:rsidRDefault="00876723" w:rsidP="00042C58">
      <w:pPr>
        <w:tabs>
          <w:tab w:val="left" w:pos="360"/>
          <w:tab w:val="left" w:pos="540"/>
        </w:tabs>
        <w:ind w:left="600" w:hanging="420"/>
        <w:rPr>
          <w:sz w:val="26"/>
          <w:szCs w:val="26"/>
        </w:rPr>
      </w:pPr>
      <w:r w:rsidRPr="001B2156">
        <w:rPr>
          <w:sz w:val="26"/>
          <w:szCs w:val="26"/>
        </w:rPr>
        <w:t>H. Dolu taneleri çok iriydi. (   )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I. Karnesi zayıflarla doluydu ve çok üzgündü.. (   ) </w:t>
      </w:r>
      <w:r w:rsidRPr="001B2156">
        <w:rPr>
          <w:b/>
          <w:bCs/>
          <w:sz w:val="26"/>
          <w:szCs w:val="26"/>
        </w:rPr>
        <w:t xml:space="preserve"> </w:t>
      </w:r>
      <w:r w:rsidRPr="001B2156">
        <w:rPr>
          <w:sz w:val="26"/>
          <w:szCs w:val="26"/>
        </w:rPr>
        <w:t xml:space="preserve">                                                                    </w:t>
      </w:r>
    </w:p>
    <w:p w:rsidR="00876723" w:rsidRPr="001B2156" w:rsidRDefault="00876723" w:rsidP="00680E8B">
      <w:pPr>
        <w:rPr>
          <w:b/>
          <w:bCs/>
          <w:sz w:val="26"/>
          <w:szCs w:val="26"/>
        </w:rPr>
      </w:pPr>
    </w:p>
    <w:p w:rsidR="00876723" w:rsidRPr="001B2156" w:rsidRDefault="00876723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>14- Aşağıdaki atasözlerinin anlamlarını açıklamalardan bularak ilgili harfleri  parantez içlerine yazıp eşleştiriniz. ( 5 Puan)</w:t>
      </w:r>
    </w:p>
    <w:p w:rsidR="00876723" w:rsidRPr="001B2156" w:rsidRDefault="00876723" w:rsidP="00042C58">
      <w:pPr>
        <w:ind w:left="360"/>
        <w:rPr>
          <w:b/>
          <w:bCs/>
          <w:sz w:val="26"/>
          <w:szCs w:val="26"/>
          <w:u w:val="single"/>
        </w:rPr>
      </w:pPr>
      <w:r w:rsidRPr="001B2156">
        <w:rPr>
          <w:b/>
          <w:bCs/>
          <w:sz w:val="26"/>
          <w:szCs w:val="26"/>
        </w:rPr>
        <w:t xml:space="preserve"> </w:t>
      </w:r>
      <w:r w:rsidRPr="001B2156">
        <w:rPr>
          <w:b/>
          <w:bCs/>
          <w:sz w:val="26"/>
          <w:szCs w:val="26"/>
          <w:u w:val="single"/>
        </w:rPr>
        <w:t xml:space="preserve"> ATASÖZLERİ   </w:t>
      </w:r>
      <w:r w:rsidRPr="001B2156">
        <w:rPr>
          <w:b/>
          <w:bCs/>
          <w:sz w:val="26"/>
          <w:szCs w:val="26"/>
        </w:rPr>
        <w:t xml:space="preserve">                                                       </w:t>
      </w:r>
      <w:r w:rsidRPr="001B2156">
        <w:rPr>
          <w:b/>
          <w:bCs/>
          <w:sz w:val="26"/>
          <w:szCs w:val="26"/>
          <w:u w:val="single"/>
        </w:rPr>
        <w:t xml:space="preserve">    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b/>
          <w:bCs/>
          <w:sz w:val="26"/>
          <w:szCs w:val="26"/>
        </w:rPr>
        <w:t>(    )</w:t>
      </w:r>
      <w:r w:rsidRPr="001B2156">
        <w:rPr>
          <w:sz w:val="26"/>
          <w:szCs w:val="26"/>
        </w:rPr>
        <w:t xml:space="preserve"> Toprağı işleyen ekmeği dişler.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b/>
          <w:bCs/>
          <w:sz w:val="26"/>
          <w:szCs w:val="26"/>
        </w:rPr>
        <w:t>(    )</w:t>
      </w:r>
      <w:r w:rsidRPr="001B2156">
        <w:rPr>
          <w:sz w:val="26"/>
          <w:szCs w:val="26"/>
        </w:rPr>
        <w:t xml:space="preserve"> Doğru, sarsılır ama yıkılmaz.                                   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b/>
          <w:bCs/>
          <w:sz w:val="26"/>
          <w:szCs w:val="26"/>
        </w:rPr>
        <w:t xml:space="preserve">(    ) </w:t>
      </w:r>
      <w:r w:rsidRPr="001B2156">
        <w:rPr>
          <w:sz w:val="26"/>
          <w:szCs w:val="26"/>
        </w:rPr>
        <w:t xml:space="preserve">Son pişmanlık fayda etmez.                          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b/>
          <w:bCs/>
          <w:sz w:val="26"/>
          <w:szCs w:val="26"/>
        </w:rPr>
        <w:t>(    )</w:t>
      </w:r>
      <w:r w:rsidRPr="001B2156">
        <w:rPr>
          <w:sz w:val="26"/>
          <w:szCs w:val="26"/>
        </w:rPr>
        <w:t xml:space="preserve"> Dolu küpün sesi çıkmaz. 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b/>
          <w:bCs/>
          <w:sz w:val="26"/>
          <w:szCs w:val="26"/>
        </w:rPr>
        <w:t>(    )</w:t>
      </w:r>
      <w:r w:rsidRPr="001B2156">
        <w:rPr>
          <w:sz w:val="26"/>
          <w:szCs w:val="26"/>
        </w:rPr>
        <w:t xml:space="preserve"> Balık baştan kokar.    </w:t>
      </w:r>
    </w:p>
    <w:p w:rsidR="00876723" w:rsidRPr="001B2156" w:rsidRDefault="00876723" w:rsidP="00042C58">
      <w:pPr>
        <w:rPr>
          <w:sz w:val="26"/>
          <w:szCs w:val="26"/>
        </w:rPr>
      </w:pP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 </w:t>
      </w:r>
      <w:r w:rsidRPr="001B2156">
        <w:rPr>
          <w:b/>
          <w:bCs/>
          <w:sz w:val="26"/>
          <w:szCs w:val="26"/>
          <w:u w:val="single"/>
        </w:rPr>
        <w:t>ANLAMLARI</w:t>
      </w:r>
      <w:r w:rsidRPr="001B2156">
        <w:rPr>
          <w:sz w:val="26"/>
          <w:szCs w:val="26"/>
        </w:rPr>
        <w:t xml:space="preserve">                              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>A) Dürüst insanlar her zaman hak ettikleri yere gelirler .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B) Kendinden emin bilgili kişi,kendisini ispat etmeye çalışmaz,boşa konuşmaz.                                                   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>C) Çalışan emeğinin karşılığını alır..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>D) Örnek alınan insanlar nasılsa ,örnek alanlar da öyle olur.</w:t>
      </w:r>
    </w:p>
    <w:p w:rsidR="00876723" w:rsidRPr="001B2156" w:rsidRDefault="00876723" w:rsidP="001B2156">
      <w:pPr>
        <w:tabs>
          <w:tab w:val="left" w:pos="180"/>
        </w:tabs>
        <w:ind w:left="180"/>
        <w:rPr>
          <w:sz w:val="26"/>
          <w:szCs w:val="26"/>
        </w:rPr>
      </w:pPr>
      <w:r w:rsidRPr="001B2156">
        <w:rPr>
          <w:sz w:val="26"/>
          <w:szCs w:val="26"/>
        </w:rPr>
        <w:t>E) Her işi iyi düşünmeli, planlamalı geri dönülmeyecek hale getirmemeli.</w:t>
      </w:r>
      <w:r w:rsidRPr="001B2156">
        <w:rPr>
          <w:b/>
          <w:bCs/>
          <w:sz w:val="26"/>
          <w:szCs w:val="26"/>
        </w:rPr>
        <w:t xml:space="preserve">  </w:t>
      </w:r>
    </w:p>
    <w:p w:rsidR="00876723" w:rsidRPr="001B2156" w:rsidRDefault="00876723" w:rsidP="00680E8B">
      <w:pPr>
        <w:rPr>
          <w:b/>
          <w:bCs/>
          <w:sz w:val="26"/>
          <w:szCs w:val="26"/>
        </w:rPr>
      </w:pPr>
    </w:p>
    <w:p w:rsidR="00876723" w:rsidRPr="001B2156" w:rsidRDefault="00876723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>15-  Aşağıdaki cümlelerde altı çizili kelimelerin gerçek anlamlı mı ( G) yoksa gerçek dışı (M) anlamlı mı olarak  kullanıldıklarını karşılarına yazın. (10 Puan)</w:t>
      </w:r>
    </w:p>
    <w:p w:rsidR="00876723" w:rsidRPr="001B2156" w:rsidRDefault="00876723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 xml:space="preserve">   </w:t>
      </w:r>
    </w:p>
    <w:p w:rsidR="00876723" w:rsidRPr="001B2156" w:rsidRDefault="00876723" w:rsidP="00042C58">
      <w:pPr>
        <w:numPr>
          <w:ilvl w:val="3"/>
          <w:numId w:val="27"/>
        </w:numPr>
        <w:tabs>
          <w:tab w:val="clear" w:pos="3300"/>
          <w:tab w:val="num" w:pos="540"/>
        </w:tabs>
        <w:ind w:hanging="2940"/>
        <w:rPr>
          <w:sz w:val="26"/>
          <w:szCs w:val="26"/>
        </w:rPr>
      </w:pPr>
      <w:r w:rsidRPr="001B2156">
        <w:rPr>
          <w:sz w:val="26"/>
          <w:szCs w:val="26"/>
        </w:rPr>
        <w:t xml:space="preserve">Bu söylediklerim </w:t>
      </w:r>
      <w:r w:rsidRPr="001B2156">
        <w:rPr>
          <w:sz w:val="26"/>
          <w:szCs w:val="26"/>
          <w:u w:val="single"/>
        </w:rPr>
        <w:t>kulağına küpe olsun.</w:t>
      </w:r>
      <w:r w:rsidRPr="001B2156">
        <w:rPr>
          <w:sz w:val="26"/>
          <w:szCs w:val="26"/>
        </w:rPr>
        <w:t xml:space="preserve"> (    )</w:t>
      </w:r>
    </w:p>
    <w:p w:rsidR="00876723" w:rsidRPr="001B2156" w:rsidRDefault="00876723" w:rsidP="00042C58">
      <w:pPr>
        <w:numPr>
          <w:ilvl w:val="0"/>
          <w:numId w:val="27"/>
        </w:numPr>
        <w:tabs>
          <w:tab w:val="clear" w:pos="1140"/>
          <w:tab w:val="num" w:pos="360"/>
          <w:tab w:val="left" w:pos="540"/>
        </w:tabs>
        <w:ind w:hanging="780"/>
        <w:rPr>
          <w:sz w:val="26"/>
          <w:szCs w:val="26"/>
        </w:rPr>
      </w:pPr>
      <w:r w:rsidRPr="001B2156">
        <w:rPr>
          <w:sz w:val="26"/>
          <w:szCs w:val="26"/>
        </w:rPr>
        <w:t xml:space="preserve"> Dost </w:t>
      </w:r>
      <w:r w:rsidRPr="001B2156">
        <w:rPr>
          <w:sz w:val="26"/>
          <w:szCs w:val="26"/>
          <w:u w:val="single"/>
        </w:rPr>
        <w:t>kara</w:t>
      </w:r>
      <w:r w:rsidRPr="001B2156">
        <w:rPr>
          <w:sz w:val="26"/>
          <w:szCs w:val="26"/>
        </w:rPr>
        <w:t xml:space="preserve"> günde belli olur. (    )</w:t>
      </w:r>
    </w:p>
    <w:p w:rsidR="00876723" w:rsidRPr="001B2156" w:rsidRDefault="00876723" w:rsidP="00042C58">
      <w:pPr>
        <w:numPr>
          <w:ilvl w:val="0"/>
          <w:numId w:val="27"/>
        </w:numPr>
        <w:tabs>
          <w:tab w:val="clear" w:pos="1140"/>
          <w:tab w:val="num" w:pos="360"/>
          <w:tab w:val="left" w:pos="540"/>
        </w:tabs>
        <w:ind w:hanging="780"/>
        <w:rPr>
          <w:sz w:val="26"/>
          <w:szCs w:val="26"/>
        </w:rPr>
      </w:pPr>
      <w:r w:rsidRPr="001B2156">
        <w:rPr>
          <w:sz w:val="26"/>
          <w:szCs w:val="26"/>
        </w:rPr>
        <w:t xml:space="preserve"> </w:t>
      </w:r>
      <w:r w:rsidRPr="001B2156">
        <w:rPr>
          <w:sz w:val="26"/>
          <w:szCs w:val="26"/>
          <w:u w:val="single"/>
        </w:rPr>
        <w:t>Sıcak</w:t>
      </w:r>
      <w:r w:rsidRPr="001B2156">
        <w:rPr>
          <w:sz w:val="26"/>
          <w:szCs w:val="26"/>
        </w:rPr>
        <w:t xml:space="preserve"> davranışlarıyla çok sevecendi. (     )</w:t>
      </w:r>
    </w:p>
    <w:p w:rsidR="00876723" w:rsidRPr="001B2156" w:rsidRDefault="00876723" w:rsidP="00042C58">
      <w:pPr>
        <w:numPr>
          <w:ilvl w:val="0"/>
          <w:numId w:val="27"/>
        </w:numPr>
        <w:tabs>
          <w:tab w:val="clear" w:pos="1140"/>
          <w:tab w:val="left" w:pos="360"/>
          <w:tab w:val="left" w:pos="540"/>
        </w:tabs>
        <w:ind w:hanging="780"/>
        <w:rPr>
          <w:sz w:val="26"/>
          <w:szCs w:val="26"/>
        </w:rPr>
      </w:pPr>
      <w:r w:rsidRPr="001B2156">
        <w:rPr>
          <w:sz w:val="26"/>
          <w:szCs w:val="26"/>
        </w:rPr>
        <w:t xml:space="preserve"> </w:t>
      </w:r>
      <w:r w:rsidRPr="001B2156">
        <w:rPr>
          <w:sz w:val="26"/>
          <w:szCs w:val="26"/>
          <w:u w:val="single"/>
        </w:rPr>
        <w:t>Siyah</w:t>
      </w:r>
      <w:r w:rsidRPr="001B2156">
        <w:rPr>
          <w:sz w:val="26"/>
          <w:szCs w:val="26"/>
        </w:rPr>
        <w:t xml:space="preserve"> elbise sana çok yakışıyor.  (     )</w:t>
      </w:r>
    </w:p>
    <w:p w:rsidR="00876723" w:rsidRPr="001B2156" w:rsidRDefault="00876723" w:rsidP="00042C58">
      <w:pPr>
        <w:numPr>
          <w:ilvl w:val="0"/>
          <w:numId w:val="27"/>
        </w:numPr>
        <w:tabs>
          <w:tab w:val="clear" w:pos="1140"/>
          <w:tab w:val="num" w:pos="540"/>
        </w:tabs>
        <w:ind w:right="-468" w:hanging="780"/>
        <w:rPr>
          <w:sz w:val="26"/>
          <w:szCs w:val="26"/>
          <w:u w:val="single"/>
        </w:rPr>
      </w:pPr>
      <w:r w:rsidRPr="001B2156">
        <w:rPr>
          <w:sz w:val="26"/>
          <w:szCs w:val="26"/>
        </w:rPr>
        <w:t>Babasının sözleri ona çok</w:t>
      </w:r>
      <w:r w:rsidRPr="001B2156">
        <w:rPr>
          <w:sz w:val="26"/>
          <w:szCs w:val="26"/>
          <w:u w:val="single"/>
        </w:rPr>
        <w:t xml:space="preserve"> acı </w:t>
      </w:r>
      <w:r w:rsidRPr="001B2156">
        <w:rPr>
          <w:sz w:val="26"/>
          <w:szCs w:val="26"/>
        </w:rPr>
        <w:t>verdi .  (     )</w:t>
      </w:r>
    </w:p>
    <w:p w:rsidR="00876723" w:rsidRPr="001B2156" w:rsidRDefault="00876723" w:rsidP="00042C58">
      <w:pPr>
        <w:numPr>
          <w:ilvl w:val="1"/>
          <w:numId w:val="24"/>
        </w:numPr>
        <w:tabs>
          <w:tab w:val="clear" w:pos="1080"/>
          <w:tab w:val="num" w:pos="360"/>
          <w:tab w:val="left" w:pos="540"/>
        </w:tabs>
        <w:spacing w:line="240" w:lineRule="atLeast"/>
        <w:ind w:left="360" w:firstLine="0"/>
        <w:rPr>
          <w:sz w:val="26"/>
          <w:szCs w:val="26"/>
          <w:u w:val="single"/>
        </w:rPr>
      </w:pPr>
      <w:r w:rsidRPr="001B2156">
        <w:rPr>
          <w:sz w:val="26"/>
          <w:szCs w:val="26"/>
        </w:rPr>
        <w:t xml:space="preserve">Annemin </w:t>
      </w:r>
      <w:r w:rsidRPr="001B2156">
        <w:rPr>
          <w:sz w:val="26"/>
          <w:szCs w:val="26"/>
          <w:u w:val="single"/>
        </w:rPr>
        <w:t>sert</w:t>
      </w:r>
      <w:r w:rsidRPr="001B2156">
        <w:rPr>
          <w:sz w:val="26"/>
          <w:szCs w:val="26"/>
        </w:rPr>
        <w:t xml:space="preserve"> sözleri hepimizi korkuttu (     )</w:t>
      </w:r>
    </w:p>
    <w:p w:rsidR="00876723" w:rsidRPr="001B2156" w:rsidRDefault="00876723" w:rsidP="00042C58">
      <w:pPr>
        <w:numPr>
          <w:ilvl w:val="1"/>
          <w:numId w:val="24"/>
        </w:numPr>
        <w:tabs>
          <w:tab w:val="clear" w:pos="1080"/>
          <w:tab w:val="num" w:pos="360"/>
          <w:tab w:val="left" w:pos="540"/>
        </w:tabs>
        <w:spacing w:line="240" w:lineRule="atLeast"/>
        <w:ind w:left="360" w:firstLine="0"/>
        <w:rPr>
          <w:sz w:val="26"/>
          <w:szCs w:val="26"/>
          <w:u w:val="single"/>
        </w:rPr>
      </w:pPr>
      <w:r w:rsidRPr="001B2156">
        <w:rPr>
          <w:sz w:val="26"/>
          <w:szCs w:val="26"/>
          <w:u w:val="single"/>
        </w:rPr>
        <w:t>Keskin</w:t>
      </w:r>
      <w:r w:rsidRPr="001B2156">
        <w:rPr>
          <w:sz w:val="26"/>
          <w:szCs w:val="26"/>
        </w:rPr>
        <w:t xml:space="preserve"> bakışlarla etrafa bakındı.   (     )</w:t>
      </w:r>
    </w:p>
    <w:p w:rsidR="00876723" w:rsidRPr="001B2156" w:rsidRDefault="00876723" w:rsidP="00042C58">
      <w:pPr>
        <w:numPr>
          <w:ilvl w:val="1"/>
          <w:numId w:val="24"/>
        </w:numPr>
        <w:tabs>
          <w:tab w:val="clear" w:pos="1080"/>
          <w:tab w:val="num" w:pos="360"/>
          <w:tab w:val="left" w:pos="540"/>
        </w:tabs>
        <w:spacing w:line="240" w:lineRule="atLeast"/>
        <w:ind w:left="360" w:firstLine="0"/>
        <w:rPr>
          <w:sz w:val="26"/>
          <w:szCs w:val="26"/>
          <w:u w:val="single"/>
        </w:rPr>
      </w:pPr>
      <w:r w:rsidRPr="001B2156">
        <w:rPr>
          <w:sz w:val="26"/>
          <w:szCs w:val="26"/>
        </w:rPr>
        <w:t xml:space="preserve">Bu hafta fasulye fiyatları çok </w:t>
      </w:r>
      <w:r w:rsidRPr="001B2156">
        <w:rPr>
          <w:sz w:val="26"/>
          <w:szCs w:val="26"/>
          <w:u w:val="single"/>
        </w:rPr>
        <w:t>ucuzlamıştı</w:t>
      </w:r>
      <w:r w:rsidRPr="001B2156">
        <w:rPr>
          <w:sz w:val="26"/>
          <w:szCs w:val="26"/>
        </w:rPr>
        <w:t>. (     )</w:t>
      </w:r>
    </w:p>
    <w:p w:rsidR="00876723" w:rsidRPr="001B2156" w:rsidRDefault="00876723" w:rsidP="00042C58">
      <w:pPr>
        <w:numPr>
          <w:ilvl w:val="1"/>
          <w:numId w:val="24"/>
        </w:numPr>
        <w:tabs>
          <w:tab w:val="clear" w:pos="1080"/>
          <w:tab w:val="num" w:pos="360"/>
          <w:tab w:val="left" w:pos="540"/>
        </w:tabs>
        <w:spacing w:line="240" w:lineRule="atLeast"/>
        <w:ind w:left="360" w:firstLine="0"/>
        <w:rPr>
          <w:sz w:val="26"/>
          <w:szCs w:val="26"/>
          <w:u w:val="single"/>
        </w:rPr>
      </w:pPr>
      <w:r w:rsidRPr="001B2156">
        <w:rPr>
          <w:sz w:val="26"/>
          <w:szCs w:val="26"/>
        </w:rPr>
        <w:t xml:space="preserve">Yediğim dondurma </w:t>
      </w:r>
      <w:r w:rsidRPr="001B2156">
        <w:rPr>
          <w:sz w:val="26"/>
          <w:szCs w:val="26"/>
          <w:u w:val="single"/>
        </w:rPr>
        <w:t>soğuktu</w:t>
      </w:r>
      <w:r w:rsidRPr="001B2156">
        <w:rPr>
          <w:sz w:val="26"/>
          <w:szCs w:val="26"/>
        </w:rPr>
        <w:t>.(    )</w:t>
      </w:r>
    </w:p>
    <w:p w:rsidR="00876723" w:rsidRPr="001B2156" w:rsidRDefault="00876723" w:rsidP="00042C58">
      <w:pPr>
        <w:numPr>
          <w:ilvl w:val="1"/>
          <w:numId w:val="24"/>
        </w:numPr>
        <w:tabs>
          <w:tab w:val="clear" w:pos="1080"/>
          <w:tab w:val="left" w:pos="540"/>
        </w:tabs>
        <w:ind w:left="360" w:firstLine="0"/>
        <w:rPr>
          <w:sz w:val="26"/>
          <w:szCs w:val="26"/>
        </w:rPr>
      </w:pPr>
      <w:r w:rsidRPr="001B2156">
        <w:rPr>
          <w:sz w:val="26"/>
          <w:szCs w:val="26"/>
        </w:rPr>
        <w:t xml:space="preserve">Dedemin </w:t>
      </w:r>
      <w:r w:rsidRPr="001B2156">
        <w:rPr>
          <w:sz w:val="26"/>
          <w:szCs w:val="26"/>
          <w:u w:val="single"/>
        </w:rPr>
        <w:t>soğuk</w:t>
      </w:r>
      <w:r w:rsidRPr="001B2156">
        <w:rPr>
          <w:sz w:val="26"/>
          <w:szCs w:val="26"/>
        </w:rPr>
        <w:t xml:space="preserve"> sözleri beni çok üzmüştü. (    )</w:t>
      </w:r>
      <w:r w:rsidRPr="001B2156">
        <w:rPr>
          <w:b/>
          <w:bCs/>
          <w:sz w:val="26"/>
          <w:szCs w:val="26"/>
        </w:rPr>
        <w:t xml:space="preserve"> </w:t>
      </w:r>
    </w:p>
    <w:p w:rsidR="00876723" w:rsidRPr="001B2156" w:rsidRDefault="00876723" w:rsidP="00E44640">
      <w:pPr>
        <w:rPr>
          <w:sz w:val="26"/>
          <w:szCs w:val="26"/>
        </w:rPr>
      </w:pPr>
    </w:p>
    <w:p w:rsidR="00876723" w:rsidRPr="001B2156" w:rsidRDefault="00876723" w:rsidP="00042C58">
      <w:pPr>
        <w:spacing w:line="240" w:lineRule="atLeast"/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>16- Aşağıdaki kelimeleri yanlarına zıt anlamlılarını yazınız. (10 Puan)</w:t>
      </w:r>
    </w:p>
    <w:p w:rsidR="00876723" w:rsidRPr="001B2156" w:rsidRDefault="00876723" w:rsidP="00042C58">
      <w:pPr>
        <w:spacing w:line="240" w:lineRule="atLeast"/>
        <w:rPr>
          <w:sz w:val="26"/>
          <w:szCs w:val="26"/>
        </w:rPr>
      </w:pPr>
      <w:r w:rsidRPr="001B2156">
        <w:rPr>
          <w:sz w:val="26"/>
          <w:szCs w:val="26"/>
        </w:rPr>
        <w:t xml:space="preserve">    açık   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                        çukur 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                                                       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    y</w:t>
      </w:r>
      <w:r w:rsidRPr="001B2156">
        <w:rPr>
          <w:rFonts w:ascii="Arial" w:hAnsi="Arial" w:cs="Arial"/>
          <w:sz w:val="26"/>
          <w:szCs w:val="26"/>
        </w:rPr>
        <w:t xml:space="preserve">abani  </w:t>
      </w:r>
      <w:r w:rsidRPr="001B2156">
        <w:rPr>
          <w:sz w:val="26"/>
          <w:szCs w:val="26"/>
        </w:rPr>
        <w:t xml:space="preserve">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                      gel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</w:t>
      </w:r>
    </w:p>
    <w:p w:rsidR="00876723" w:rsidRPr="001B2156" w:rsidRDefault="00876723" w:rsidP="00042C58">
      <w:pPr>
        <w:spacing w:line="240" w:lineRule="atLeast"/>
        <w:rPr>
          <w:sz w:val="26"/>
          <w:szCs w:val="26"/>
        </w:rPr>
      </w:pPr>
      <w:r w:rsidRPr="001B2156">
        <w:rPr>
          <w:sz w:val="26"/>
          <w:szCs w:val="26"/>
        </w:rPr>
        <w:t xml:space="preserve">    geri     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                        yok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                                        </w:t>
      </w:r>
    </w:p>
    <w:p w:rsidR="00876723" w:rsidRPr="001B2156" w:rsidRDefault="00876723" w:rsidP="00042C58">
      <w:pPr>
        <w:tabs>
          <w:tab w:val="left" w:pos="540"/>
        </w:tabs>
        <w:spacing w:line="240" w:lineRule="atLeast"/>
        <w:ind w:left="180"/>
        <w:rPr>
          <w:sz w:val="26"/>
          <w:szCs w:val="26"/>
        </w:rPr>
      </w:pPr>
      <w:r w:rsidRPr="001B2156">
        <w:rPr>
          <w:sz w:val="26"/>
          <w:szCs w:val="26"/>
        </w:rPr>
        <w:t xml:space="preserve"> alçak 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                        cimri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</w:t>
      </w:r>
    </w:p>
    <w:p w:rsidR="00876723" w:rsidRPr="001B2156" w:rsidRDefault="00876723" w:rsidP="00042C58">
      <w:pPr>
        <w:tabs>
          <w:tab w:val="left" w:pos="540"/>
        </w:tabs>
        <w:spacing w:line="240" w:lineRule="atLeast"/>
        <w:ind w:left="180"/>
        <w:rPr>
          <w:sz w:val="26"/>
          <w:szCs w:val="26"/>
          <w:u w:val="single"/>
        </w:rPr>
      </w:pPr>
      <w:r w:rsidRPr="001B2156">
        <w:rPr>
          <w:sz w:val="26"/>
          <w:szCs w:val="26"/>
        </w:rPr>
        <w:t xml:space="preserve">  sevgi  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                     ağlamak  </w:t>
      </w:r>
      <w:r w:rsidRPr="001B2156">
        <w:rPr>
          <w:sz w:val="26"/>
          <w:szCs w:val="26"/>
        </w:rPr>
        <w:sym w:font="Wingdings" w:char="F0E0"/>
      </w:r>
      <w:r w:rsidRPr="001B2156">
        <w:rPr>
          <w:sz w:val="26"/>
          <w:szCs w:val="26"/>
        </w:rPr>
        <w:t xml:space="preserve">                                                           </w:t>
      </w:r>
      <w:r w:rsidRPr="001B2156">
        <w:rPr>
          <w:b/>
          <w:bCs/>
          <w:sz w:val="26"/>
          <w:szCs w:val="26"/>
        </w:rPr>
        <w:t xml:space="preserve"> </w:t>
      </w:r>
    </w:p>
    <w:p w:rsidR="00876723" w:rsidRPr="001B2156" w:rsidRDefault="00876723" w:rsidP="00106643">
      <w:pPr>
        <w:spacing w:line="240" w:lineRule="atLeast"/>
        <w:rPr>
          <w:b/>
          <w:bCs/>
          <w:sz w:val="26"/>
          <w:szCs w:val="26"/>
        </w:rPr>
      </w:pPr>
    </w:p>
    <w:p w:rsidR="00876723" w:rsidRPr="001B2156" w:rsidRDefault="00876723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 xml:space="preserve">17-   Aşağıda karışık olarak verilen kelimelerden anlamlı bir cümle oluşturunuz. ( </w:t>
      </w:r>
      <w:r>
        <w:rPr>
          <w:b/>
          <w:bCs/>
          <w:sz w:val="26"/>
          <w:szCs w:val="26"/>
        </w:rPr>
        <w:t>4</w:t>
      </w:r>
      <w:r w:rsidRPr="001B2156">
        <w:rPr>
          <w:b/>
          <w:bCs/>
          <w:sz w:val="26"/>
          <w:szCs w:val="26"/>
        </w:rPr>
        <w:t xml:space="preserve"> Puan)</w:t>
      </w:r>
    </w:p>
    <w:p w:rsidR="00876723" w:rsidRPr="001B2156" w:rsidRDefault="00876723" w:rsidP="00042C58">
      <w:pPr>
        <w:rPr>
          <w:sz w:val="26"/>
          <w:szCs w:val="26"/>
        </w:rPr>
      </w:pPr>
    </w:p>
    <w:p w:rsidR="00876723" w:rsidRPr="001B2156" w:rsidRDefault="00876723" w:rsidP="00042C58">
      <w:pPr>
        <w:numPr>
          <w:ilvl w:val="0"/>
          <w:numId w:val="25"/>
        </w:numPr>
        <w:tabs>
          <w:tab w:val="clear" w:pos="360"/>
          <w:tab w:val="num" w:pos="0"/>
          <w:tab w:val="num" w:pos="480"/>
          <w:tab w:val="center" w:pos="5386"/>
        </w:tabs>
        <w:spacing w:line="360" w:lineRule="auto"/>
        <w:ind w:hanging="600"/>
        <w:rPr>
          <w:sz w:val="26"/>
          <w:szCs w:val="26"/>
        </w:rPr>
      </w:pPr>
      <w:r w:rsidRPr="001B2156">
        <w:rPr>
          <w:sz w:val="26"/>
          <w:szCs w:val="26"/>
        </w:rPr>
        <w:t>çocuğun – hakkı – her – vardır – eğitim</w:t>
      </w:r>
    </w:p>
    <w:p w:rsidR="00876723" w:rsidRPr="001B2156" w:rsidRDefault="00876723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  <w:r w:rsidRPr="001B2156">
        <w:rPr>
          <w:sz w:val="26"/>
          <w:szCs w:val="26"/>
        </w:rPr>
        <w:tab/>
        <w:t xml:space="preserve">   </w:t>
      </w:r>
    </w:p>
    <w:p w:rsidR="00876723" w:rsidRPr="001B2156" w:rsidRDefault="00876723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</w:p>
    <w:p w:rsidR="00876723" w:rsidRPr="001B2156" w:rsidRDefault="00876723" w:rsidP="00042C58">
      <w:pPr>
        <w:numPr>
          <w:ilvl w:val="0"/>
          <w:numId w:val="25"/>
        </w:numPr>
        <w:tabs>
          <w:tab w:val="clear" w:pos="360"/>
          <w:tab w:val="num" w:pos="0"/>
          <w:tab w:val="num" w:pos="480"/>
          <w:tab w:val="center" w:pos="5386"/>
        </w:tabs>
        <w:spacing w:line="360" w:lineRule="auto"/>
        <w:ind w:hanging="600"/>
        <w:rPr>
          <w:sz w:val="26"/>
          <w:szCs w:val="26"/>
        </w:rPr>
      </w:pPr>
      <w:r w:rsidRPr="001B2156">
        <w:rPr>
          <w:sz w:val="26"/>
          <w:szCs w:val="26"/>
        </w:rPr>
        <w:t xml:space="preserve">göstermeliyiz- farklılıklarımıza – bireysel – saygı       </w:t>
      </w:r>
    </w:p>
    <w:p w:rsidR="00876723" w:rsidRPr="001B2156" w:rsidRDefault="00876723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</w:p>
    <w:p w:rsidR="00876723" w:rsidRPr="001B2156" w:rsidRDefault="00876723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</w:p>
    <w:p w:rsidR="00876723" w:rsidRPr="001B2156" w:rsidRDefault="00876723" w:rsidP="00042C58">
      <w:pPr>
        <w:numPr>
          <w:ilvl w:val="0"/>
          <w:numId w:val="25"/>
        </w:numPr>
        <w:tabs>
          <w:tab w:val="clear" w:pos="360"/>
          <w:tab w:val="num" w:pos="0"/>
          <w:tab w:val="num" w:pos="480"/>
          <w:tab w:val="center" w:pos="5386"/>
        </w:tabs>
        <w:spacing w:line="360" w:lineRule="auto"/>
        <w:ind w:hanging="600"/>
        <w:rPr>
          <w:b/>
          <w:bCs/>
          <w:color w:val="231F20"/>
          <w:sz w:val="26"/>
          <w:szCs w:val="26"/>
        </w:rPr>
      </w:pPr>
      <w:r w:rsidRPr="001B2156">
        <w:rPr>
          <w:sz w:val="26"/>
          <w:szCs w:val="26"/>
        </w:rPr>
        <w:t xml:space="preserve">etmeliyiz- kurallarına - toplum – dikkat </w:t>
      </w:r>
    </w:p>
    <w:p w:rsidR="00876723" w:rsidRPr="001B2156" w:rsidRDefault="00876723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</w:p>
    <w:p w:rsidR="00876723" w:rsidRPr="001B2156" w:rsidRDefault="00876723" w:rsidP="00042C58">
      <w:pPr>
        <w:tabs>
          <w:tab w:val="num" w:pos="480"/>
          <w:tab w:val="center" w:pos="5386"/>
        </w:tabs>
        <w:spacing w:line="360" w:lineRule="auto"/>
        <w:rPr>
          <w:sz w:val="26"/>
          <w:szCs w:val="26"/>
        </w:rPr>
      </w:pPr>
    </w:p>
    <w:p w:rsidR="00876723" w:rsidRPr="001B2156" w:rsidRDefault="00876723" w:rsidP="00042C58">
      <w:pPr>
        <w:numPr>
          <w:ilvl w:val="0"/>
          <w:numId w:val="25"/>
        </w:numPr>
        <w:tabs>
          <w:tab w:val="clear" w:pos="360"/>
          <w:tab w:val="num" w:pos="0"/>
          <w:tab w:val="center" w:pos="5386"/>
        </w:tabs>
        <w:spacing w:line="360" w:lineRule="auto"/>
        <w:ind w:left="0" w:hanging="240"/>
        <w:rPr>
          <w:sz w:val="26"/>
          <w:szCs w:val="26"/>
        </w:rPr>
      </w:pPr>
      <w:r w:rsidRPr="001B2156">
        <w:rPr>
          <w:sz w:val="26"/>
          <w:szCs w:val="26"/>
        </w:rPr>
        <w:t xml:space="preserve">çiğnememeli- hakkını – adil- başkalarının – olmalıyız.     </w:t>
      </w:r>
    </w:p>
    <w:p w:rsidR="00876723" w:rsidRPr="001B2156" w:rsidRDefault="00876723" w:rsidP="00042C58">
      <w:pPr>
        <w:rPr>
          <w:sz w:val="26"/>
          <w:szCs w:val="26"/>
        </w:rPr>
      </w:pPr>
    </w:p>
    <w:p w:rsidR="00876723" w:rsidRPr="001B2156" w:rsidRDefault="00876723" w:rsidP="00680E8B">
      <w:pPr>
        <w:spacing w:line="240" w:lineRule="atLeast"/>
        <w:rPr>
          <w:sz w:val="26"/>
          <w:szCs w:val="26"/>
        </w:rPr>
      </w:pPr>
    </w:p>
    <w:p w:rsidR="00876723" w:rsidRPr="001B2156" w:rsidRDefault="00876723" w:rsidP="00707BFB">
      <w:pPr>
        <w:spacing w:line="240" w:lineRule="atLeast"/>
        <w:rPr>
          <w:b/>
          <w:bCs/>
          <w:color w:val="231F20"/>
          <w:sz w:val="26"/>
          <w:szCs w:val="26"/>
        </w:rPr>
      </w:pPr>
      <w:r w:rsidRPr="001B2156">
        <w:rPr>
          <w:sz w:val="26"/>
          <w:szCs w:val="26"/>
        </w:rPr>
        <w:t xml:space="preserve">     </w:t>
      </w:r>
    </w:p>
    <w:p w:rsidR="00876723" w:rsidRPr="001B2156" w:rsidRDefault="00876723" w:rsidP="00680E8B">
      <w:pPr>
        <w:rPr>
          <w:sz w:val="26"/>
          <w:szCs w:val="26"/>
        </w:rPr>
      </w:pPr>
    </w:p>
    <w:p w:rsidR="00876723" w:rsidRPr="001B2156" w:rsidRDefault="00876723" w:rsidP="00042C58">
      <w:pPr>
        <w:rPr>
          <w:b/>
          <w:bCs/>
          <w:sz w:val="26"/>
          <w:szCs w:val="26"/>
        </w:rPr>
      </w:pPr>
      <w:r w:rsidRPr="001B2156">
        <w:rPr>
          <w:b/>
          <w:bCs/>
          <w:sz w:val="26"/>
          <w:szCs w:val="26"/>
        </w:rPr>
        <w:t>18-  Aşağıdaki fıkrayı okuyunuz. Parantezlerin içine uygun noktalama işaretlerini koyunuz. (15 Puan)</w:t>
      </w:r>
    </w:p>
    <w:p w:rsidR="00876723" w:rsidRPr="001B2156" w:rsidRDefault="00876723" w:rsidP="00042C58">
      <w:pPr>
        <w:ind w:left="708"/>
        <w:rPr>
          <w:sz w:val="26"/>
          <w:szCs w:val="26"/>
        </w:rPr>
      </w:pPr>
      <w:r w:rsidRPr="001B2156">
        <w:rPr>
          <w:i/>
          <w:iCs/>
          <w:sz w:val="26"/>
          <w:szCs w:val="26"/>
        </w:rPr>
        <w:t xml:space="preserve">                </w:t>
      </w:r>
      <w:r w:rsidRPr="001B2156">
        <w:rPr>
          <w:sz w:val="26"/>
          <w:szCs w:val="26"/>
        </w:rPr>
        <w:t>TARHANA</w:t>
      </w:r>
    </w:p>
    <w:p w:rsidR="00876723" w:rsidRPr="001B2156" w:rsidRDefault="00876723" w:rsidP="00042C58">
      <w:pPr>
        <w:ind w:firstLine="540"/>
        <w:rPr>
          <w:sz w:val="26"/>
          <w:szCs w:val="26"/>
        </w:rPr>
      </w:pPr>
      <w:r w:rsidRPr="001B2156">
        <w:rPr>
          <w:sz w:val="26"/>
          <w:szCs w:val="26"/>
        </w:rPr>
        <w:t>Nasrettin Hoca bir gün oturduğu yerde kendi kendine söylenmiş(  )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   (  ) Ah(  ) Bir tarhana çorbası olsa da içsem(  )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Tam o sırada elinde tabakla komşunun kızı gelmiş(  ) Şöyle demiş(  ) 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  (  )Sizde tarhana çorbası varmış(  ) Annem hasta oldu(  ) Bir tabak çorba verir  misiniz(  )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>Hoca(  )</w:t>
      </w:r>
    </w:p>
    <w:p w:rsidR="00876723" w:rsidRPr="001B2156" w:rsidRDefault="00876723" w:rsidP="00042C58">
      <w:pPr>
        <w:rPr>
          <w:sz w:val="26"/>
          <w:szCs w:val="26"/>
        </w:rPr>
      </w:pPr>
      <w:r w:rsidRPr="001B2156">
        <w:rPr>
          <w:sz w:val="26"/>
          <w:szCs w:val="26"/>
        </w:rPr>
        <w:t xml:space="preserve">  (  )Vay canına(  ) Aklından geçirmeye bile gelmiyor(  ) Hemen kokusunu alıyorlar(  )</w:t>
      </w:r>
    </w:p>
    <w:p w:rsidR="00876723" w:rsidRPr="001B2156" w:rsidRDefault="00876723" w:rsidP="00680E8B">
      <w:pPr>
        <w:rPr>
          <w:sz w:val="26"/>
          <w:szCs w:val="26"/>
        </w:rPr>
      </w:pPr>
    </w:p>
    <w:p w:rsidR="00876723" w:rsidRPr="001B2156" w:rsidRDefault="00876723" w:rsidP="003934D4">
      <w:pPr>
        <w:rPr>
          <w:b/>
          <w:bCs/>
        </w:rPr>
      </w:pPr>
      <w:r w:rsidRPr="001B2156">
        <w:rPr>
          <w:b/>
          <w:bCs/>
        </w:rPr>
        <w:t>CEVAPLARINIZI KONTROL EDİNİZ.</w:t>
      </w:r>
    </w:p>
    <w:p w:rsidR="00876723" w:rsidRPr="001B2156" w:rsidRDefault="00876723" w:rsidP="003934D4">
      <w:pPr>
        <w:rPr>
          <w:rFonts w:ascii="Bookman Old Style" w:hAnsi="Bookman Old Style" w:cs="Bookman Old Style"/>
          <w:b/>
          <w:bCs/>
          <w:sz w:val="26"/>
          <w:szCs w:val="26"/>
        </w:rPr>
      </w:pPr>
      <w:r w:rsidRPr="001B2156">
        <w:rPr>
          <w:b/>
          <w:bCs/>
        </w:rPr>
        <w:t>NOT: Yazılarınızın düzgün</w:t>
      </w:r>
      <w:r>
        <w:rPr>
          <w:b/>
          <w:bCs/>
        </w:rPr>
        <w:t xml:space="preserve"> ve okunaklı olması  </w:t>
      </w:r>
      <w:r w:rsidRPr="001B2156">
        <w:rPr>
          <w:b/>
          <w:bCs/>
        </w:rPr>
        <w:t xml:space="preserve"> </w:t>
      </w:r>
      <w:r>
        <w:rPr>
          <w:b/>
          <w:bCs/>
        </w:rPr>
        <w:t>2</w:t>
      </w:r>
      <w:r w:rsidRPr="001B2156">
        <w:rPr>
          <w:b/>
          <w:bCs/>
        </w:rPr>
        <w:t xml:space="preserve"> puandır.</w:t>
      </w:r>
      <w:r w:rsidRPr="001B2156">
        <w:rPr>
          <w:rFonts w:ascii="Bookman Old Style" w:hAnsi="Bookman Old Style" w:cs="Bookman Old Style"/>
          <w:b/>
          <w:bCs/>
          <w:sz w:val="26"/>
          <w:szCs w:val="26"/>
        </w:rPr>
        <w:t xml:space="preserve"> </w:t>
      </w:r>
    </w:p>
    <w:sectPr w:rsidR="00876723" w:rsidRPr="001B2156" w:rsidSect="000145E6">
      <w:pgSz w:w="11906" w:h="16838"/>
      <w:pgMar w:top="360" w:right="386" w:bottom="540" w:left="540" w:header="708" w:footer="708" w:gutter="0"/>
      <w:cols w:num="2" w:space="708" w:equalWidth="0">
        <w:col w:w="5580" w:space="540"/>
        <w:col w:w="486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723" w:rsidRDefault="00876723" w:rsidP="00D206B4">
      <w:r>
        <w:separator/>
      </w:r>
    </w:p>
  </w:endnote>
  <w:endnote w:type="continuationSeparator" w:id="0">
    <w:p w:rsidR="00876723" w:rsidRDefault="00876723" w:rsidP="00D20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723" w:rsidRDefault="00876723" w:rsidP="00D206B4">
      <w:r>
        <w:separator/>
      </w:r>
    </w:p>
  </w:footnote>
  <w:footnote w:type="continuationSeparator" w:id="0">
    <w:p w:rsidR="00876723" w:rsidRDefault="00876723" w:rsidP="00D20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3597"/>
    <w:multiLevelType w:val="hybridMultilevel"/>
    <w:tmpl w:val="3C805836"/>
    <w:lvl w:ilvl="0" w:tplc="AA2CE366">
      <w:start w:val="3"/>
      <w:numFmt w:val="bullet"/>
      <w:lvlText w:val=""/>
      <w:lvlJc w:val="left"/>
      <w:pPr>
        <w:tabs>
          <w:tab w:val="num" w:pos="1185"/>
        </w:tabs>
        <w:ind w:left="118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">
    <w:nsid w:val="061578D7"/>
    <w:multiLevelType w:val="hybridMultilevel"/>
    <w:tmpl w:val="AD761000"/>
    <w:lvl w:ilvl="0" w:tplc="81BCA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342413"/>
    <w:multiLevelType w:val="hybridMultilevel"/>
    <w:tmpl w:val="471EE016"/>
    <w:lvl w:ilvl="0" w:tplc="041F0019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CF83B50"/>
    <w:multiLevelType w:val="hybridMultilevel"/>
    <w:tmpl w:val="6F02186C"/>
    <w:lvl w:ilvl="0" w:tplc="829C0A78">
      <w:start w:val="1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AD1D38"/>
    <w:multiLevelType w:val="hybridMultilevel"/>
    <w:tmpl w:val="D9AE63A0"/>
    <w:lvl w:ilvl="0" w:tplc="0C2E8C1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4DE3573"/>
    <w:multiLevelType w:val="hybridMultilevel"/>
    <w:tmpl w:val="01EAAE4E"/>
    <w:lvl w:ilvl="0" w:tplc="349A3FF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40C06272">
      <w:start w:val="1"/>
      <w:numFmt w:val="lowerLetter"/>
      <w:lvlText w:val="%2."/>
      <w:lvlJc w:val="left"/>
      <w:pPr>
        <w:ind w:left="1080" w:hanging="360"/>
      </w:pPr>
      <w:rPr>
        <w:rFonts w:cs="Times New Roman"/>
        <w:b/>
        <w:bCs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EE312A3"/>
    <w:multiLevelType w:val="hybridMultilevel"/>
    <w:tmpl w:val="695C5058"/>
    <w:lvl w:ilvl="0" w:tplc="0C2E8C1E">
      <w:start w:val="1"/>
      <w:numFmt w:val="decimal"/>
      <w:lvlText w:val="%1-"/>
      <w:lvlJc w:val="left"/>
      <w:pPr>
        <w:ind w:left="1004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>
    <w:nsid w:val="248373FC"/>
    <w:multiLevelType w:val="hybridMultilevel"/>
    <w:tmpl w:val="94C00EAE"/>
    <w:lvl w:ilvl="0" w:tplc="041F0019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8">
    <w:nsid w:val="251256A5"/>
    <w:multiLevelType w:val="multilevel"/>
    <w:tmpl w:val="917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4F6BAE"/>
    <w:multiLevelType w:val="hybridMultilevel"/>
    <w:tmpl w:val="A0626A10"/>
    <w:lvl w:ilvl="0" w:tplc="041F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8D0E64"/>
    <w:multiLevelType w:val="hybridMultilevel"/>
    <w:tmpl w:val="966ADBEE"/>
    <w:lvl w:ilvl="0" w:tplc="81BCA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D84CBF"/>
    <w:multiLevelType w:val="hybridMultilevel"/>
    <w:tmpl w:val="2A12437A"/>
    <w:lvl w:ilvl="0" w:tplc="BF12C91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u w:val="none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14F6A53"/>
    <w:multiLevelType w:val="hybridMultilevel"/>
    <w:tmpl w:val="C9D21B0E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>
    <w:nsid w:val="32896EAF"/>
    <w:multiLevelType w:val="hybridMultilevel"/>
    <w:tmpl w:val="7108B900"/>
    <w:lvl w:ilvl="0" w:tplc="81BCA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 w:tplc="77EE45A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4"/>
        <w:szCs w:val="24"/>
      </w:rPr>
    </w:lvl>
    <w:lvl w:ilvl="2" w:tplc="000C1C00">
      <w:start w:val="6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plc="A718E8D4">
      <w:start w:val="9"/>
      <w:numFmt w:val="decimal"/>
      <w:lvlText w:val="%4-"/>
      <w:lvlJc w:val="left"/>
      <w:pPr>
        <w:ind w:left="2880" w:hanging="360"/>
      </w:pPr>
      <w:rPr>
        <w:rFonts w:cs="Times New Roman"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E3A0181"/>
    <w:multiLevelType w:val="hybridMultilevel"/>
    <w:tmpl w:val="A7A4C95C"/>
    <w:lvl w:ilvl="0" w:tplc="041F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1E93AAB"/>
    <w:multiLevelType w:val="hybridMultilevel"/>
    <w:tmpl w:val="D0143F84"/>
    <w:lvl w:ilvl="0" w:tplc="77EE45A8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91448C"/>
    <w:multiLevelType w:val="hybridMultilevel"/>
    <w:tmpl w:val="4EF0A18A"/>
    <w:lvl w:ilvl="0" w:tplc="E9CCD58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A956E2FC">
      <w:start w:val="6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8">
    <w:nsid w:val="4E350D71"/>
    <w:multiLevelType w:val="hybridMultilevel"/>
    <w:tmpl w:val="35B852A4"/>
    <w:lvl w:ilvl="0" w:tplc="0220BE1E">
      <w:start w:val="8"/>
      <w:numFmt w:val="none"/>
      <w:lvlText w:val="8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5A72FD1"/>
    <w:multiLevelType w:val="hybridMultilevel"/>
    <w:tmpl w:val="633EC55C"/>
    <w:lvl w:ilvl="0" w:tplc="041F0019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0">
    <w:nsid w:val="57D53F0D"/>
    <w:multiLevelType w:val="hybridMultilevel"/>
    <w:tmpl w:val="1CDC67EA"/>
    <w:lvl w:ilvl="0" w:tplc="041F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E31B81"/>
    <w:multiLevelType w:val="hybridMultilevel"/>
    <w:tmpl w:val="8C4844FA"/>
    <w:lvl w:ilvl="0" w:tplc="66EABD18">
      <w:start w:val="10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C894ADF"/>
    <w:multiLevelType w:val="hybridMultilevel"/>
    <w:tmpl w:val="345047B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B71134"/>
    <w:multiLevelType w:val="hybridMultilevel"/>
    <w:tmpl w:val="0714D9C0"/>
    <w:lvl w:ilvl="0" w:tplc="7FAEC9D8">
      <w:start w:val="10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2E5263"/>
    <w:multiLevelType w:val="hybridMultilevel"/>
    <w:tmpl w:val="E0A6DBFC"/>
    <w:lvl w:ilvl="0" w:tplc="041F0019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5">
    <w:nsid w:val="75B57E3D"/>
    <w:multiLevelType w:val="hybridMultilevel"/>
    <w:tmpl w:val="775EC37C"/>
    <w:lvl w:ilvl="0" w:tplc="77EE45A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EC6482F"/>
    <w:multiLevelType w:val="hybridMultilevel"/>
    <w:tmpl w:val="13F6161E"/>
    <w:lvl w:ilvl="0" w:tplc="041F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8"/>
  </w:num>
  <w:num w:numId="5">
    <w:abstractNumId w:val="25"/>
  </w:num>
  <w:num w:numId="6">
    <w:abstractNumId w:val="5"/>
  </w:num>
  <w:num w:numId="7">
    <w:abstractNumId w:val="11"/>
  </w:num>
  <w:num w:numId="8">
    <w:abstractNumId w:val="4"/>
  </w:num>
  <w:num w:numId="9">
    <w:abstractNumId w:val="6"/>
  </w:num>
  <w:num w:numId="10">
    <w:abstractNumId w:val="16"/>
  </w:num>
  <w:num w:numId="11">
    <w:abstractNumId w:val="20"/>
  </w:num>
  <w:num w:numId="12">
    <w:abstractNumId w:val="2"/>
  </w:num>
  <w:num w:numId="13">
    <w:abstractNumId w:val="24"/>
  </w:num>
  <w:num w:numId="14">
    <w:abstractNumId w:val="9"/>
  </w:num>
  <w:num w:numId="15">
    <w:abstractNumId w:val="7"/>
  </w:num>
  <w:num w:numId="16">
    <w:abstractNumId w:val="3"/>
  </w:num>
  <w:num w:numId="17">
    <w:abstractNumId w:val="23"/>
  </w:num>
  <w:num w:numId="18">
    <w:abstractNumId w:val="26"/>
  </w:num>
  <w:num w:numId="19">
    <w:abstractNumId w:val="15"/>
  </w:num>
  <w:num w:numId="20">
    <w:abstractNumId w:val="19"/>
  </w:num>
  <w:num w:numId="21">
    <w:abstractNumId w:val="21"/>
  </w:num>
  <w:num w:numId="22">
    <w:abstractNumId w:val="18"/>
  </w:num>
  <w:num w:numId="23">
    <w:abstractNumId w:val="17"/>
  </w:num>
  <w:num w:numId="24">
    <w:abstractNumId w:val="12"/>
  </w:num>
  <w:num w:numId="25">
    <w:abstractNumId w:val="22"/>
  </w:num>
  <w:num w:numId="26">
    <w:abstractNumId w:val="0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33C"/>
    <w:rsid w:val="000145E6"/>
    <w:rsid w:val="0002063C"/>
    <w:rsid w:val="00025597"/>
    <w:rsid w:val="00042C58"/>
    <w:rsid w:val="000523FC"/>
    <w:rsid w:val="000828F7"/>
    <w:rsid w:val="00084200"/>
    <w:rsid w:val="000B0453"/>
    <w:rsid w:val="000B633C"/>
    <w:rsid w:val="000E0147"/>
    <w:rsid w:val="000E1C84"/>
    <w:rsid w:val="000E6B46"/>
    <w:rsid w:val="00106643"/>
    <w:rsid w:val="00110EDE"/>
    <w:rsid w:val="00144661"/>
    <w:rsid w:val="0016004C"/>
    <w:rsid w:val="00162265"/>
    <w:rsid w:val="001A42F6"/>
    <w:rsid w:val="001B2156"/>
    <w:rsid w:val="001B34DB"/>
    <w:rsid w:val="00206A57"/>
    <w:rsid w:val="00254D86"/>
    <w:rsid w:val="00295155"/>
    <w:rsid w:val="002A1BE9"/>
    <w:rsid w:val="002A7962"/>
    <w:rsid w:val="00303DB4"/>
    <w:rsid w:val="003234DF"/>
    <w:rsid w:val="003823EF"/>
    <w:rsid w:val="0038403E"/>
    <w:rsid w:val="00392DBF"/>
    <w:rsid w:val="003934D4"/>
    <w:rsid w:val="003C4E9C"/>
    <w:rsid w:val="003C6C5C"/>
    <w:rsid w:val="003D5EF5"/>
    <w:rsid w:val="00405EB9"/>
    <w:rsid w:val="00422884"/>
    <w:rsid w:val="00422D40"/>
    <w:rsid w:val="0045223C"/>
    <w:rsid w:val="00460BA6"/>
    <w:rsid w:val="004B3EC7"/>
    <w:rsid w:val="004B7603"/>
    <w:rsid w:val="004C1948"/>
    <w:rsid w:val="004F4564"/>
    <w:rsid w:val="004F7B69"/>
    <w:rsid w:val="005067E7"/>
    <w:rsid w:val="00523883"/>
    <w:rsid w:val="0053788F"/>
    <w:rsid w:val="00542092"/>
    <w:rsid w:val="005456E0"/>
    <w:rsid w:val="005B5F49"/>
    <w:rsid w:val="005D4C17"/>
    <w:rsid w:val="00624D4B"/>
    <w:rsid w:val="00644D6A"/>
    <w:rsid w:val="00650D87"/>
    <w:rsid w:val="00674518"/>
    <w:rsid w:val="00680E8B"/>
    <w:rsid w:val="006962AD"/>
    <w:rsid w:val="006A310B"/>
    <w:rsid w:val="006B0826"/>
    <w:rsid w:val="00707BFB"/>
    <w:rsid w:val="007108F1"/>
    <w:rsid w:val="00714FC0"/>
    <w:rsid w:val="00722DB2"/>
    <w:rsid w:val="007279CD"/>
    <w:rsid w:val="0073366F"/>
    <w:rsid w:val="00746CD9"/>
    <w:rsid w:val="007635B6"/>
    <w:rsid w:val="007C19E8"/>
    <w:rsid w:val="007F29DB"/>
    <w:rsid w:val="0080117C"/>
    <w:rsid w:val="00876723"/>
    <w:rsid w:val="008E473F"/>
    <w:rsid w:val="008E6215"/>
    <w:rsid w:val="009003F4"/>
    <w:rsid w:val="00910963"/>
    <w:rsid w:val="00934057"/>
    <w:rsid w:val="009400CB"/>
    <w:rsid w:val="00947461"/>
    <w:rsid w:val="00954C7B"/>
    <w:rsid w:val="009673EC"/>
    <w:rsid w:val="009723FB"/>
    <w:rsid w:val="009A22AF"/>
    <w:rsid w:val="009F11A8"/>
    <w:rsid w:val="00A13782"/>
    <w:rsid w:val="00A320B8"/>
    <w:rsid w:val="00A75CCF"/>
    <w:rsid w:val="00A8759D"/>
    <w:rsid w:val="00AA0404"/>
    <w:rsid w:val="00AB6155"/>
    <w:rsid w:val="00AD6F5B"/>
    <w:rsid w:val="00B01DAA"/>
    <w:rsid w:val="00B069C2"/>
    <w:rsid w:val="00B133BC"/>
    <w:rsid w:val="00B5228A"/>
    <w:rsid w:val="00B55B53"/>
    <w:rsid w:val="00B856F4"/>
    <w:rsid w:val="00BA4E03"/>
    <w:rsid w:val="00BA6A1A"/>
    <w:rsid w:val="00BA6B7D"/>
    <w:rsid w:val="00BC3300"/>
    <w:rsid w:val="00C07D0D"/>
    <w:rsid w:val="00C314E0"/>
    <w:rsid w:val="00CC7674"/>
    <w:rsid w:val="00CD5531"/>
    <w:rsid w:val="00CF0B73"/>
    <w:rsid w:val="00CF2026"/>
    <w:rsid w:val="00D206B4"/>
    <w:rsid w:val="00D4688B"/>
    <w:rsid w:val="00D5074F"/>
    <w:rsid w:val="00D63781"/>
    <w:rsid w:val="00D82D0F"/>
    <w:rsid w:val="00DD23A9"/>
    <w:rsid w:val="00DD4F06"/>
    <w:rsid w:val="00DE20CE"/>
    <w:rsid w:val="00DE2FB4"/>
    <w:rsid w:val="00E17F6C"/>
    <w:rsid w:val="00E323DF"/>
    <w:rsid w:val="00E419D4"/>
    <w:rsid w:val="00E44640"/>
    <w:rsid w:val="00E5599B"/>
    <w:rsid w:val="00EA188F"/>
    <w:rsid w:val="00EA2A88"/>
    <w:rsid w:val="00EA5EB3"/>
    <w:rsid w:val="00EB0004"/>
    <w:rsid w:val="00F1158F"/>
    <w:rsid w:val="00F20A56"/>
    <w:rsid w:val="00F41E13"/>
    <w:rsid w:val="00F424D6"/>
    <w:rsid w:val="00F60283"/>
    <w:rsid w:val="00F96484"/>
    <w:rsid w:val="00FA5C1A"/>
    <w:rsid w:val="00FD1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33C"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633C"/>
    <w:pPr>
      <w:keepNext/>
      <w:jc w:val="center"/>
      <w:outlineLvl w:val="6"/>
    </w:pPr>
    <w:rPr>
      <w:rFonts w:ascii="Arial" w:hAnsi="Arial" w:cs="Arial"/>
      <w:b/>
      <w:bCs/>
      <w:sz w:val="32"/>
      <w:szCs w:val="3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06A57"/>
    <w:rPr>
      <w:rFonts w:ascii="Calibri" w:hAnsi="Calibri" w:cs="Calibri"/>
      <w:sz w:val="24"/>
      <w:szCs w:val="24"/>
    </w:rPr>
  </w:style>
  <w:style w:type="paragraph" w:styleId="ListParagraph">
    <w:name w:val="List Paragraph"/>
    <w:basedOn w:val="Normal"/>
    <w:uiPriority w:val="99"/>
    <w:qFormat/>
    <w:rsid w:val="00F424D6"/>
    <w:pPr>
      <w:ind w:left="720"/>
    </w:pPr>
  </w:style>
  <w:style w:type="paragraph" w:styleId="Header">
    <w:name w:val="header"/>
    <w:basedOn w:val="Normal"/>
    <w:link w:val="HeaderChar"/>
    <w:uiPriority w:val="99"/>
    <w:rsid w:val="00D206B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206B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206B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206B4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840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8403E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8403E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4F45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1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1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1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1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1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01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1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1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1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1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01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1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1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1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12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01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1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1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12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1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1127</Words>
  <Characters>6428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TUĞRUL AYDIN</dc:creator>
  <cp:keywords>www.sorubak.com</cp:keywords>
  <dc:description>www.sorubak.com</dc:description>
  <cp:lastModifiedBy>Dogan</cp:lastModifiedBy>
  <cp:revision>www.sorubak.com</cp:revision>
  <cp:lastPrinted>2010-10-16T15:47:00Z</cp:lastPrinted>
  <dcterms:created xsi:type="dcterms:W3CDTF">2012-11-05T13:51:00Z</dcterms:created>
  <dcterms:modified xsi:type="dcterms:W3CDTF">2013-10-01T20:40:00Z</dcterms:modified>
  <cp:category>www.sorubak.com</cp:category>
  <cp:version>www.sorubak.com</cp:version>
</cp:coreProperties>
</file>