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2B8" w:rsidRDefault="001C52B8">
      <w:r>
        <w:t xml:space="preserve">                                                      SOSYAL BİLGİLER  DERSİ 4/B SINIFI 1. DEĞERLENDİRME           25/10/2013                                                                                 ADIM SOYADIM:</w:t>
      </w:r>
    </w:p>
    <w:p w:rsidR="001C52B8" w:rsidRDefault="001C52B8">
      <w:r>
        <w:t>NUMARAM:</w:t>
      </w:r>
      <w:r w:rsidRPr="00B653D0">
        <w:rPr>
          <w:b/>
        </w:rPr>
        <w:t xml:space="preserve"> </w:t>
      </w:r>
      <w:r>
        <w:rPr>
          <w:b/>
        </w:rPr>
        <w:t xml:space="preserve">                              </w:t>
      </w:r>
      <w:r w:rsidRPr="00B653D0">
        <w:rPr>
          <w:b/>
        </w:rPr>
        <w:t xml:space="preserve">  Aşağıda yer alan ifadelerden doğru olanlara “D” yanlış olanlara “Y” yazınız</w:t>
      </w:r>
      <w:r>
        <w:t>.</w:t>
      </w:r>
    </w:p>
    <w:p w:rsidR="001C52B8" w:rsidRPr="00097478" w:rsidRDefault="001C52B8" w:rsidP="00720B98">
      <w:pPr>
        <w:pStyle w:val="ListParagraph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>(     ) Başkalarının hatalarını hoş karşılayıp,onları kırmamak hoşgörüye örnektir.</w:t>
      </w:r>
      <w:r>
        <w:rPr>
          <w:rFonts w:ascii="Hand writing Mutlu" w:hAnsi="Hand writing Mutlu"/>
          <w:sz w:val="24"/>
          <w:szCs w:val="24"/>
        </w:rPr>
        <w:t xml:space="preserve"> </w:t>
      </w:r>
      <w:bookmarkStart w:id="0" w:name="OLE_LINK1"/>
      <w:bookmarkStart w:id="1" w:name="OLE_LINK2"/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</w:p>
    <w:p w:rsidR="001C52B8" w:rsidRPr="00097478" w:rsidRDefault="001C52B8" w:rsidP="00720B98">
      <w:pPr>
        <w:pStyle w:val="ListParagraph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>(     ) Bir kişinin uzun boylu olması o kişinin duygusal bir özelliğidir.</w:t>
      </w:r>
    </w:p>
    <w:p w:rsidR="001C52B8" w:rsidRPr="00097478" w:rsidRDefault="001C52B8" w:rsidP="00720B98">
      <w:pPr>
        <w:pStyle w:val="ListParagraph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>(     ) Çocuklar nüfus cüzdanına sahip olmak zorunda değildirler.</w:t>
      </w:r>
    </w:p>
    <w:p w:rsidR="001C52B8" w:rsidRPr="00097478" w:rsidRDefault="001C52B8" w:rsidP="00720B98">
      <w:pPr>
        <w:pStyle w:val="ListParagraph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>(     ) Çeşitli olayların,insanın iç dünyasında meydana getirdiği izlenimlere düşünce denir.</w:t>
      </w:r>
    </w:p>
    <w:p w:rsidR="001C52B8" w:rsidRPr="00097478" w:rsidRDefault="001C52B8" w:rsidP="00720B98">
      <w:pPr>
        <w:pStyle w:val="ListParagraph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>(     ) Her insanın parmak izi birbirinden farklıdır.</w:t>
      </w:r>
    </w:p>
    <w:p w:rsidR="001C52B8" w:rsidRPr="00B653D0" w:rsidRDefault="001C52B8" w:rsidP="00932AB2">
      <w:pPr>
        <w:ind w:left="360"/>
        <w:rPr>
          <w:b/>
        </w:rPr>
      </w:pPr>
      <w:r>
        <w:rPr>
          <w:b/>
        </w:rPr>
        <w:t xml:space="preserve">                      </w:t>
      </w:r>
      <w:r w:rsidRPr="00B653D0">
        <w:rPr>
          <w:b/>
        </w:rPr>
        <w:t xml:space="preserve">Aşağıdaki boşlukları verilen kelimelerden en uygun olanı ile doldurunuz. </w:t>
      </w:r>
    </w:p>
    <w:p w:rsidR="001C52B8" w:rsidRPr="00BC17CE" w:rsidRDefault="001C52B8" w:rsidP="00932AB2">
      <w:pPr>
        <w:ind w:left="360"/>
        <w:rPr>
          <w:b/>
        </w:rPr>
      </w:pPr>
      <w:r>
        <w:t xml:space="preserve">           </w:t>
      </w:r>
      <w:r>
        <w:rPr>
          <w:b/>
        </w:rPr>
        <w:t>f</w:t>
      </w:r>
      <w:r w:rsidRPr="00BC17CE">
        <w:rPr>
          <w:b/>
        </w:rPr>
        <w:t>iziksel</w:t>
      </w:r>
      <w:r>
        <w:rPr>
          <w:b/>
        </w:rPr>
        <w:t xml:space="preserve"> </w:t>
      </w:r>
      <w:r w:rsidRPr="00BC17CE">
        <w:rPr>
          <w:b/>
        </w:rPr>
        <w:t>- sürücü belgesi</w:t>
      </w:r>
      <w:r>
        <w:rPr>
          <w:b/>
        </w:rPr>
        <w:t xml:space="preserve"> </w:t>
      </w:r>
      <w:r w:rsidRPr="00BC17CE">
        <w:rPr>
          <w:b/>
        </w:rPr>
        <w:t>-</w:t>
      </w:r>
      <w:r>
        <w:rPr>
          <w:b/>
        </w:rPr>
        <w:t xml:space="preserve"> </w:t>
      </w:r>
      <w:r w:rsidRPr="00BC17CE">
        <w:rPr>
          <w:b/>
        </w:rPr>
        <w:t>nüfus cüzdanı</w:t>
      </w:r>
      <w:r>
        <w:rPr>
          <w:b/>
        </w:rPr>
        <w:t xml:space="preserve"> – </w:t>
      </w:r>
      <w:r w:rsidRPr="00BC17CE">
        <w:rPr>
          <w:b/>
        </w:rPr>
        <w:t>kişisel</w:t>
      </w:r>
      <w:r>
        <w:rPr>
          <w:b/>
        </w:rPr>
        <w:t xml:space="preserve"> </w:t>
      </w:r>
      <w:r w:rsidRPr="00BC17CE">
        <w:rPr>
          <w:b/>
        </w:rPr>
        <w:t>-</w:t>
      </w:r>
      <w:r>
        <w:rPr>
          <w:b/>
        </w:rPr>
        <w:t xml:space="preserve"> </w:t>
      </w:r>
      <w:r w:rsidRPr="00BC17CE">
        <w:rPr>
          <w:b/>
        </w:rPr>
        <w:t>birey</w:t>
      </w:r>
      <w:r>
        <w:rPr>
          <w:b/>
        </w:rPr>
        <w:t xml:space="preserve"> – </w:t>
      </w:r>
      <w:r w:rsidRPr="00BC17CE">
        <w:rPr>
          <w:b/>
        </w:rPr>
        <w:t>coşkuya</w:t>
      </w:r>
      <w:r>
        <w:rPr>
          <w:b/>
        </w:rPr>
        <w:t xml:space="preserve"> – </w:t>
      </w:r>
      <w:r w:rsidRPr="00BC17CE">
        <w:rPr>
          <w:b/>
        </w:rPr>
        <w:t>yasaya</w:t>
      </w:r>
      <w:r>
        <w:rPr>
          <w:b/>
        </w:rPr>
        <w:t xml:space="preserve"> </w:t>
      </w:r>
      <w:r w:rsidRPr="00BC17CE">
        <w:rPr>
          <w:b/>
        </w:rPr>
        <w:t>-</w:t>
      </w:r>
      <w:r>
        <w:rPr>
          <w:b/>
        </w:rPr>
        <w:t xml:space="preserve"> </w:t>
      </w:r>
      <w:r w:rsidRPr="00BC17CE">
        <w:rPr>
          <w:b/>
        </w:rPr>
        <w:t>hayır-</w:t>
      </w:r>
      <w:r>
        <w:rPr>
          <w:b/>
        </w:rPr>
        <w:t xml:space="preserve"> pul koleksiyonu</w:t>
      </w:r>
    </w:p>
    <w:p w:rsidR="001C52B8" w:rsidRPr="00097478" w:rsidRDefault="001C52B8" w:rsidP="00815A4F">
      <w:pPr>
        <w:pStyle w:val="ListParagraph"/>
        <w:numPr>
          <w:ilvl w:val="0"/>
          <w:numId w:val="1"/>
        </w:numPr>
        <w:ind w:left="142" w:hanging="284"/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 xml:space="preserve">Toplumları oluşturan, benzer ve farklı özellikleri olan insanların her birine </w:t>
      </w:r>
      <w:r w:rsidRPr="00097478">
        <w:rPr>
          <w:sz w:val="24"/>
          <w:szCs w:val="24"/>
        </w:rPr>
        <w:t>……………………</w:t>
      </w:r>
      <w:r w:rsidRPr="00097478">
        <w:rPr>
          <w:rFonts w:ascii="Hand writing Mutlu" w:hAnsi="Hand writing Mutlu"/>
          <w:sz w:val="24"/>
          <w:szCs w:val="24"/>
        </w:rPr>
        <w:t>.. denir.</w:t>
      </w:r>
    </w:p>
    <w:p w:rsidR="001C52B8" w:rsidRPr="00097478" w:rsidRDefault="001C52B8" w:rsidP="006551DB">
      <w:pPr>
        <w:pStyle w:val="ListParagraph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>Arkadaşlarım beni yanlış davranışa zorladığında etkili bir şekilde ----------------------------- derim.</w:t>
      </w:r>
    </w:p>
    <w:p w:rsidR="001C52B8" w:rsidRPr="00097478" w:rsidRDefault="001C52B8" w:rsidP="006551DB">
      <w:pPr>
        <w:pStyle w:val="ListParagraph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 xml:space="preserve">Bir kişinin saç,göz rengi;kilosu ya da boyu o kişinin ---------------------------------özelliğini yansıtır. </w:t>
      </w:r>
    </w:p>
    <w:p w:rsidR="001C52B8" w:rsidRPr="00097478" w:rsidRDefault="001C52B8" w:rsidP="006551DB">
      <w:pPr>
        <w:pStyle w:val="ListParagraph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>------------------------------</w:t>
      </w:r>
      <w:r w:rsidRPr="00097478">
        <w:rPr>
          <w:rFonts w:ascii="Hand writing Mutlu" w:hAnsi="Hand writing Mutlu"/>
          <w:i/>
          <w:sz w:val="24"/>
          <w:szCs w:val="24"/>
        </w:rPr>
        <w:t>Türkiye Cumhuriyeti vatandaşlarının tümünün sahip olduğu bir belgedir.</w:t>
      </w:r>
    </w:p>
    <w:p w:rsidR="001C52B8" w:rsidRPr="00097478" w:rsidRDefault="001C52B8" w:rsidP="00097478">
      <w:pPr>
        <w:pStyle w:val="ListParagraph"/>
        <w:numPr>
          <w:ilvl w:val="0"/>
          <w:numId w:val="1"/>
        </w:numPr>
        <w:ind w:left="426" w:hanging="66"/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i/>
          <w:sz w:val="24"/>
          <w:szCs w:val="24"/>
        </w:rPr>
        <w:t>29 Ekim Cumhuriyet Bayramı törenlerine katılmamız,bizim milli ---------------------ortak olduğumuzu gösterir.</w:t>
      </w:r>
    </w:p>
    <w:p w:rsidR="001C52B8" w:rsidRDefault="001C52B8" w:rsidP="00B653D0">
      <w:pPr>
        <w:pStyle w:val="ListParagraph"/>
        <w:rPr>
          <w:i/>
        </w:rPr>
      </w:pPr>
      <w:r>
        <w:rPr>
          <w:b/>
          <w:i/>
        </w:rPr>
        <w:t xml:space="preserve">                </w:t>
      </w:r>
      <w:r w:rsidRPr="00B653D0">
        <w:rPr>
          <w:b/>
          <w:i/>
        </w:rPr>
        <w:t>Aşağıdaki soruların cevaplarını uygun seçeneği yuvarlak içine alarak belirtiniz</w:t>
      </w:r>
      <w:r>
        <w:rPr>
          <w:i/>
        </w:rPr>
        <w:t>.</w:t>
      </w:r>
    </w:p>
    <w:p w:rsidR="001C52B8" w:rsidRPr="00097478" w:rsidRDefault="001C52B8" w:rsidP="00B653D0">
      <w:pPr>
        <w:pStyle w:val="ListParagraph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 xml:space="preserve">Olayların oluş sırasına göre sıralanmasına </w:t>
      </w:r>
      <w:r w:rsidRPr="00097478">
        <w:rPr>
          <w:sz w:val="24"/>
          <w:szCs w:val="24"/>
        </w:rPr>
        <w:t>………………</w:t>
      </w:r>
      <w:r w:rsidRPr="00097478">
        <w:rPr>
          <w:rFonts w:ascii="Hand writing Mutlu" w:hAnsi="Hand writing Mutlu"/>
          <w:sz w:val="24"/>
          <w:szCs w:val="24"/>
        </w:rPr>
        <w:t>.. denir.</w:t>
      </w:r>
    </w:p>
    <w:p w:rsidR="001C52B8" w:rsidRPr="00097478" w:rsidRDefault="001C52B8" w:rsidP="00B653D0">
      <w:pPr>
        <w:pStyle w:val="ListParagraph"/>
        <w:numPr>
          <w:ilvl w:val="0"/>
          <w:numId w:val="2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>tarih               B) belgeleme                  C) kronoloji                    D) sınıflandırma</w:t>
      </w:r>
      <w:r w:rsidRPr="00097478">
        <w:rPr>
          <w:rFonts w:ascii="Hand writing Mutlu" w:hAnsi="Hand writing Mutlu"/>
          <w:sz w:val="24"/>
          <w:szCs w:val="24"/>
        </w:rPr>
        <w:tab/>
      </w:r>
    </w:p>
    <w:p w:rsidR="001C52B8" w:rsidRPr="00097478" w:rsidRDefault="001C52B8" w:rsidP="00B653D0">
      <w:pPr>
        <w:pStyle w:val="ListParagraph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 xml:space="preserve">  Nüfus cüzdanları üzerinde inceleme yapan  birisi bir bilginin ülkedeki bütün vatandaşlar için farklı olduğunu görmüştür.Bu bilgi aşağıdakilerden hangisidir?</w:t>
      </w:r>
    </w:p>
    <w:p w:rsidR="001C52B8" w:rsidRPr="00097478" w:rsidRDefault="001C52B8" w:rsidP="00417D5C">
      <w:pPr>
        <w:pStyle w:val="ListParagraph"/>
        <w:numPr>
          <w:ilvl w:val="0"/>
          <w:numId w:val="3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 xml:space="preserve">Adı-soyadı   </w:t>
      </w:r>
      <w:r>
        <w:rPr>
          <w:rFonts w:ascii="Hand writing Mutlu" w:hAnsi="Hand writing Mutlu"/>
          <w:sz w:val="24"/>
          <w:szCs w:val="24"/>
        </w:rPr>
        <w:t xml:space="preserve">     B) Doğum günü     C) Doğum yeri  </w:t>
      </w:r>
      <w:r w:rsidRPr="00097478">
        <w:rPr>
          <w:rFonts w:ascii="Hand writing Mutlu" w:hAnsi="Hand writing Mutlu"/>
          <w:sz w:val="24"/>
          <w:szCs w:val="24"/>
        </w:rPr>
        <w:t xml:space="preserve"> D) T.C kimlik no</w:t>
      </w:r>
    </w:p>
    <w:p w:rsidR="001C52B8" w:rsidRPr="00097478" w:rsidRDefault="001C52B8" w:rsidP="00417D5C">
      <w:pPr>
        <w:pStyle w:val="ListParagraph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 xml:space="preserve">Alparslan </w:t>
      </w:r>
      <w:r w:rsidRPr="00097478">
        <w:rPr>
          <w:sz w:val="24"/>
          <w:szCs w:val="24"/>
        </w:rPr>
        <w:t>“</w:t>
      </w:r>
      <w:r w:rsidRPr="00097478">
        <w:rPr>
          <w:rFonts w:ascii="Hand writing Mutlu" w:hAnsi="Hand writing Mutlu"/>
          <w:sz w:val="24"/>
          <w:szCs w:val="24"/>
        </w:rPr>
        <w:t>Sevgili dedeciğim,neden bize gelmiyorsun?Herkes senin yolunu gözlüyor,sensiz hiçbir şeyin tadı yok.</w:t>
      </w:r>
      <w:r w:rsidRPr="00097478">
        <w:rPr>
          <w:sz w:val="24"/>
          <w:szCs w:val="24"/>
        </w:rPr>
        <w:t>”</w:t>
      </w:r>
      <w:r w:rsidRPr="00097478">
        <w:rPr>
          <w:rFonts w:ascii="Hand writing Mutlu" w:hAnsi="Hand writing Mutlu"/>
          <w:sz w:val="24"/>
          <w:szCs w:val="24"/>
        </w:rPr>
        <w:t>diyerek hangi duygusunu ifade etmiştir?</w:t>
      </w:r>
    </w:p>
    <w:p w:rsidR="001C52B8" w:rsidRPr="00097478" w:rsidRDefault="001C52B8" w:rsidP="00417D5C">
      <w:pPr>
        <w:pStyle w:val="ListParagraph"/>
        <w:numPr>
          <w:ilvl w:val="0"/>
          <w:numId w:val="4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>mutluluk         B) özlem         C) korku           D) endişe</w:t>
      </w:r>
    </w:p>
    <w:p w:rsidR="001C52B8" w:rsidRPr="00097478" w:rsidRDefault="001C52B8" w:rsidP="00B114E9">
      <w:pPr>
        <w:pStyle w:val="ListParagraph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 xml:space="preserve"> Aşağıdakilerden hangisi yanlıştır?</w:t>
      </w:r>
    </w:p>
    <w:p w:rsidR="001C52B8" w:rsidRPr="00097478" w:rsidRDefault="001C52B8" w:rsidP="00B114E9">
      <w:pPr>
        <w:pStyle w:val="ListParagraph"/>
        <w:numPr>
          <w:ilvl w:val="0"/>
          <w:numId w:val="5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>Kimlik bilgilerimiz kişisel bilgilerimizi yansıtır.</w:t>
      </w:r>
    </w:p>
    <w:p w:rsidR="001C52B8" w:rsidRPr="00097478" w:rsidRDefault="001C52B8" w:rsidP="00B114E9">
      <w:pPr>
        <w:pStyle w:val="ListParagraph"/>
        <w:numPr>
          <w:ilvl w:val="0"/>
          <w:numId w:val="5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>Farklılıklarımızı hoşgörü ile karşılamalıyız.</w:t>
      </w:r>
    </w:p>
    <w:p w:rsidR="001C52B8" w:rsidRPr="00097478" w:rsidRDefault="001C52B8" w:rsidP="00B114E9">
      <w:pPr>
        <w:pStyle w:val="ListParagraph"/>
        <w:numPr>
          <w:ilvl w:val="0"/>
          <w:numId w:val="5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>Yaşanan olaylara göre duygularımız değişmez.</w:t>
      </w:r>
    </w:p>
    <w:p w:rsidR="001C52B8" w:rsidRPr="00097478" w:rsidRDefault="001C52B8" w:rsidP="00B114E9">
      <w:pPr>
        <w:pStyle w:val="ListParagraph"/>
        <w:numPr>
          <w:ilvl w:val="0"/>
          <w:numId w:val="5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>Takım tutmak sosyal özelliktir.</w:t>
      </w:r>
    </w:p>
    <w:p w:rsidR="001C52B8" w:rsidRPr="00097478" w:rsidRDefault="001C52B8" w:rsidP="00B114E9">
      <w:p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 xml:space="preserve">    15) </w:t>
      </w:r>
      <w:r>
        <w:rPr>
          <w:rFonts w:ascii="Hand writing Mutlu" w:hAnsi="Hand writing Mutlu"/>
          <w:sz w:val="24"/>
          <w:szCs w:val="24"/>
        </w:rPr>
        <w:t xml:space="preserve">    </w:t>
      </w:r>
      <w:r w:rsidRPr="00097478">
        <w:rPr>
          <w:rFonts w:ascii="Hand writing Mutlu" w:hAnsi="Hand writing Mutlu"/>
          <w:sz w:val="24"/>
          <w:szCs w:val="24"/>
        </w:rPr>
        <w:t xml:space="preserve">1. Atatürk 19 </w:t>
      </w:r>
      <w:r>
        <w:rPr>
          <w:rFonts w:ascii="Hand writing Mutlu" w:hAnsi="Hand writing Mutlu"/>
          <w:sz w:val="24"/>
          <w:szCs w:val="24"/>
        </w:rPr>
        <w:t>M</w:t>
      </w:r>
      <w:r w:rsidRPr="00097478">
        <w:rPr>
          <w:rFonts w:ascii="Hand writing Mutlu" w:hAnsi="Hand writing Mutlu"/>
          <w:sz w:val="24"/>
          <w:szCs w:val="24"/>
        </w:rPr>
        <w:t>ayıs 1919</w:t>
      </w:r>
      <w:r w:rsidRPr="00097478">
        <w:rPr>
          <w:sz w:val="24"/>
          <w:szCs w:val="24"/>
        </w:rPr>
        <w:t>’</w:t>
      </w:r>
      <w:r w:rsidRPr="00097478">
        <w:rPr>
          <w:rFonts w:ascii="Hand writing Mutlu" w:hAnsi="Hand writing Mutlu"/>
          <w:sz w:val="24"/>
          <w:szCs w:val="24"/>
        </w:rPr>
        <w:t>da Samsun</w:t>
      </w:r>
      <w:r w:rsidRPr="00097478">
        <w:rPr>
          <w:sz w:val="24"/>
          <w:szCs w:val="24"/>
        </w:rPr>
        <w:t>’</w:t>
      </w:r>
      <w:r w:rsidRPr="00097478">
        <w:rPr>
          <w:rFonts w:ascii="Hand writing Mutlu" w:hAnsi="Hand writing Mutlu"/>
          <w:sz w:val="24"/>
          <w:szCs w:val="24"/>
        </w:rPr>
        <w:t>a çıktı.</w:t>
      </w:r>
    </w:p>
    <w:p w:rsidR="001C52B8" w:rsidRPr="00097478" w:rsidRDefault="001C52B8" w:rsidP="00B114E9">
      <w:p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 xml:space="preserve">           2. 29 Ekim 1923</w:t>
      </w:r>
      <w:r w:rsidRPr="00097478">
        <w:rPr>
          <w:sz w:val="24"/>
          <w:szCs w:val="24"/>
        </w:rPr>
        <w:t>’</w:t>
      </w:r>
      <w:r w:rsidRPr="00097478">
        <w:rPr>
          <w:rFonts w:ascii="Hand writing Mutlu" w:hAnsi="Hand writing Mutlu"/>
          <w:sz w:val="24"/>
          <w:szCs w:val="24"/>
        </w:rPr>
        <w:t>te Cumhuriyet ilan edildi.</w:t>
      </w:r>
    </w:p>
    <w:p w:rsidR="001C52B8" w:rsidRPr="00097478" w:rsidRDefault="001C52B8" w:rsidP="00B114E9">
      <w:p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 xml:space="preserve">          3. 15 Mayıs 1919</w:t>
      </w:r>
      <w:r w:rsidRPr="00097478">
        <w:rPr>
          <w:sz w:val="24"/>
          <w:szCs w:val="24"/>
        </w:rPr>
        <w:t>’</w:t>
      </w:r>
      <w:r w:rsidRPr="00097478">
        <w:rPr>
          <w:rFonts w:ascii="Hand writing Mutlu" w:hAnsi="Hand writing Mutlu"/>
          <w:sz w:val="24"/>
          <w:szCs w:val="24"/>
        </w:rPr>
        <w:t>da Yunanlılar İzmir</w:t>
      </w:r>
      <w:r w:rsidRPr="00097478">
        <w:rPr>
          <w:sz w:val="24"/>
          <w:szCs w:val="24"/>
        </w:rPr>
        <w:t>’</w:t>
      </w:r>
      <w:r w:rsidRPr="00097478">
        <w:rPr>
          <w:rFonts w:ascii="Hand writing Mutlu" w:hAnsi="Hand writing Mutlu"/>
          <w:sz w:val="24"/>
          <w:szCs w:val="24"/>
        </w:rPr>
        <w:t>i işgal ettiler.</w:t>
      </w:r>
    </w:p>
    <w:p w:rsidR="001C52B8" w:rsidRPr="00097478" w:rsidRDefault="001C52B8" w:rsidP="00B114E9">
      <w:p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 xml:space="preserve">         4.  9 Eylül 1922</w:t>
      </w:r>
      <w:r w:rsidRPr="00097478">
        <w:rPr>
          <w:sz w:val="24"/>
          <w:szCs w:val="24"/>
        </w:rPr>
        <w:t>’</w:t>
      </w:r>
      <w:r w:rsidRPr="00097478">
        <w:rPr>
          <w:rFonts w:ascii="Hand writing Mutlu" w:hAnsi="Hand writing Mutlu"/>
          <w:sz w:val="24"/>
          <w:szCs w:val="24"/>
        </w:rPr>
        <w:t>de İzmir</w:t>
      </w:r>
      <w:r w:rsidRPr="00097478">
        <w:rPr>
          <w:sz w:val="24"/>
          <w:szCs w:val="24"/>
        </w:rPr>
        <w:t>’</w:t>
      </w:r>
      <w:r w:rsidRPr="00097478">
        <w:rPr>
          <w:rFonts w:ascii="Hand writing Mutlu" w:hAnsi="Hand writing Mutlu"/>
          <w:sz w:val="24"/>
          <w:szCs w:val="24"/>
        </w:rPr>
        <w:t>i geri aldık.</w:t>
      </w:r>
    </w:p>
    <w:p w:rsidR="001C52B8" w:rsidRPr="00097478" w:rsidRDefault="001C52B8" w:rsidP="00B114E9">
      <w:p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 xml:space="preserve">        5.  24 Temmuz 1923</w:t>
      </w:r>
      <w:r w:rsidRPr="00097478">
        <w:rPr>
          <w:sz w:val="24"/>
          <w:szCs w:val="24"/>
        </w:rPr>
        <w:t>’</w:t>
      </w:r>
      <w:r w:rsidRPr="00097478">
        <w:rPr>
          <w:rFonts w:ascii="Hand writing Mutlu" w:hAnsi="Hand writing Mutlu"/>
          <w:sz w:val="24"/>
          <w:szCs w:val="24"/>
        </w:rPr>
        <w:t>te Lozan Barış Antlaşması imzalandı.</w:t>
      </w:r>
    </w:p>
    <w:p w:rsidR="001C52B8" w:rsidRPr="00097478" w:rsidRDefault="001C52B8" w:rsidP="00B114E9">
      <w:p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>Yukarıdaki bilgilerin kronolojik sırası aşağıdakilerden hangisidir?</w:t>
      </w:r>
    </w:p>
    <w:p w:rsidR="001C52B8" w:rsidRDefault="001C52B8" w:rsidP="001863E5">
      <w:pPr>
        <w:pStyle w:val="ListParagraph"/>
        <w:numPr>
          <w:ilvl w:val="0"/>
          <w:numId w:val="6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>3-1-4-5</w:t>
      </w:r>
      <w:r>
        <w:rPr>
          <w:rFonts w:ascii="Hand writing Mutlu" w:hAnsi="Hand writing Mutlu"/>
          <w:sz w:val="24"/>
          <w:szCs w:val="24"/>
        </w:rPr>
        <w:t>-2</w:t>
      </w:r>
      <w:r w:rsidRPr="00097478">
        <w:rPr>
          <w:rFonts w:ascii="Hand writing Mutlu" w:hAnsi="Hand writing Mutlu"/>
          <w:sz w:val="24"/>
          <w:szCs w:val="24"/>
        </w:rPr>
        <w:t xml:space="preserve">         </w:t>
      </w:r>
      <w:r>
        <w:rPr>
          <w:rFonts w:ascii="Hand writing Mutlu" w:hAnsi="Hand writing Mutlu"/>
          <w:sz w:val="24"/>
          <w:szCs w:val="24"/>
        </w:rPr>
        <w:t xml:space="preserve">B) 1-3-4-5-2     </w:t>
      </w:r>
      <w:r w:rsidRPr="00097478">
        <w:rPr>
          <w:rFonts w:ascii="Hand writing Mutlu" w:hAnsi="Hand writing Mutlu"/>
          <w:sz w:val="24"/>
          <w:szCs w:val="24"/>
        </w:rPr>
        <w:t xml:space="preserve">  C) 3-1-5-4</w:t>
      </w:r>
      <w:r>
        <w:rPr>
          <w:rFonts w:ascii="Hand writing Mutlu" w:hAnsi="Hand writing Mutlu"/>
          <w:sz w:val="24"/>
          <w:szCs w:val="24"/>
        </w:rPr>
        <w:t xml:space="preserve">-2       </w:t>
      </w:r>
      <w:r w:rsidRPr="00097478">
        <w:rPr>
          <w:rFonts w:ascii="Hand writing Mutlu" w:hAnsi="Hand writing Mutlu"/>
          <w:sz w:val="24"/>
          <w:szCs w:val="24"/>
        </w:rPr>
        <w:t xml:space="preserve">  D) 1-4-3-5-2  </w:t>
      </w:r>
    </w:p>
    <w:p w:rsidR="001C52B8" w:rsidRPr="00097478" w:rsidRDefault="001C52B8" w:rsidP="00720DD4">
      <w:pPr>
        <w:pStyle w:val="ListParagraph"/>
        <w:ind w:left="450"/>
        <w:rPr>
          <w:rFonts w:ascii="Hand writing Mutlu" w:hAnsi="Hand writing Mutlu"/>
          <w:sz w:val="24"/>
          <w:szCs w:val="24"/>
        </w:rPr>
      </w:pPr>
    </w:p>
    <w:p w:rsidR="001C52B8" w:rsidRDefault="001C52B8" w:rsidP="0049414F">
      <w:pPr>
        <w:pStyle w:val="ListParagraph"/>
        <w:numPr>
          <w:ilvl w:val="0"/>
          <w:numId w:val="7"/>
        </w:numPr>
        <w:rPr>
          <w:rFonts w:ascii="Hand writing Mutlu" w:hAnsi="Hand writing Mutlu"/>
          <w:sz w:val="24"/>
          <w:szCs w:val="24"/>
        </w:rPr>
      </w:pPr>
      <w:r w:rsidRPr="00097478">
        <w:rPr>
          <w:rFonts w:ascii="Hand writing Mutlu" w:hAnsi="Hand writing Mutlu"/>
          <w:sz w:val="24"/>
          <w:szCs w:val="24"/>
        </w:rPr>
        <w:t xml:space="preserve">Kişilerin yaşamlarıyla ilgili anlattıklarını kaydederek yapılan araştırma yöntemine </w:t>
      </w:r>
      <w:r w:rsidRPr="00097478">
        <w:rPr>
          <w:sz w:val="24"/>
          <w:szCs w:val="24"/>
        </w:rPr>
        <w:t>………………………………</w:t>
      </w:r>
      <w:r w:rsidRPr="00097478">
        <w:rPr>
          <w:rFonts w:ascii="Hand writing Mutlu" w:hAnsi="Hand writing Mutlu"/>
          <w:sz w:val="24"/>
          <w:szCs w:val="24"/>
        </w:rPr>
        <w:t>.denir.</w:t>
      </w:r>
    </w:p>
    <w:p w:rsidR="001C52B8" w:rsidRDefault="001C52B8" w:rsidP="0049414F">
      <w:pPr>
        <w:pStyle w:val="ListParagraph"/>
        <w:numPr>
          <w:ilvl w:val="0"/>
          <w:numId w:val="7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Sütçü İmam hangi ilimizin kahramanlık sembolüdür?</w:t>
      </w:r>
    </w:p>
    <w:p w:rsidR="001C52B8" w:rsidRDefault="001C52B8" w:rsidP="00CA5051">
      <w:pPr>
        <w:pStyle w:val="ListParagraph"/>
        <w:numPr>
          <w:ilvl w:val="0"/>
          <w:numId w:val="9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Kahramanmaraş     B) Gaziantep     C) Şanlıurfa      D) Erzurum</w:t>
      </w:r>
    </w:p>
    <w:p w:rsidR="001C52B8" w:rsidRPr="00815A4F" w:rsidRDefault="001C52B8" w:rsidP="00075C9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</w:t>
      </w:r>
      <w:r w:rsidRPr="00075C91">
        <w:rPr>
          <w:rFonts w:ascii="Hand writing Mutlu" w:hAnsi="Hand writing Mutlu"/>
          <w:sz w:val="24"/>
          <w:szCs w:val="24"/>
        </w:rPr>
        <w:t>18-</w:t>
      </w:r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“Öldüreceğiz diyenlere karşı,ölmeyeceğiz diye savaşa girebiliriz.Ama milletin hayatı tehlikeye girmedikçe savaş bir cinayettir.”</w:t>
      </w:r>
      <w:r w:rsidRPr="00815A4F">
        <w:rPr>
          <w:rFonts w:ascii="Hand writing Mutlu" w:hAnsi="Hand writing Mutlu"/>
          <w:sz w:val="24"/>
          <w:szCs w:val="24"/>
        </w:rPr>
        <w:t>Atatürk</w:t>
      </w:r>
      <w:r>
        <w:rPr>
          <w:rFonts w:ascii="Times New Roman" w:hAnsi="Times New Roman"/>
          <w:sz w:val="24"/>
          <w:szCs w:val="24"/>
        </w:rPr>
        <w:t>’</w:t>
      </w:r>
      <w:r w:rsidRPr="00815A4F">
        <w:rPr>
          <w:rFonts w:ascii="Hand writing Mutlu" w:hAnsi="Hand writing Mutlu"/>
          <w:sz w:val="24"/>
          <w:szCs w:val="24"/>
        </w:rPr>
        <w:t>ün bu anlatımı onun hangi yönünü göstermektedir?</w:t>
      </w:r>
    </w:p>
    <w:p w:rsidR="001C52B8" w:rsidRPr="00815A4F" w:rsidRDefault="001C52B8" w:rsidP="00815A4F">
      <w:pPr>
        <w:pStyle w:val="ListParagraph"/>
        <w:numPr>
          <w:ilvl w:val="0"/>
          <w:numId w:val="11"/>
        </w:numPr>
        <w:rPr>
          <w:rFonts w:ascii="Hand writing Mutlu" w:hAnsi="Hand writing Mutlu"/>
          <w:sz w:val="24"/>
          <w:szCs w:val="24"/>
        </w:rPr>
      </w:pPr>
      <w:r w:rsidRPr="00815A4F">
        <w:rPr>
          <w:rFonts w:ascii="Hand writing Mutlu" w:hAnsi="Hand writing Mutlu"/>
          <w:sz w:val="24"/>
          <w:szCs w:val="24"/>
        </w:rPr>
        <w:t xml:space="preserve">Barışçılığı   </w:t>
      </w:r>
      <w:r>
        <w:rPr>
          <w:rFonts w:ascii="Hand writing Mutlu" w:hAnsi="Hand writing Mutlu"/>
          <w:sz w:val="24"/>
          <w:szCs w:val="24"/>
        </w:rPr>
        <w:t xml:space="preserve">     B) Vatanseverliğini    </w:t>
      </w:r>
      <w:r w:rsidRPr="00815A4F">
        <w:rPr>
          <w:rFonts w:ascii="Hand writing Mutlu" w:hAnsi="Hand writing Mutlu"/>
          <w:sz w:val="24"/>
          <w:szCs w:val="24"/>
        </w:rPr>
        <w:t xml:space="preserve"> C) </w:t>
      </w:r>
      <w:r>
        <w:rPr>
          <w:rFonts w:ascii="Hand writing Mutlu" w:hAnsi="Hand writing Mutlu"/>
          <w:sz w:val="24"/>
          <w:szCs w:val="24"/>
        </w:rPr>
        <w:t>D</w:t>
      </w:r>
      <w:r w:rsidRPr="00815A4F">
        <w:rPr>
          <w:rFonts w:ascii="Hand writing Mutlu" w:hAnsi="Hand writing Mutlu"/>
          <w:sz w:val="24"/>
          <w:szCs w:val="24"/>
        </w:rPr>
        <w:t xml:space="preserve">emokratlığını        D) </w:t>
      </w:r>
      <w:r>
        <w:rPr>
          <w:rFonts w:ascii="Hand writing Mutlu" w:hAnsi="Hand writing Mutlu"/>
          <w:sz w:val="24"/>
          <w:szCs w:val="24"/>
        </w:rPr>
        <w:t>Ö</w:t>
      </w:r>
      <w:r w:rsidRPr="00815A4F">
        <w:rPr>
          <w:rFonts w:ascii="Hand writing Mutlu" w:hAnsi="Hand writing Mutlu"/>
          <w:sz w:val="24"/>
          <w:szCs w:val="24"/>
        </w:rPr>
        <w:t>nderliğini</w:t>
      </w:r>
    </w:p>
    <w:p w:rsidR="001C52B8" w:rsidRPr="00075C91" w:rsidRDefault="001C52B8" w:rsidP="00075C91">
      <w:pPr>
        <w:pStyle w:val="ListParagraph"/>
        <w:numPr>
          <w:ilvl w:val="0"/>
          <w:numId w:val="10"/>
        </w:numPr>
        <w:rPr>
          <w:rFonts w:ascii="Hand writing Mutlu" w:hAnsi="Hand writing Mutlu"/>
          <w:sz w:val="24"/>
          <w:szCs w:val="24"/>
        </w:rPr>
      </w:pPr>
      <w:r w:rsidRPr="00075C91">
        <w:rPr>
          <w:rFonts w:ascii="Hand writing Mutlu" w:hAnsi="Hand writing Mutlu"/>
          <w:sz w:val="24"/>
          <w:szCs w:val="24"/>
        </w:rPr>
        <w:t xml:space="preserve"> Nüfus cüzdanlarının ön yüzünde bulunan 10 temel bilgiyi yazınız.</w:t>
      </w:r>
    </w:p>
    <w:p w:rsidR="001C52B8" w:rsidRPr="00720DD4" w:rsidRDefault="001C52B8" w:rsidP="00720DD4">
      <w:pPr>
        <w:pStyle w:val="ListParagraph"/>
        <w:rPr>
          <w:rFonts w:ascii="Hand writing Mutlu" w:hAnsi="Hand writing Mutlu"/>
          <w:sz w:val="24"/>
          <w:szCs w:val="24"/>
        </w:rPr>
      </w:pPr>
    </w:p>
    <w:p w:rsidR="001C52B8" w:rsidRDefault="001C52B8" w:rsidP="00720DD4">
      <w:pPr>
        <w:pStyle w:val="ListParagraph"/>
        <w:numPr>
          <w:ilvl w:val="0"/>
          <w:numId w:val="8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2.                   3                      4.</w:t>
      </w:r>
    </w:p>
    <w:p w:rsidR="001C52B8" w:rsidRDefault="001C52B8" w:rsidP="00720DD4">
      <w:pPr>
        <w:ind w:left="7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5-                   6-                 7-                      8-</w:t>
      </w:r>
    </w:p>
    <w:p w:rsidR="001C52B8" w:rsidRDefault="001C52B8" w:rsidP="00720DD4">
      <w:pPr>
        <w:ind w:left="7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9-                          10-</w:t>
      </w:r>
    </w:p>
    <w:p w:rsidR="001C52B8" w:rsidRDefault="001C52B8" w:rsidP="00720DD4">
      <w:pPr>
        <w:ind w:left="7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İlk 18 soru 5</w:t>
      </w:r>
      <w:r>
        <w:rPr>
          <w:rFonts w:ascii="Times New Roman" w:hAnsi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>er, 19.soru ise 10 puan değerindedir.              Alaaddin Üste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5"/>
        <w:gridCol w:w="1647"/>
        <w:gridCol w:w="1658"/>
        <w:gridCol w:w="1658"/>
        <w:gridCol w:w="1658"/>
        <w:gridCol w:w="1659"/>
      </w:tblGrid>
      <w:tr w:rsidR="001C52B8" w:rsidRPr="004B477C" w:rsidTr="004B477C">
        <w:tc>
          <w:tcPr>
            <w:tcW w:w="1771" w:type="dxa"/>
          </w:tcPr>
          <w:p w:rsidR="001C52B8" w:rsidRPr="004B477C" w:rsidRDefault="001C52B8" w:rsidP="004B477C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4B477C">
              <w:rPr>
                <w:rFonts w:ascii="Hand writing Mutlu" w:hAnsi="Hand writing Mutlu"/>
                <w:sz w:val="24"/>
                <w:szCs w:val="24"/>
              </w:rPr>
              <w:t>Not</w:t>
            </w:r>
          </w:p>
        </w:tc>
        <w:tc>
          <w:tcPr>
            <w:tcW w:w="1771" w:type="dxa"/>
          </w:tcPr>
          <w:p w:rsidR="001C52B8" w:rsidRPr="004B477C" w:rsidRDefault="001C52B8" w:rsidP="004B477C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4B477C">
              <w:rPr>
                <w:rFonts w:ascii="Hand writing Mutlu" w:hAnsi="Hand writing Mutlu"/>
                <w:sz w:val="24"/>
                <w:szCs w:val="24"/>
              </w:rPr>
              <w:t xml:space="preserve">   0-44 (1)</w:t>
            </w:r>
          </w:p>
        </w:tc>
        <w:tc>
          <w:tcPr>
            <w:tcW w:w="1771" w:type="dxa"/>
          </w:tcPr>
          <w:p w:rsidR="001C52B8" w:rsidRPr="004B477C" w:rsidRDefault="001C52B8" w:rsidP="004B477C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4B477C">
              <w:rPr>
                <w:rFonts w:ascii="Hand writing Mutlu" w:hAnsi="Hand writing Mutlu"/>
                <w:sz w:val="24"/>
                <w:szCs w:val="24"/>
              </w:rPr>
              <w:t xml:space="preserve">  45-54 (2)</w:t>
            </w:r>
          </w:p>
        </w:tc>
        <w:tc>
          <w:tcPr>
            <w:tcW w:w="1772" w:type="dxa"/>
          </w:tcPr>
          <w:p w:rsidR="001C52B8" w:rsidRPr="004B477C" w:rsidRDefault="001C52B8" w:rsidP="004B477C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4B477C">
              <w:rPr>
                <w:rFonts w:ascii="Hand writing Mutlu" w:hAnsi="Hand writing Mutlu"/>
                <w:sz w:val="24"/>
                <w:szCs w:val="24"/>
              </w:rPr>
              <w:t xml:space="preserve"> 55-69 (3)</w:t>
            </w:r>
          </w:p>
        </w:tc>
        <w:tc>
          <w:tcPr>
            <w:tcW w:w="1772" w:type="dxa"/>
          </w:tcPr>
          <w:p w:rsidR="001C52B8" w:rsidRPr="004B477C" w:rsidRDefault="001C52B8" w:rsidP="004B477C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4B477C">
              <w:rPr>
                <w:rFonts w:ascii="Hand writing Mutlu" w:hAnsi="Hand writing Mutlu"/>
                <w:sz w:val="24"/>
                <w:szCs w:val="24"/>
              </w:rPr>
              <w:t xml:space="preserve"> 70-84 (4)</w:t>
            </w:r>
          </w:p>
        </w:tc>
        <w:tc>
          <w:tcPr>
            <w:tcW w:w="1772" w:type="dxa"/>
          </w:tcPr>
          <w:p w:rsidR="001C52B8" w:rsidRPr="004B477C" w:rsidRDefault="001C52B8" w:rsidP="004B477C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4B477C">
              <w:rPr>
                <w:rFonts w:ascii="Hand writing Mutlu" w:hAnsi="Hand writing Mutlu"/>
                <w:sz w:val="24"/>
                <w:szCs w:val="24"/>
              </w:rPr>
              <w:t>85-100 (5)</w:t>
            </w:r>
          </w:p>
        </w:tc>
      </w:tr>
      <w:tr w:rsidR="001C52B8" w:rsidRPr="004B477C" w:rsidTr="004B477C">
        <w:tc>
          <w:tcPr>
            <w:tcW w:w="1771" w:type="dxa"/>
          </w:tcPr>
          <w:p w:rsidR="001C52B8" w:rsidRPr="004B477C" w:rsidRDefault="001C52B8" w:rsidP="004B477C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4B477C">
              <w:rPr>
                <w:rFonts w:ascii="Hand writing Mutlu" w:hAnsi="Hand writing Mutlu"/>
                <w:sz w:val="24"/>
                <w:szCs w:val="24"/>
              </w:rPr>
              <w:t>Öğrenci</w:t>
            </w:r>
          </w:p>
        </w:tc>
        <w:tc>
          <w:tcPr>
            <w:tcW w:w="1771" w:type="dxa"/>
          </w:tcPr>
          <w:p w:rsidR="001C52B8" w:rsidRPr="004B477C" w:rsidRDefault="001C52B8" w:rsidP="004B477C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771" w:type="dxa"/>
          </w:tcPr>
          <w:p w:rsidR="001C52B8" w:rsidRPr="004B477C" w:rsidRDefault="001C52B8" w:rsidP="004B477C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772" w:type="dxa"/>
          </w:tcPr>
          <w:p w:rsidR="001C52B8" w:rsidRPr="004B477C" w:rsidRDefault="001C52B8" w:rsidP="004B477C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772" w:type="dxa"/>
          </w:tcPr>
          <w:p w:rsidR="001C52B8" w:rsidRPr="004B477C" w:rsidRDefault="001C52B8" w:rsidP="004B477C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772" w:type="dxa"/>
          </w:tcPr>
          <w:p w:rsidR="001C52B8" w:rsidRPr="004B477C" w:rsidRDefault="001C52B8" w:rsidP="004B477C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1C52B8" w:rsidRPr="00720DD4" w:rsidRDefault="001C52B8" w:rsidP="00720DD4">
      <w:pPr>
        <w:ind w:left="720"/>
        <w:rPr>
          <w:rFonts w:ascii="Hand writing Mutlu" w:hAnsi="Hand writing Mutlu"/>
          <w:sz w:val="24"/>
          <w:szCs w:val="24"/>
        </w:rPr>
      </w:pPr>
    </w:p>
    <w:p w:rsidR="001C52B8" w:rsidRDefault="001C52B8" w:rsidP="00B114E9"/>
    <w:p w:rsidR="001C52B8" w:rsidRDefault="001C52B8" w:rsidP="00B114E9"/>
    <w:p w:rsidR="001C52B8" w:rsidRDefault="001C52B8" w:rsidP="00B114E9"/>
    <w:p w:rsidR="001C52B8" w:rsidRDefault="001C52B8" w:rsidP="00B114E9"/>
    <w:p w:rsidR="001C52B8" w:rsidRDefault="001C52B8" w:rsidP="00B114E9"/>
    <w:p w:rsidR="001C52B8" w:rsidRDefault="001C52B8" w:rsidP="00B114E9"/>
    <w:p w:rsidR="001C52B8" w:rsidRDefault="001C52B8" w:rsidP="00B114E9"/>
    <w:p w:rsidR="001C52B8" w:rsidRDefault="001C52B8" w:rsidP="00B114E9"/>
    <w:p w:rsidR="001C52B8" w:rsidRDefault="001C52B8" w:rsidP="00B114E9"/>
    <w:p w:rsidR="001C52B8" w:rsidRDefault="001C52B8" w:rsidP="00B114E9"/>
    <w:p w:rsidR="001C52B8" w:rsidRDefault="001C52B8" w:rsidP="00B114E9"/>
    <w:p w:rsidR="001C52B8" w:rsidRDefault="001C52B8" w:rsidP="00B114E9"/>
    <w:p w:rsidR="001C52B8" w:rsidRDefault="001C52B8" w:rsidP="00B114E9"/>
    <w:p w:rsidR="001C52B8" w:rsidRDefault="001C52B8" w:rsidP="00B114E9"/>
    <w:p w:rsidR="001C52B8" w:rsidRDefault="001C52B8" w:rsidP="00B114E9"/>
    <w:p w:rsidR="001C52B8" w:rsidRDefault="001C52B8" w:rsidP="00B114E9"/>
    <w:p w:rsidR="001C52B8" w:rsidRDefault="001C52B8" w:rsidP="00B114E9"/>
    <w:p w:rsidR="001C52B8" w:rsidRDefault="001C52B8" w:rsidP="00B114E9"/>
    <w:p w:rsidR="001C52B8" w:rsidRDefault="001C52B8" w:rsidP="00B114E9"/>
    <w:p w:rsidR="001C52B8" w:rsidRDefault="001C52B8" w:rsidP="00B114E9"/>
    <w:p w:rsidR="001C52B8" w:rsidRDefault="001C52B8" w:rsidP="00B114E9">
      <w:pPr>
        <w:pStyle w:val="ListParagraph"/>
        <w:ind w:left="1080"/>
      </w:pPr>
    </w:p>
    <w:p w:rsidR="001C52B8" w:rsidRDefault="001C52B8">
      <w:r>
        <w:t xml:space="preserve">    </w:t>
      </w:r>
    </w:p>
    <w:p w:rsidR="001C52B8" w:rsidRDefault="001C52B8">
      <w:r>
        <w:t xml:space="preserve">                                                                             </w:t>
      </w:r>
    </w:p>
    <w:sectPr w:rsidR="001C52B8" w:rsidSect="00815A4F">
      <w:pgSz w:w="11906" w:h="16838"/>
      <w:pgMar w:top="567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0CA0"/>
    <w:multiLevelType w:val="hybridMultilevel"/>
    <w:tmpl w:val="5A3E966E"/>
    <w:lvl w:ilvl="0" w:tplc="4B788CFE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">
    <w:nsid w:val="2EDC5A00"/>
    <w:multiLevelType w:val="hybridMultilevel"/>
    <w:tmpl w:val="19089428"/>
    <w:lvl w:ilvl="0" w:tplc="3AE6F8C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5336672"/>
    <w:multiLevelType w:val="hybridMultilevel"/>
    <w:tmpl w:val="144622B8"/>
    <w:lvl w:ilvl="0" w:tplc="9A205A84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3">
    <w:nsid w:val="472C20A2"/>
    <w:multiLevelType w:val="hybridMultilevel"/>
    <w:tmpl w:val="4B3A798A"/>
    <w:lvl w:ilvl="0" w:tplc="0136DA1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05B0638"/>
    <w:multiLevelType w:val="hybridMultilevel"/>
    <w:tmpl w:val="C0A032D4"/>
    <w:lvl w:ilvl="0" w:tplc="56A21E0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60434368"/>
    <w:multiLevelType w:val="hybridMultilevel"/>
    <w:tmpl w:val="289072B0"/>
    <w:lvl w:ilvl="0" w:tplc="041F0011">
      <w:start w:val="1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CF2355"/>
    <w:multiLevelType w:val="hybridMultilevel"/>
    <w:tmpl w:val="3AC0225C"/>
    <w:lvl w:ilvl="0" w:tplc="A8425A3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8E73254"/>
    <w:multiLevelType w:val="hybridMultilevel"/>
    <w:tmpl w:val="A9F23330"/>
    <w:lvl w:ilvl="0" w:tplc="9C1C7F0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6F15DC7"/>
    <w:multiLevelType w:val="hybridMultilevel"/>
    <w:tmpl w:val="80FA565C"/>
    <w:lvl w:ilvl="0" w:tplc="C9D80E0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B055124"/>
    <w:multiLevelType w:val="hybridMultilevel"/>
    <w:tmpl w:val="6896D6EA"/>
    <w:lvl w:ilvl="0" w:tplc="6CDCBE76">
      <w:start w:val="1"/>
      <w:numFmt w:val="upperLetter"/>
      <w:lvlText w:val="%1)"/>
      <w:lvlJc w:val="left"/>
      <w:pPr>
        <w:ind w:left="109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DAA3BE5"/>
    <w:multiLevelType w:val="hybridMultilevel"/>
    <w:tmpl w:val="1DE8D5BE"/>
    <w:lvl w:ilvl="0" w:tplc="041F0011">
      <w:start w:val="16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4"/>
  </w:num>
  <w:num w:numId="5">
    <w:abstractNumId w:val="7"/>
  </w:num>
  <w:num w:numId="6">
    <w:abstractNumId w:val="0"/>
  </w:num>
  <w:num w:numId="7">
    <w:abstractNumId w:val="10"/>
  </w:num>
  <w:num w:numId="8">
    <w:abstractNumId w:val="6"/>
  </w:num>
  <w:num w:numId="9">
    <w:abstractNumId w:val="9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0B98"/>
    <w:rsid w:val="00075C91"/>
    <w:rsid w:val="00097478"/>
    <w:rsid w:val="000F4F6D"/>
    <w:rsid w:val="00151EB7"/>
    <w:rsid w:val="001863E5"/>
    <w:rsid w:val="001C52B8"/>
    <w:rsid w:val="00417D5C"/>
    <w:rsid w:val="0049414F"/>
    <w:rsid w:val="004B3EC7"/>
    <w:rsid w:val="004B477C"/>
    <w:rsid w:val="00553EE7"/>
    <w:rsid w:val="006551DB"/>
    <w:rsid w:val="006F5730"/>
    <w:rsid w:val="00720B98"/>
    <w:rsid w:val="00720DD4"/>
    <w:rsid w:val="007577F7"/>
    <w:rsid w:val="00815A4F"/>
    <w:rsid w:val="00932AB2"/>
    <w:rsid w:val="009E07A8"/>
    <w:rsid w:val="00B114E9"/>
    <w:rsid w:val="00B653D0"/>
    <w:rsid w:val="00BC17CE"/>
    <w:rsid w:val="00CA5051"/>
    <w:rsid w:val="00D85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7A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20B98"/>
    <w:pPr>
      <w:ind w:left="720"/>
      <w:contextualSpacing/>
    </w:pPr>
  </w:style>
  <w:style w:type="table" w:styleId="TableGrid">
    <w:name w:val="Table Grid"/>
    <w:basedOn w:val="TableNormal"/>
    <w:uiPriority w:val="99"/>
    <w:rsid w:val="007577F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53EE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162</TotalTime>
  <Pages>3</Pages>
  <Words>569</Words>
  <Characters>3248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QUAKE</dc:creator>
  <cp:keywords>www.sorubak.com</cp:keywords>
  <dc:description>www.sorubak.com</dc:description>
  <cp:lastModifiedBy>Dogan</cp:lastModifiedBy>
  <cp:revision>www.sorubak.com</cp:revision>
  <cp:lastPrinted>2011-10-23T18:42:00Z</cp:lastPrinted>
  <dcterms:created xsi:type="dcterms:W3CDTF">2011-10-22T16:33:00Z</dcterms:created>
  <dcterms:modified xsi:type="dcterms:W3CDTF">2013-10-01T20:37:00Z</dcterms:modified>
  <cp:category>www.sorubak.com</cp:category>
  <cp:version>www.sorubak.com</cp:version>
</cp:coreProperties>
</file>