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5C" w:rsidRDefault="00A87F5C" w:rsidP="0075791C">
      <w:pPr>
        <w:jc w:val="center"/>
        <w:rPr>
          <w:sz w:val="28"/>
          <w:szCs w:val="28"/>
        </w:rPr>
      </w:pPr>
      <w:r w:rsidRPr="0075791C">
        <w:rPr>
          <w:sz w:val="28"/>
          <w:szCs w:val="28"/>
        </w:rPr>
        <w:t>SOSYAL</w:t>
      </w:r>
      <w:r>
        <w:rPr>
          <w:sz w:val="28"/>
          <w:szCs w:val="28"/>
        </w:rPr>
        <w:t xml:space="preserve"> </w:t>
      </w:r>
      <w:r w:rsidRPr="0075791C">
        <w:rPr>
          <w:sz w:val="28"/>
          <w:szCs w:val="28"/>
        </w:rPr>
        <w:t xml:space="preserve"> BİLGİLER </w:t>
      </w:r>
      <w:r>
        <w:rPr>
          <w:sz w:val="28"/>
          <w:szCs w:val="28"/>
        </w:rPr>
        <w:t xml:space="preserve"> </w:t>
      </w:r>
      <w:r w:rsidRPr="0075791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75791C">
        <w:rPr>
          <w:sz w:val="28"/>
          <w:szCs w:val="28"/>
        </w:rPr>
        <w:t xml:space="preserve">DÖNEM </w:t>
      </w:r>
      <w:r>
        <w:rPr>
          <w:sz w:val="28"/>
          <w:szCs w:val="28"/>
        </w:rPr>
        <w:t xml:space="preserve"> </w:t>
      </w:r>
      <w:r w:rsidRPr="0075791C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75791C">
        <w:rPr>
          <w:sz w:val="28"/>
          <w:szCs w:val="28"/>
        </w:rPr>
        <w:t>YAZILISI</w:t>
      </w:r>
    </w:p>
    <w:p w:rsidR="00A87F5C" w:rsidRPr="00795E50" w:rsidRDefault="00A87F5C" w:rsidP="0075791C">
      <w:pPr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1.                       </w:t>
      </w:r>
      <w:r w:rsidRPr="00795E50">
        <w:rPr>
          <w:rFonts w:ascii="Comic Sans MS" w:hAnsi="Comic Sans MS"/>
          <w:b/>
          <w:sz w:val="20"/>
          <w:szCs w:val="20"/>
          <w:u w:val="single"/>
        </w:rPr>
        <w:t xml:space="preserve">1. Çalışma </w:t>
      </w:r>
      <w:r w:rsidRPr="00795E50">
        <w:rPr>
          <w:rFonts w:ascii="Comic Sans MS" w:hAnsi="Comic Sans MS"/>
          <w:sz w:val="20"/>
          <w:szCs w:val="20"/>
        </w:rPr>
        <w:t xml:space="preserve">                                                                              </w:t>
      </w:r>
      <w:r w:rsidRPr="00795E50">
        <w:rPr>
          <w:rFonts w:ascii="Comic Sans MS" w:hAnsi="Comic Sans MS"/>
          <w:b/>
          <w:sz w:val="20"/>
          <w:szCs w:val="20"/>
          <w:u w:val="single"/>
        </w:rPr>
        <w:t xml:space="preserve">2. Çalışma </w:t>
      </w:r>
      <w:r w:rsidRPr="00795E50">
        <w:rPr>
          <w:rFonts w:ascii="Comic Sans MS" w:hAnsi="Comic Sans MS"/>
          <w:sz w:val="20"/>
          <w:szCs w:val="20"/>
        </w:rPr>
        <w:t xml:space="preserve">                                                       </w:t>
      </w:r>
    </w:p>
    <w:p w:rsidR="00A87F5C" w:rsidRPr="00795E50" w:rsidRDefault="00A87F5C" w:rsidP="0075791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group id="_x0000_s1026" style="position:absolute;margin-left:317.25pt;margin-top:5.75pt;width:18pt;height:53.25pt;z-index:251653632" coordorigin="7537,2267" coordsize="360,1825">
            <v:line id="_x0000_s1027" style="position:absolute" from="7537,2267" to="7537,4092"/>
            <v:line id="_x0000_s1028" style="position:absolute" from="7537,2267" to="7897,2267">
              <v:stroke endarrow="block"/>
            </v:line>
            <v:line id="_x0000_s1029" style="position:absolute" from="7537,2765" to="7897,2765">
              <v:stroke endarrow="block"/>
            </v:line>
            <v:line id="_x0000_s1030" style="position:absolute" from="7537,3213" to="7897,3213">
              <v:stroke endarrow="block"/>
            </v:line>
            <v:line id="_x0000_s1031" style="position:absolute" from="7537,3661" to="7897,3661">
              <v:stroke endarrow="block"/>
            </v:line>
          </v:group>
        </w:pict>
      </w:r>
      <w:r w:rsidRPr="00795E50">
        <w:rPr>
          <w:rFonts w:ascii="Comic Sans MS" w:hAnsi="Comic Sans MS"/>
          <w:sz w:val="20"/>
          <w:szCs w:val="20"/>
        </w:rPr>
        <w:t xml:space="preserve">         </w:t>
      </w:r>
      <w:r w:rsidRPr="00795E50">
        <w:rPr>
          <w:rFonts w:ascii="Comic Sans MS" w:hAnsi="Comic Sans MS"/>
          <w:b/>
          <w:sz w:val="20"/>
          <w:szCs w:val="20"/>
        </w:rPr>
        <w:t xml:space="preserve">“Ayşe    </w:t>
      </w:r>
      <w:r w:rsidRPr="00795E50">
        <w:rPr>
          <w:rFonts w:ascii="Comic Sans MS" w:hAnsi="Comic Sans MS"/>
          <w:sz w:val="20"/>
          <w:szCs w:val="20"/>
        </w:rPr>
        <w:t>:Babaanneciğim, sen ne zaman doğdun?                                1935 Babaanne doğdu</w:t>
      </w:r>
    </w:p>
    <w:p w:rsidR="00A87F5C" w:rsidRPr="00795E50" w:rsidRDefault="00A87F5C" w:rsidP="0075791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          </w:t>
      </w:r>
      <w:r w:rsidRPr="00795E50">
        <w:rPr>
          <w:rFonts w:ascii="Comic Sans MS" w:hAnsi="Comic Sans MS"/>
          <w:b/>
          <w:sz w:val="20"/>
          <w:szCs w:val="20"/>
        </w:rPr>
        <w:t>Babaanne:</w:t>
      </w:r>
      <w:r w:rsidRPr="00795E50">
        <w:rPr>
          <w:rFonts w:ascii="Comic Sans MS" w:hAnsi="Comic Sans MS"/>
          <w:sz w:val="20"/>
          <w:szCs w:val="20"/>
        </w:rPr>
        <w:t>1935 yılında doğdum, yavrucuğum.                                     1954 Dedemle evlenmiş</w:t>
      </w:r>
    </w:p>
    <w:p w:rsidR="00A87F5C" w:rsidRPr="00795E50" w:rsidRDefault="00A87F5C" w:rsidP="0075791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          </w:t>
      </w:r>
      <w:r w:rsidRPr="00795E50">
        <w:rPr>
          <w:rFonts w:ascii="Comic Sans MS" w:hAnsi="Comic Sans MS"/>
          <w:b/>
          <w:sz w:val="20"/>
          <w:szCs w:val="20"/>
        </w:rPr>
        <w:t>Ayşe     :</w:t>
      </w:r>
      <w:r w:rsidRPr="00795E50">
        <w:rPr>
          <w:rFonts w:ascii="Comic Sans MS" w:hAnsi="Comic Sans MS"/>
          <w:sz w:val="20"/>
          <w:szCs w:val="20"/>
        </w:rPr>
        <w:t xml:space="preserve"> Dedemle kaç yaşında evlendin?                                         1957 Babam doğmuş</w:t>
      </w:r>
    </w:p>
    <w:p w:rsidR="00A87F5C" w:rsidRPr="00795E50" w:rsidRDefault="00A87F5C" w:rsidP="0075791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          </w:t>
      </w:r>
      <w:r w:rsidRPr="00795E50">
        <w:rPr>
          <w:rFonts w:ascii="Comic Sans MS" w:hAnsi="Comic Sans MS"/>
          <w:b/>
          <w:sz w:val="20"/>
          <w:szCs w:val="20"/>
        </w:rPr>
        <w:t>Babaanne:</w:t>
      </w:r>
      <w:r w:rsidRPr="00795E50">
        <w:rPr>
          <w:rFonts w:ascii="Comic Sans MS" w:hAnsi="Comic Sans MS"/>
          <w:sz w:val="20"/>
          <w:szCs w:val="20"/>
        </w:rPr>
        <w:t xml:space="preserve"> On dokuz yaşında evlendim.                                               ……………………………………</w:t>
      </w:r>
    </w:p>
    <w:p w:rsidR="00A87F5C" w:rsidRPr="00795E50" w:rsidRDefault="00A87F5C" w:rsidP="0075791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          </w:t>
      </w:r>
      <w:r w:rsidRPr="00795E50">
        <w:rPr>
          <w:rFonts w:ascii="Comic Sans MS" w:hAnsi="Comic Sans MS"/>
          <w:b/>
          <w:sz w:val="20"/>
          <w:szCs w:val="20"/>
        </w:rPr>
        <w:t>Ayşe     :</w:t>
      </w:r>
      <w:r w:rsidRPr="00795E50">
        <w:rPr>
          <w:rFonts w:ascii="Comic Sans MS" w:hAnsi="Comic Sans MS"/>
          <w:sz w:val="20"/>
          <w:szCs w:val="20"/>
        </w:rPr>
        <w:t xml:space="preserve"> Babam ne zaman doğdu?</w:t>
      </w:r>
    </w:p>
    <w:p w:rsidR="00A87F5C" w:rsidRPr="00795E50" w:rsidRDefault="00A87F5C" w:rsidP="009806F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b/>
          <w:sz w:val="20"/>
          <w:szCs w:val="20"/>
        </w:rPr>
        <w:t xml:space="preserve">       Babaanne:</w:t>
      </w:r>
      <w:r w:rsidRPr="00795E50">
        <w:rPr>
          <w:rFonts w:ascii="Comic Sans MS" w:hAnsi="Comic Sans MS"/>
          <w:sz w:val="20"/>
          <w:szCs w:val="20"/>
        </w:rPr>
        <w:t xml:space="preserve"> Baban 1957 yılında doğdu.</w:t>
      </w:r>
    </w:p>
    <w:p w:rsidR="00A87F5C" w:rsidRPr="00795E50" w:rsidRDefault="00A87F5C" w:rsidP="009806FD">
      <w:pPr>
        <w:spacing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         </w:t>
      </w:r>
      <w:r w:rsidRPr="00795E50">
        <w:rPr>
          <w:rFonts w:ascii="Comic Sans MS" w:hAnsi="Comic Sans MS"/>
          <w:b/>
          <w:sz w:val="20"/>
          <w:szCs w:val="20"/>
        </w:rPr>
        <w:t>Yukarıdaki 1. çalışma ve 2. çalışma için sırasıyla ne söylenebilir</w:t>
      </w:r>
      <w:r w:rsidRPr="00795E50">
        <w:rPr>
          <w:rFonts w:ascii="Comic Sans MS" w:hAnsi="Comic Sans MS"/>
          <w:sz w:val="20"/>
          <w:szCs w:val="20"/>
        </w:rPr>
        <w:t>?</w:t>
      </w:r>
    </w:p>
    <w:p w:rsidR="00A87F5C" w:rsidRPr="00795E50" w:rsidRDefault="00A87F5C" w:rsidP="009806FD">
      <w:pPr>
        <w:spacing w:after="0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A)    1. çalışma kronoloji, 2. çalışma sözlü tarih                 B)    1.çalışma sözlü tarih çalışması,2.çalışma kronoloji</w:t>
      </w:r>
    </w:p>
    <w:p w:rsidR="00A87F5C" w:rsidRPr="00795E50" w:rsidRDefault="00A87F5C" w:rsidP="009806FD">
      <w:pPr>
        <w:spacing w:after="0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C)    1. çalışma kronoloji, 2. çalışma yazılı tarih                 D)    1.çalışma sözlü tarih ,2.çalışma yazılı tarih </w:t>
      </w:r>
    </w:p>
    <w:bookmarkStart w:id="0" w:name="OLE_LINK1"/>
    <w:bookmarkStart w:id="1" w:name="OLE_LINK2"/>
    <w:p w:rsidR="00A87F5C" w:rsidRPr="00795E50" w:rsidRDefault="00A87F5C" w:rsidP="009806FD">
      <w:pPr>
        <w:spacing w:after="0"/>
        <w:rPr>
          <w:rFonts w:ascii="Comic Sans MS" w:hAnsi="Comic Sans MS"/>
          <w:sz w:val="20"/>
          <w:szCs w:val="20"/>
        </w:rPr>
      </w:pPr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A87F5C" w:rsidRPr="00795E50" w:rsidRDefault="00A87F5C" w:rsidP="009806FD">
      <w:pPr>
        <w:spacing w:after="0"/>
        <w:rPr>
          <w:rFonts w:ascii="Comic Sans MS" w:hAnsi="Comic Sans MS"/>
          <w:sz w:val="20"/>
          <w:szCs w:val="20"/>
        </w:rPr>
      </w:pPr>
    </w:p>
    <w:p w:rsidR="00A87F5C" w:rsidRPr="00795E50" w:rsidRDefault="00A87F5C" w:rsidP="009806FD">
      <w:pPr>
        <w:spacing w:after="0"/>
        <w:rPr>
          <w:rFonts w:ascii="Comic Sans MS" w:hAnsi="Comic Sans MS"/>
          <w:b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2.</w:t>
      </w:r>
      <w:r w:rsidRPr="00795E50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795E50">
        <w:rPr>
          <w:rFonts w:ascii="Comic Sans MS" w:hAnsi="Comic Sans MS"/>
          <w:b/>
          <w:sz w:val="20"/>
          <w:szCs w:val="20"/>
        </w:rPr>
        <w:t>Aşağıdaki durumları ve bu durumlar karşısında hissedebileceğimiz durumları eşleştiriniz.</w:t>
      </w:r>
    </w:p>
    <w:p w:rsidR="00A87F5C" w:rsidRPr="00795E50" w:rsidRDefault="00A87F5C" w:rsidP="009806FD">
      <w:pPr>
        <w:spacing w:after="0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ind w:left="714" w:hanging="357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Çok sevdiğim arkadaşımın kalbini kırdıktan sonra 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 xml:space="preserve">heyecanlanırım </w:t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ind w:left="714" w:hanging="357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Sokakta, üşüyen bir köpek görsem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>korkarım</w:t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Bir arkadaşım bayramımı kutladığında…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>acırım</w:t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Çok önemli bir sınava girmeden önce …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>pişman olurum</w:t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Birisine haksızlık yapıldığını görünce …             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 xml:space="preserve">            sevinirim</w:t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Depremden sürekli bahsedilirse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>özlerim</w:t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B3248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Sevdiğim insanlardan ayrı kaldığımda….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>öfkelenirim.</w:t>
      </w:r>
      <w:r w:rsidRPr="00795E50">
        <w:rPr>
          <w:rFonts w:ascii="Comic Sans MS" w:hAnsi="Comic Sans MS"/>
          <w:sz w:val="20"/>
          <w:szCs w:val="20"/>
        </w:rPr>
        <w:tab/>
      </w:r>
    </w:p>
    <w:p w:rsidR="00A87F5C" w:rsidRPr="00795E50" w:rsidRDefault="00A87F5C" w:rsidP="00B32486">
      <w:pPr>
        <w:spacing w:after="0" w:line="12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6D725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 xml:space="preserve">3    Aşağıda bir insanda bulunan </w:t>
      </w:r>
      <w:r w:rsidRPr="00795E50">
        <w:rPr>
          <w:rFonts w:ascii="Comic Sans MS" w:hAnsi="Comic Sans MS"/>
          <w:b/>
          <w:sz w:val="20"/>
          <w:szCs w:val="20"/>
        </w:rPr>
        <w:t>fiziksel ,zihinsel ve  duygusal özellikleri</w:t>
      </w:r>
      <w:r w:rsidRPr="00795E50">
        <w:rPr>
          <w:rFonts w:ascii="Comic Sans MS" w:hAnsi="Comic Sans MS"/>
          <w:sz w:val="20"/>
          <w:szCs w:val="20"/>
        </w:rPr>
        <w:t xml:space="preserve"> karışık olarak  verilmiştir. Siz bunları   seçerek ilgili yerlere doğru bir şekilde yazınız</w:t>
      </w: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  <w:u w:val="single"/>
        </w:rPr>
      </w:pPr>
      <w:r w:rsidRPr="00795E50">
        <w:rPr>
          <w:rFonts w:ascii="Comic Sans MS" w:hAnsi="Comic Sans MS"/>
          <w:sz w:val="20"/>
          <w:szCs w:val="20"/>
        </w:rPr>
        <w:t xml:space="preserve"> </w:t>
      </w:r>
      <w:r w:rsidRPr="00795E50">
        <w:rPr>
          <w:rFonts w:ascii="Comic Sans MS" w:hAnsi="Comic Sans MS"/>
          <w:sz w:val="20"/>
          <w:szCs w:val="20"/>
          <w:u w:val="single"/>
        </w:rPr>
        <w:t>göz rengi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  <w:u w:val="single"/>
        </w:rPr>
        <w:t>heyecan</w:t>
      </w:r>
      <w:r w:rsidRPr="00795E50">
        <w:rPr>
          <w:rFonts w:ascii="Comic Sans MS" w:hAnsi="Comic Sans MS"/>
          <w:sz w:val="20"/>
          <w:szCs w:val="20"/>
        </w:rPr>
        <w:t xml:space="preserve">       </w:t>
      </w:r>
      <w:r w:rsidRPr="00795E50">
        <w:rPr>
          <w:rFonts w:ascii="Comic Sans MS" w:hAnsi="Comic Sans MS"/>
          <w:sz w:val="20"/>
          <w:szCs w:val="20"/>
          <w:u w:val="single"/>
        </w:rPr>
        <w:t>başarılı</w:t>
      </w: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 üzüntü</w:t>
      </w:r>
      <w:r w:rsidRPr="00795E50">
        <w:rPr>
          <w:rFonts w:ascii="Comic Sans MS" w:hAnsi="Comic Sans MS"/>
          <w:sz w:val="20"/>
          <w:szCs w:val="20"/>
        </w:rPr>
        <w:tab/>
        <w:t xml:space="preserve">      </w:t>
      </w:r>
      <w:r w:rsidRPr="00795E50">
        <w:rPr>
          <w:rFonts w:ascii="Comic Sans MS" w:hAnsi="Comic Sans MS"/>
          <w:sz w:val="20"/>
          <w:szCs w:val="20"/>
          <w:u w:val="single"/>
        </w:rPr>
        <w:t>saçları</w:t>
      </w:r>
      <w:r w:rsidRPr="00795E50">
        <w:rPr>
          <w:rFonts w:ascii="Comic Sans MS" w:hAnsi="Comic Sans MS"/>
          <w:sz w:val="20"/>
          <w:szCs w:val="20"/>
        </w:rPr>
        <w:tab/>
        <w:t xml:space="preserve"> </w:t>
      </w:r>
      <w:r w:rsidRPr="00795E50">
        <w:rPr>
          <w:rFonts w:ascii="Comic Sans MS" w:hAnsi="Comic Sans MS"/>
          <w:sz w:val="20"/>
          <w:szCs w:val="20"/>
          <w:u w:val="single"/>
        </w:rPr>
        <w:t>utanma</w:t>
      </w: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cinsiyet </w:t>
      </w:r>
      <w:r w:rsidRPr="00795E50">
        <w:rPr>
          <w:rFonts w:ascii="Comic Sans MS" w:hAnsi="Comic Sans MS"/>
          <w:sz w:val="20"/>
          <w:szCs w:val="20"/>
        </w:rPr>
        <w:t xml:space="preserve">  </w:t>
      </w:r>
      <w:r w:rsidRPr="00795E50">
        <w:rPr>
          <w:rFonts w:ascii="Comic Sans MS" w:hAnsi="Comic Sans MS"/>
          <w:sz w:val="20"/>
          <w:szCs w:val="20"/>
          <w:u w:val="single"/>
        </w:rPr>
        <w:t>atılgan</w:t>
      </w:r>
      <w:r w:rsidRPr="00795E50">
        <w:rPr>
          <w:rFonts w:ascii="Comic Sans MS" w:hAnsi="Comic Sans MS"/>
          <w:sz w:val="20"/>
          <w:szCs w:val="20"/>
        </w:rPr>
        <w:t xml:space="preserve">  </w:t>
      </w:r>
      <w:r w:rsidRPr="00795E50">
        <w:rPr>
          <w:rFonts w:ascii="Comic Sans MS" w:hAnsi="Comic Sans MS"/>
          <w:sz w:val="20"/>
          <w:szCs w:val="20"/>
          <w:u w:val="single"/>
        </w:rPr>
        <w:t>tembel</w:t>
      </w:r>
      <w:r w:rsidRPr="00795E50">
        <w:rPr>
          <w:rFonts w:ascii="Comic Sans MS" w:hAnsi="Comic Sans MS"/>
          <w:sz w:val="20"/>
          <w:szCs w:val="20"/>
        </w:rPr>
        <w:t xml:space="preserve">      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boyu </w:t>
      </w:r>
      <w:r w:rsidRPr="00795E50">
        <w:rPr>
          <w:rFonts w:ascii="Comic Sans MS" w:hAnsi="Comic Sans MS"/>
          <w:sz w:val="20"/>
          <w:szCs w:val="20"/>
        </w:rPr>
        <w:t xml:space="preserve">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öfkelenme </w:t>
      </w:r>
      <w:r w:rsidRPr="00795E50">
        <w:rPr>
          <w:rFonts w:ascii="Comic Sans MS" w:hAnsi="Comic Sans MS"/>
          <w:sz w:val="20"/>
          <w:szCs w:val="20"/>
        </w:rPr>
        <w:t xml:space="preserve">    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kilosu </w:t>
      </w: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>parmak izi</w:t>
      </w:r>
      <w:r w:rsidRPr="00795E50">
        <w:rPr>
          <w:rFonts w:ascii="Comic Sans MS" w:hAnsi="Comic Sans MS"/>
          <w:sz w:val="20"/>
          <w:szCs w:val="20"/>
        </w:rPr>
        <w:t xml:space="preserve">   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hoşgörüsü </w:t>
      </w: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>hızlı karar</w:t>
      </w: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>arkadaş canlısı</w:t>
      </w: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>gözlüklü</w:t>
      </w:r>
      <w:r w:rsidRPr="00795E50">
        <w:rPr>
          <w:rFonts w:ascii="Comic Sans MS" w:hAnsi="Comic Sans MS"/>
          <w:sz w:val="20"/>
          <w:szCs w:val="20"/>
        </w:rPr>
        <w:t xml:space="preserve">   </w:t>
      </w:r>
      <w:r w:rsidRPr="00795E50">
        <w:rPr>
          <w:rFonts w:ascii="Comic Sans MS" w:hAnsi="Comic Sans MS"/>
          <w:sz w:val="20"/>
          <w:szCs w:val="20"/>
          <w:u w:val="single"/>
        </w:rPr>
        <w:t>düşünceli</w:t>
      </w:r>
      <w:r w:rsidRPr="00795E50">
        <w:rPr>
          <w:rFonts w:ascii="Comic Sans MS" w:hAnsi="Comic Sans MS"/>
          <w:sz w:val="20"/>
          <w:szCs w:val="20"/>
        </w:rPr>
        <w:t xml:space="preserve">   </w:t>
      </w:r>
      <w:r w:rsidRPr="00795E50">
        <w:rPr>
          <w:rFonts w:ascii="Comic Sans MS" w:hAnsi="Comic Sans MS"/>
          <w:sz w:val="20"/>
          <w:szCs w:val="20"/>
          <w:u w:val="single"/>
        </w:rPr>
        <w:t xml:space="preserve">gitar çalma </w:t>
      </w: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  <w:u w:val="single"/>
        </w:rPr>
      </w:pPr>
      <w:r w:rsidRPr="00795E50">
        <w:rPr>
          <w:rFonts w:ascii="Comic Sans MS" w:hAnsi="Comic Sans MS"/>
          <w:sz w:val="20"/>
          <w:szCs w:val="20"/>
        </w:rPr>
        <w:t xml:space="preserve">    </w:t>
      </w:r>
      <w:r w:rsidRPr="00795E50">
        <w:rPr>
          <w:rFonts w:ascii="Comic Sans MS" w:hAnsi="Comic Sans MS"/>
          <w:sz w:val="20"/>
          <w:szCs w:val="20"/>
          <w:u w:val="single"/>
        </w:rPr>
        <w:t>Fiziksel Özellikleri</w:t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 xml:space="preserve">      </w:t>
      </w:r>
      <w:r w:rsidRPr="00795E50">
        <w:rPr>
          <w:rFonts w:ascii="Comic Sans MS" w:hAnsi="Comic Sans MS"/>
          <w:sz w:val="20"/>
          <w:szCs w:val="20"/>
          <w:u w:val="single"/>
        </w:rPr>
        <w:t>Zihinsel Özellikler</w:t>
      </w:r>
      <w:r w:rsidRPr="00795E50">
        <w:rPr>
          <w:rFonts w:ascii="Comic Sans MS" w:hAnsi="Comic Sans MS"/>
          <w:sz w:val="20"/>
          <w:szCs w:val="20"/>
          <w:u w:val="single"/>
        </w:rPr>
        <w:tab/>
      </w:r>
      <w:r w:rsidRPr="00795E50">
        <w:rPr>
          <w:rFonts w:ascii="Comic Sans MS" w:hAnsi="Comic Sans MS"/>
          <w:sz w:val="20"/>
          <w:szCs w:val="20"/>
        </w:rPr>
        <w:tab/>
      </w:r>
      <w:r w:rsidRPr="00795E50">
        <w:rPr>
          <w:rFonts w:ascii="Comic Sans MS" w:hAnsi="Comic Sans MS"/>
          <w:sz w:val="20"/>
          <w:szCs w:val="20"/>
        </w:rPr>
        <w:tab/>
        <w:t xml:space="preserve">        </w:t>
      </w:r>
      <w:r w:rsidRPr="00795E50">
        <w:rPr>
          <w:rFonts w:ascii="Comic Sans MS" w:hAnsi="Comic Sans MS"/>
          <w:sz w:val="20"/>
          <w:szCs w:val="20"/>
          <w:u w:val="single"/>
        </w:rPr>
        <w:t>Duygusal Özellikler</w:t>
      </w: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...............................................                    ………………………………………………                     ……………………………………………………</w:t>
      </w: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……………………………………………                     ………………………………………………                     ……………………………………………………</w:t>
      </w: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</w:rPr>
      </w:pP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4.</w:t>
      </w:r>
      <w:r w:rsidRPr="00795E50">
        <w:rPr>
          <w:rFonts w:ascii="Comic Sans MS" w:hAnsi="Comic Sans MS" w:cs="Arial"/>
          <w:sz w:val="20"/>
          <w:szCs w:val="20"/>
        </w:rPr>
        <w:t xml:space="preserve"> İnsanlar her gün birçok olayla karşı karşıya kalır. Bu olaylar ile ilgili duygu ve düşüncelerini belli ederler. Aşağıdaki olaylar ile ilgili duygu ve   düşüncelerinizi yazınız.</w:t>
      </w: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  <w:u w:val="single"/>
        </w:rPr>
      </w:pPr>
      <w:r w:rsidRPr="00795E50">
        <w:rPr>
          <w:rFonts w:ascii="Comic Sans MS" w:hAnsi="Comic Sans MS" w:cs="Arial"/>
          <w:sz w:val="20"/>
          <w:szCs w:val="20"/>
          <w:u w:val="single"/>
        </w:rPr>
        <w:t xml:space="preserve">         OLAY</w:t>
      </w:r>
      <w:r w:rsidRPr="00795E50">
        <w:rPr>
          <w:rFonts w:ascii="Comic Sans MS" w:hAnsi="Comic Sans MS" w:cs="Arial"/>
          <w:sz w:val="20"/>
          <w:szCs w:val="20"/>
          <w:u w:val="single"/>
        </w:rPr>
        <w:tab/>
      </w:r>
      <w:r w:rsidRPr="00795E50">
        <w:rPr>
          <w:rFonts w:ascii="Comic Sans MS" w:hAnsi="Comic Sans MS" w:cs="Arial"/>
          <w:sz w:val="20"/>
          <w:szCs w:val="20"/>
        </w:rPr>
        <w:tab/>
      </w:r>
      <w:r w:rsidRPr="00795E50">
        <w:rPr>
          <w:rFonts w:ascii="Comic Sans MS" w:hAnsi="Comic Sans MS" w:cs="Arial"/>
          <w:sz w:val="20"/>
          <w:szCs w:val="20"/>
        </w:rPr>
        <w:tab/>
        <w:t xml:space="preserve">                 </w:t>
      </w:r>
      <w:r w:rsidRPr="00795E50">
        <w:rPr>
          <w:rFonts w:ascii="Comic Sans MS" w:hAnsi="Comic Sans MS" w:cs="Arial"/>
          <w:sz w:val="20"/>
          <w:szCs w:val="20"/>
          <w:u w:val="single"/>
        </w:rPr>
        <w:t xml:space="preserve">DUYGU </w:t>
      </w:r>
      <w:r w:rsidRPr="00795E50">
        <w:rPr>
          <w:rFonts w:ascii="Comic Sans MS" w:hAnsi="Comic Sans MS" w:cs="Arial"/>
          <w:sz w:val="20"/>
          <w:szCs w:val="20"/>
        </w:rPr>
        <w:t xml:space="preserve">                  </w:t>
      </w:r>
      <w:r w:rsidRPr="00795E50">
        <w:rPr>
          <w:rFonts w:ascii="Comic Sans MS" w:hAnsi="Comic Sans MS" w:cs="Arial"/>
          <w:sz w:val="20"/>
          <w:szCs w:val="20"/>
          <w:u w:val="single"/>
        </w:rPr>
        <w:t xml:space="preserve">DÜŞÜNCEM  </w:t>
      </w:r>
      <w:r w:rsidRPr="00795E50">
        <w:rPr>
          <w:rFonts w:ascii="Comic Sans MS" w:hAnsi="Comic Sans MS" w:cs="Arial"/>
          <w:sz w:val="20"/>
          <w:szCs w:val="20"/>
        </w:rPr>
        <w:t xml:space="preserve">                        </w:t>
      </w:r>
      <w:r w:rsidRPr="00795E50">
        <w:rPr>
          <w:rFonts w:ascii="Comic Sans MS" w:hAnsi="Comic Sans MS" w:cs="Arial"/>
          <w:sz w:val="20"/>
          <w:szCs w:val="20"/>
          <w:u w:val="single"/>
        </w:rPr>
        <w:t>DAVRANIŞIM</w:t>
      </w: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Arkadaşınız sizinle konuşmuyor.               ………………</w:t>
      </w:r>
      <w:r w:rsidRPr="00795E50">
        <w:rPr>
          <w:rFonts w:ascii="Comic Sans MS" w:hAnsi="Comic Sans MS" w:cs="Arial"/>
          <w:sz w:val="20"/>
          <w:szCs w:val="20"/>
        </w:rPr>
        <w:tab/>
        <w:t xml:space="preserve">       ………………………..          …………………………………</w:t>
      </w: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Ödevinizi yapmayı unuttunuz.                   ……………....         ………………………..          ………………………………..</w:t>
      </w: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Aileniz çok sevdiğiniz bir kıyafet aldı.        ……………….        ………………………..</w:t>
      </w:r>
      <w:r w:rsidRPr="00795E50">
        <w:rPr>
          <w:rFonts w:ascii="Comic Sans MS" w:hAnsi="Comic Sans MS" w:cs="Arial"/>
          <w:sz w:val="20"/>
          <w:szCs w:val="20"/>
        </w:rPr>
        <w:tab/>
        <w:t>…………………………………</w:t>
      </w: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Kardeşim en sevdiğim kazağıma çay döktü. ……………         ………………………..         …………………………………</w:t>
      </w:r>
    </w:p>
    <w:p w:rsidR="00A87F5C" w:rsidRPr="00795E50" w:rsidRDefault="00A87F5C" w:rsidP="005C4F93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 xml:space="preserve">5. Aşağıdaki olaylar karışık sıra ile verilmiştir. Siz bu olayları </w:t>
      </w:r>
      <w:r w:rsidRPr="00795E50">
        <w:rPr>
          <w:rFonts w:ascii="Comic Sans MS" w:hAnsi="Comic Sans MS" w:cs="Arial"/>
          <w:b/>
          <w:sz w:val="20"/>
          <w:szCs w:val="20"/>
        </w:rPr>
        <w:t>kronolojik</w:t>
      </w:r>
      <w:r w:rsidRPr="00795E50">
        <w:rPr>
          <w:rFonts w:ascii="Comic Sans MS" w:hAnsi="Comic Sans MS" w:cs="Arial"/>
          <w:sz w:val="20"/>
          <w:szCs w:val="20"/>
        </w:rPr>
        <w:t xml:space="preserve"> sıraya geçiriniz.</w:t>
      </w:r>
    </w:p>
    <w:p w:rsidR="00A87F5C" w:rsidRPr="00795E50" w:rsidRDefault="00A87F5C" w:rsidP="005C4F93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  <w:u w:val="single"/>
        </w:rPr>
        <w:t>19 Mayıs 1919’da Samsun’a çıktı.</w:t>
      </w:r>
      <w:r w:rsidRPr="00795E50">
        <w:rPr>
          <w:rFonts w:ascii="Comic Sans MS" w:hAnsi="Comic Sans MS" w:cs="Arial"/>
          <w:sz w:val="20"/>
          <w:szCs w:val="20"/>
        </w:rPr>
        <w:t xml:space="preserve">   </w:t>
      </w:r>
      <w:r w:rsidRPr="00795E50">
        <w:rPr>
          <w:rFonts w:ascii="Comic Sans MS" w:hAnsi="Comic Sans MS" w:cs="Arial"/>
          <w:sz w:val="20"/>
          <w:szCs w:val="20"/>
          <w:u w:val="single"/>
        </w:rPr>
        <w:t xml:space="preserve">1905 Harp Akademisini bitirip orduya katıldı  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795E50">
        <w:rPr>
          <w:rFonts w:ascii="Comic Sans MS" w:hAnsi="Comic Sans MS" w:cs="Arial"/>
          <w:sz w:val="20"/>
          <w:szCs w:val="20"/>
        </w:rPr>
        <w:t xml:space="preserve"> </w:t>
      </w:r>
      <w:r w:rsidRPr="00795E50">
        <w:rPr>
          <w:rFonts w:ascii="Comic Sans MS" w:hAnsi="Comic Sans MS" w:cs="Arial"/>
          <w:sz w:val="20"/>
          <w:szCs w:val="20"/>
          <w:u w:val="single"/>
        </w:rPr>
        <w:t>23 Nisan 1920’de TBMM açıldı</w:t>
      </w:r>
      <w:r w:rsidRPr="00795E50">
        <w:rPr>
          <w:rFonts w:ascii="Comic Sans MS" w:hAnsi="Comic Sans MS" w:cs="Arial"/>
          <w:sz w:val="20"/>
          <w:szCs w:val="20"/>
        </w:rPr>
        <w:t>.</w:t>
      </w:r>
    </w:p>
    <w:p w:rsidR="00A87F5C" w:rsidRPr="00A615FE" w:rsidRDefault="00A87F5C" w:rsidP="005C4F93">
      <w:pPr>
        <w:rPr>
          <w:rFonts w:ascii="Comic Sans MS" w:hAnsi="Comic Sans MS" w:cs="Arial"/>
          <w:sz w:val="18"/>
          <w:szCs w:val="18"/>
        </w:rPr>
      </w:pPr>
      <w:r w:rsidRPr="00795E50">
        <w:rPr>
          <w:rFonts w:ascii="Comic Sans MS" w:hAnsi="Comic Sans MS" w:cs="Arial"/>
          <w:sz w:val="20"/>
          <w:szCs w:val="20"/>
          <w:u w:val="single"/>
        </w:rPr>
        <w:t>10 Kasım 1938 yılında İstanbul’da öldü.</w:t>
      </w:r>
      <w:r w:rsidRPr="00795E50">
        <w:rPr>
          <w:rFonts w:ascii="Comic Sans MS" w:hAnsi="Comic Sans MS" w:cs="Arial"/>
          <w:sz w:val="20"/>
          <w:szCs w:val="20"/>
        </w:rPr>
        <w:t xml:space="preserve"> </w:t>
      </w:r>
      <w:r w:rsidRPr="00795E50">
        <w:rPr>
          <w:rFonts w:ascii="Comic Sans MS" w:hAnsi="Comic Sans MS" w:cs="Arial"/>
          <w:sz w:val="20"/>
          <w:szCs w:val="20"/>
          <w:u w:val="single"/>
        </w:rPr>
        <w:t>29 Ekim 1923’te Cumhuriyeti ilan etti.</w:t>
      </w:r>
      <w:r w:rsidRPr="00795E50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 </w:t>
      </w:r>
      <w:r w:rsidRPr="00A615FE">
        <w:rPr>
          <w:rFonts w:ascii="Comic Sans MS" w:hAnsi="Comic Sans MS" w:cs="Arial"/>
          <w:sz w:val="18"/>
          <w:szCs w:val="18"/>
          <w:u w:val="single"/>
        </w:rPr>
        <w:t>30 Ağustos 1922’de Zaferi kazandık</w:t>
      </w:r>
      <w:r w:rsidRPr="00A615FE">
        <w:rPr>
          <w:rFonts w:ascii="Comic Sans MS" w:hAnsi="Comic Sans MS" w:cs="Arial"/>
          <w:sz w:val="18"/>
          <w:szCs w:val="18"/>
        </w:rPr>
        <w:t>.</w:t>
      </w:r>
    </w:p>
    <w:p w:rsidR="00A87F5C" w:rsidRPr="00795E50" w:rsidRDefault="00A87F5C" w:rsidP="005C4F93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1-  …………………………………………</w:t>
      </w:r>
      <w:r>
        <w:rPr>
          <w:rFonts w:ascii="Comic Sans MS" w:hAnsi="Comic Sans MS" w:cs="Arial"/>
          <w:sz w:val="20"/>
          <w:szCs w:val="20"/>
        </w:rPr>
        <w:t>………………</w:t>
      </w:r>
      <w:r w:rsidRPr="00795E50">
        <w:rPr>
          <w:rFonts w:ascii="Comic Sans MS" w:hAnsi="Comic Sans MS" w:cs="Arial"/>
          <w:sz w:val="20"/>
          <w:szCs w:val="20"/>
        </w:rPr>
        <w:t xml:space="preserve">   2-  ………………………………………</w:t>
      </w:r>
      <w:r>
        <w:rPr>
          <w:rFonts w:ascii="Comic Sans MS" w:hAnsi="Comic Sans MS" w:cs="Arial"/>
          <w:sz w:val="20"/>
          <w:szCs w:val="20"/>
        </w:rPr>
        <w:t>………………</w:t>
      </w:r>
      <w:r w:rsidRPr="00795E50">
        <w:rPr>
          <w:rFonts w:ascii="Comic Sans MS" w:hAnsi="Comic Sans MS" w:cs="Arial"/>
          <w:sz w:val="20"/>
          <w:szCs w:val="20"/>
        </w:rPr>
        <w:t xml:space="preserve">  3- ………………………………………</w:t>
      </w:r>
      <w:r>
        <w:rPr>
          <w:rFonts w:ascii="Comic Sans MS" w:hAnsi="Comic Sans MS" w:cs="Arial"/>
          <w:sz w:val="20"/>
          <w:szCs w:val="20"/>
        </w:rPr>
        <w:t>…………………………</w:t>
      </w:r>
    </w:p>
    <w:p w:rsidR="00A87F5C" w:rsidRPr="00795E50" w:rsidRDefault="00A87F5C" w:rsidP="005C4F93">
      <w:pPr>
        <w:rPr>
          <w:rFonts w:ascii="Comic Sans MS" w:hAnsi="Comic Sans MS" w:cs="Arial"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4- …………………………………………</w:t>
      </w:r>
      <w:r>
        <w:rPr>
          <w:rFonts w:ascii="Comic Sans MS" w:hAnsi="Comic Sans MS" w:cs="Arial"/>
          <w:sz w:val="20"/>
          <w:szCs w:val="20"/>
        </w:rPr>
        <w:t>………………</w:t>
      </w:r>
      <w:r w:rsidRPr="00795E50">
        <w:rPr>
          <w:rFonts w:ascii="Comic Sans MS" w:hAnsi="Comic Sans MS" w:cs="Arial"/>
          <w:sz w:val="20"/>
          <w:szCs w:val="20"/>
        </w:rPr>
        <w:t>.   5- ………………………………………</w:t>
      </w:r>
      <w:r>
        <w:rPr>
          <w:rFonts w:ascii="Comic Sans MS" w:hAnsi="Comic Sans MS" w:cs="Arial"/>
          <w:sz w:val="20"/>
          <w:szCs w:val="20"/>
        </w:rPr>
        <w:t>……………….</w:t>
      </w:r>
      <w:r w:rsidRPr="00795E50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795E50">
        <w:rPr>
          <w:rFonts w:ascii="Comic Sans MS" w:hAnsi="Comic Sans MS" w:cs="Arial"/>
          <w:sz w:val="20"/>
          <w:szCs w:val="20"/>
        </w:rPr>
        <w:t>6- ………………………………………</w:t>
      </w:r>
      <w:r>
        <w:rPr>
          <w:rFonts w:ascii="Comic Sans MS" w:hAnsi="Comic Sans MS" w:cs="Arial"/>
          <w:sz w:val="20"/>
          <w:szCs w:val="20"/>
        </w:rPr>
        <w:t>…………………………</w:t>
      </w:r>
    </w:p>
    <w:p w:rsidR="00A87F5C" w:rsidRPr="00795E50" w:rsidRDefault="00A87F5C" w:rsidP="005C4F93">
      <w:pPr>
        <w:rPr>
          <w:rFonts w:ascii="Comic Sans MS" w:hAnsi="Comic Sans MS"/>
          <w:b/>
          <w:i/>
          <w:sz w:val="20"/>
          <w:szCs w:val="20"/>
        </w:rPr>
      </w:pPr>
      <w:r w:rsidRPr="00795E50">
        <w:rPr>
          <w:rFonts w:ascii="Comic Sans MS" w:hAnsi="Comic Sans MS" w:cs="Arial"/>
          <w:sz w:val="20"/>
          <w:szCs w:val="20"/>
        </w:rPr>
        <w:t>6.</w:t>
      </w:r>
      <w:r w:rsidRPr="00795E50">
        <w:rPr>
          <w:rFonts w:ascii="Comic Sans MS" w:hAnsi="Comic Sans MS"/>
          <w:b/>
          <w:i/>
          <w:sz w:val="20"/>
          <w:szCs w:val="20"/>
        </w:rPr>
        <w:t xml:space="preserve"> Aşağıda verilen bilgilerden hangisi nüfus cüzdanımızda bulunur?  Bulunanları işaretleyiniz.</w:t>
      </w:r>
    </w:p>
    <w:tbl>
      <w:tblPr>
        <w:tblW w:w="10790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0A0"/>
      </w:tblPr>
      <w:tblGrid>
        <w:gridCol w:w="3589"/>
        <w:gridCol w:w="3740"/>
        <w:gridCol w:w="3461"/>
      </w:tblGrid>
      <w:tr w:rsidR="00A87F5C" w:rsidRPr="00C37D4C" w:rsidTr="00F34D66">
        <w:trPr>
          <w:trHeight w:val="163"/>
        </w:trPr>
        <w:tc>
          <w:tcPr>
            <w:tcW w:w="3589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group id="_x0000_s1032" style="position:absolute;left:0;text-align:left;margin-left:11.25pt;margin-top:4.95pt;width:20.25pt;height:95.25pt;z-index:251654656" coordorigin="945,4125" coordsize="405,1905">
                  <v:rect id="_x0000_s1033" style="position:absolute;left:945;top:4125;width:405;height:210"/>
                  <v:rect id="_x0000_s1034" style="position:absolute;left:945;top:4575;width:405;height:210"/>
                  <v:rect id="_x0000_s1035" style="position:absolute;left:945;top:4965;width:405;height:210"/>
                  <v:rect id="_x0000_s1036" style="position:absolute;left:945;top:5400;width:405;height:210"/>
                  <v:rect id="_x0000_s1037" style="position:absolute;left:945;top:5820;width:405;height:210"/>
                </v:group>
              </w:pict>
            </w:r>
            <w:r w:rsidRPr="00C37D4C">
              <w:rPr>
                <w:rFonts w:ascii="Comic Sans MS" w:hAnsi="Comic Sans MS"/>
                <w:sz w:val="20"/>
                <w:szCs w:val="20"/>
              </w:rPr>
              <w:t>T.C Kimlik no</w:t>
            </w:r>
          </w:p>
        </w:tc>
        <w:tc>
          <w:tcPr>
            <w:tcW w:w="3740" w:type="dxa"/>
          </w:tcPr>
          <w:p w:rsidR="00A87F5C" w:rsidRPr="00C37D4C" w:rsidRDefault="00A87F5C" w:rsidP="000B141B">
            <w:pPr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group id="_x0000_s1038" style="position:absolute;left:0;text-align:left;margin-left:8.8pt;margin-top:4.95pt;width:20.25pt;height:95.25pt;z-index:251655680;mso-position-horizontal-relative:text;mso-position-vertical-relative:text" coordorigin="945,4125" coordsize="405,1905">
                  <v:rect id="_x0000_s1039" style="position:absolute;left:945;top:4125;width:405;height:210"/>
                  <v:rect id="_x0000_s1040" style="position:absolute;left:945;top:4575;width:405;height:210"/>
                  <v:rect id="_x0000_s1041" style="position:absolute;left:945;top:4965;width:405;height:210"/>
                  <v:rect id="_x0000_s1042" style="position:absolute;left:945;top:5400;width:405;height:210"/>
                  <v:rect id="_x0000_s1043" style="position:absolute;left:945;top:5820;width:405;height:210"/>
                </v:group>
              </w:pict>
            </w:r>
            <w:r w:rsidRPr="00C37D4C">
              <w:rPr>
                <w:rFonts w:ascii="Comic Sans MS" w:hAnsi="Comic Sans MS"/>
                <w:sz w:val="20"/>
                <w:szCs w:val="20"/>
              </w:rPr>
              <w:t>Okul adı</w:t>
            </w:r>
          </w:p>
        </w:tc>
        <w:tc>
          <w:tcPr>
            <w:tcW w:w="3461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group id="_x0000_s1044" style="position:absolute;left:0;text-align:left;margin-left:1.05pt;margin-top:4.95pt;width:20.25pt;height:95.25pt;z-index:251656704;mso-position-horizontal-relative:text;mso-position-vertical-relative:text" coordorigin="945,4125" coordsize="405,1905">
                  <v:rect id="_x0000_s1045" style="position:absolute;left:945;top:4125;width:405;height:210"/>
                  <v:rect id="_x0000_s1046" style="position:absolute;left:945;top:4575;width:405;height:210"/>
                  <v:rect id="_x0000_s1047" style="position:absolute;left:945;top:4965;width:405;height:210"/>
                  <v:rect id="_x0000_s1048" style="position:absolute;left:945;top:5400;width:405;height:210"/>
                  <v:rect id="_x0000_s1049" style="position:absolute;left:945;top:5820;width:405;height:210"/>
                </v:group>
              </w:pict>
            </w:r>
            <w:r w:rsidRPr="00C37D4C">
              <w:rPr>
                <w:rFonts w:ascii="Comic Sans MS" w:hAnsi="Comic Sans MS"/>
                <w:sz w:val="20"/>
                <w:szCs w:val="20"/>
              </w:rPr>
              <w:t>Adresi</w:t>
            </w:r>
          </w:p>
        </w:tc>
      </w:tr>
      <w:tr w:rsidR="00A87F5C" w:rsidRPr="00C37D4C" w:rsidTr="00F34D66">
        <w:trPr>
          <w:trHeight w:val="133"/>
        </w:trPr>
        <w:tc>
          <w:tcPr>
            <w:tcW w:w="3589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Doğum tarihi</w:t>
            </w:r>
          </w:p>
        </w:tc>
        <w:tc>
          <w:tcPr>
            <w:tcW w:w="3740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Dini</w:t>
            </w:r>
          </w:p>
        </w:tc>
        <w:tc>
          <w:tcPr>
            <w:tcW w:w="3461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Mesleği</w:t>
            </w:r>
          </w:p>
        </w:tc>
      </w:tr>
      <w:tr w:rsidR="00A87F5C" w:rsidRPr="00C37D4C" w:rsidTr="00F34D66">
        <w:trPr>
          <w:trHeight w:val="133"/>
        </w:trPr>
        <w:tc>
          <w:tcPr>
            <w:tcW w:w="3589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Dede adı</w:t>
            </w:r>
          </w:p>
        </w:tc>
        <w:tc>
          <w:tcPr>
            <w:tcW w:w="3740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Kan grubu</w:t>
            </w:r>
          </w:p>
        </w:tc>
        <w:tc>
          <w:tcPr>
            <w:tcW w:w="3461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Sınıfı</w:t>
            </w:r>
          </w:p>
        </w:tc>
      </w:tr>
      <w:tr w:rsidR="00A87F5C" w:rsidRPr="00C37D4C" w:rsidTr="000B141B">
        <w:trPr>
          <w:trHeight w:val="250"/>
        </w:trPr>
        <w:tc>
          <w:tcPr>
            <w:tcW w:w="3589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Anne adı</w:t>
            </w:r>
          </w:p>
        </w:tc>
        <w:tc>
          <w:tcPr>
            <w:tcW w:w="3740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Arkadaş</w:t>
            </w:r>
          </w:p>
        </w:tc>
        <w:tc>
          <w:tcPr>
            <w:tcW w:w="3461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Doğum yeri</w:t>
            </w:r>
          </w:p>
        </w:tc>
      </w:tr>
      <w:tr w:rsidR="00A87F5C" w:rsidRPr="00C37D4C" w:rsidTr="00F34D66">
        <w:trPr>
          <w:trHeight w:val="140"/>
        </w:trPr>
        <w:tc>
          <w:tcPr>
            <w:tcW w:w="3589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Pasaport no</w:t>
            </w:r>
          </w:p>
        </w:tc>
        <w:tc>
          <w:tcPr>
            <w:tcW w:w="3740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Medeni hali</w:t>
            </w:r>
          </w:p>
        </w:tc>
        <w:tc>
          <w:tcPr>
            <w:tcW w:w="3461" w:type="dxa"/>
          </w:tcPr>
          <w:p w:rsidR="00A87F5C" w:rsidRPr="00C37D4C" w:rsidRDefault="00A87F5C" w:rsidP="000B141B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Veriliş tarihi</w:t>
            </w:r>
          </w:p>
        </w:tc>
      </w:tr>
    </w:tbl>
    <w:p w:rsidR="00A87F5C" w:rsidRPr="00795E50" w:rsidRDefault="00A87F5C" w:rsidP="005C4F93">
      <w:pPr>
        <w:rPr>
          <w:rFonts w:ascii="Comic Sans MS" w:hAnsi="Comic Sans MS" w:cs="Arial"/>
          <w:sz w:val="20"/>
          <w:szCs w:val="20"/>
        </w:rPr>
      </w:pPr>
    </w:p>
    <w:p w:rsidR="00A87F5C" w:rsidRPr="00795E50" w:rsidRDefault="00A87F5C" w:rsidP="005C4F93">
      <w:pPr>
        <w:rPr>
          <w:rFonts w:ascii="Comic Sans MS" w:hAnsi="Comic Sans MS" w:cs="Arial"/>
          <w:b/>
          <w:sz w:val="20"/>
          <w:szCs w:val="20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0" type="#_x0000_t106" style="position:absolute;margin-left:-14pt;margin-top:39.05pt;width:175.65pt;height:59.7pt;rotation:24282438fd;z-index:251658752" o:regroupid="1" adj="2324,31012">
            <v:textbox style="mso-next-textbox:#_x0000_s1050">
              <w:txbxContent>
                <w:p w:rsidR="00A87F5C" w:rsidRDefault="00A87F5C" w:rsidP="003B5DE1">
                  <w:r>
                    <w:t>Sınavda başarılı olan arkadaşımızı tebrik</w:t>
                  </w:r>
                </w:p>
                <w:p w:rsidR="00A87F5C" w:rsidRDefault="00A87F5C" w:rsidP="003B5DE1">
                  <w:r>
                    <w:t>etmek.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06" style="position:absolute;margin-left:349.9pt;margin-top:39pt;width:195.35pt;height:65.4pt;rotation:392509fd;z-index:251659776" o:regroupid="1" adj="2251,28495">
            <v:textbox style="mso-next-textbox:#_x0000_s1051">
              <w:txbxContent>
                <w:p w:rsidR="00A87F5C" w:rsidRDefault="00A87F5C" w:rsidP="003B5DE1">
                  <w:r>
                    <w:t>Aynı takımı tutmayan arkadaşınızla aynı sınıfı ve sırayı paylaşmak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106" style="position:absolute;margin-left:182.4pt;margin-top:41.65pt;width:161.85pt;height:69.5pt;rotation:738309fd;z-index:251657728" o:regroupid="1" adj="-2051,29440">
            <v:textbox style="mso-next-textbox:#_x0000_s1052">
              <w:txbxContent>
                <w:p w:rsidR="00A87F5C" w:rsidRDefault="00A87F5C" w:rsidP="003B5DE1">
                  <w:r>
                    <w:t>Bayramlarda akrabalarımızı ziyaret etmek</w:t>
                  </w:r>
                </w:p>
              </w:txbxContent>
            </v:textbox>
          </v:shape>
        </w:pict>
      </w:r>
      <w:r w:rsidRPr="00795E50">
        <w:rPr>
          <w:rFonts w:ascii="Comic Sans MS" w:hAnsi="Comic Sans MS" w:cs="Arial"/>
          <w:sz w:val="20"/>
          <w:szCs w:val="20"/>
        </w:rPr>
        <w:t xml:space="preserve">7. </w:t>
      </w:r>
      <w:r w:rsidRPr="00795E50">
        <w:rPr>
          <w:rFonts w:ascii="Comic Sans MS" w:hAnsi="Comic Sans MS" w:cs="Arial"/>
          <w:b/>
          <w:sz w:val="20"/>
          <w:szCs w:val="20"/>
        </w:rPr>
        <w:t xml:space="preserve">Başkalarının duygularını fark edip paylaşmak </w:t>
      </w:r>
      <w:r w:rsidRPr="00795E50">
        <w:rPr>
          <w:rFonts w:ascii="Comic Sans MS" w:hAnsi="Comic Sans MS" w:cs="Arial"/>
          <w:b/>
          <w:i/>
          <w:sz w:val="20"/>
          <w:szCs w:val="20"/>
          <w:u w:val="single"/>
        </w:rPr>
        <w:t>duyarlılık</w:t>
      </w:r>
      <w:r w:rsidRPr="00795E50">
        <w:rPr>
          <w:rFonts w:ascii="Comic Sans MS" w:hAnsi="Comic Sans MS" w:cs="Arial"/>
          <w:b/>
          <w:sz w:val="20"/>
          <w:szCs w:val="20"/>
        </w:rPr>
        <w:t xml:space="preserve">, farklılıklara ve düşüncelere saygı göstermek </w:t>
      </w:r>
      <w:r w:rsidRPr="00795E50">
        <w:rPr>
          <w:rFonts w:ascii="Comic Sans MS" w:hAnsi="Comic Sans MS" w:cs="Arial"/>
          <w:b/>
          <w:i/>
          <w:sz w:val="20"/>
          <w:szCs w:val="20"/>
          <w:u w:val="single"/>
        </w:rPr>
        <w:t>hoşgörüdü</w:t>
      </w:r>
      <w:r w:rsidRPr="00795E50">
        <w:rPr>
          <w:rFonts w:ascii="Comic Sans MS" w:hAnsi="Comic Sans MS" w:cs="Arial"/>
          <w:b/>
          <w:i/>
          <w:sz w:val="20"/>
          <w:szCs w:val="20"/>
        </w:rPr>
        <w:t>r</w:t>
      </w:r>
      <w:r w:rsidRPr="00795E50">
        <w:rPr>
          <w:rFonts w:ascii="Comic Sans MS" w:hAnsi="Comic Sans MS" w:cs="Arial"/>
          <w:b/>
          <w:sz w:val="20"/>
          <w:szCs w:val="20"/>
        </w:rPr>
        <w:t>. Bu bilgiye göre aşağıdaki cümlelerin duyarlılık mı yoksa hoşgörü mü olup olmadığını altındaki kutucuğa yazınız.</w:t>
      </w:r>
    </w:p>
    <w:p w:rsidR="00A87F5C" w:rsidRPr="00795E50" w:rsidRDefault="00A87F5C" w:rsidP="005C4F93">
      <w:pPr>
        <w:rPr>
          <w:rFonts w:ascii="Comic Sans MS" w:hAnsi="Comic Sans MS" w:cs="Arial"/>
          <w:sz w:val="20"/>
          <w:szCs w:val="20"/>
        </w:rPr>
      </w:pPr>
    </w:p>
    <w:p w:rsidR="00A87F5C" w:rsidRPr="00795E50" w:rsidRDefault="00A87F5C" w:rsidP="001D4851">
      <w:pPr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05.35pt;margin-top:24.75pt;width:112.95pt;height:23.1pt;z-index:251661824" o:regroupid="1">
            <v:textbox>
              <w:txbxContent>
                <w:p w:rsidR="00A87F5C" w:rsidRDefault="00A87F5C" w:rsidP="003B5DE1"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4.95pt;margin-top:20.65pt;width:112.95pt;height:21.25pt;z-index:251660800" o:regroupid="1">
            <v:textbox>
              <w:txbxContent>
                <w:p w:rsidR="00A87F5C" w:rsidRDefault="00A87F5C" w:rsidP="003B5DE1">
                  <w:r>
                    <w:t>…………………………………</w:t>
                  </w:r>
                </w:p>
              </w:txbxContent>
            </v:textbox>
          </v:shape>
        </w:pict>
      </w:r>
    </w:p>
    <w:p w:rsidR="00A87F5C" w:rsidRPr="00795E50" w:rsidRDefault="00A87F5C" w:rsidP="006D725C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55" type="#_x0000_t202" style="position:absolute;margin-left:220.4pt;margin-top:1pt;width:112.95pt;height:20.8pt;z-index:251662848" o:regroupid="1">
            <v:textbox>
              <w:txbxContent>
                <w:p w:rsidR="00A87F5C" w:rsidRDefault="00A87F5C" w:rsidP="003B5DE1">
                  <w:r>
                    <w:t>………………………………….</w:t>
                  </w:r>
                </w:p>
              </w:txbxContent>
            </v:textbox>
          </v:shape>
        </w:pict>
      </w:r>
    </w:p>
    <w:p w:rsidR="00A87F5C" w:rsidRPr="00795E50" w:rsidRDefault="00A87F5C" w:rsidP="00167F69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group id="_x0000_s1056" style="position:absolute;margin-left:14.95pt;margin-top:13.5pt;width:513pt;height:101.3pt;z-index:-251663872" coordorigin="917,11111" coordsize="10260,2538">
            <v:group id="_x0000_s1057" style="position:absolute;left:3437;top:12011;width:3175;height:1617" coordorigin="3617,12191" coordsize="3175,1617">
              <v:group id="_x0000_s1058" style="position:absolute;left:3617;top:12191;width:3175;height:1604" coordorigin="3437,12191" coordsize="3175,1604">
                <v:shape id="_x0000_s1059" type="#_x0000_t106" style="position:absolute;left:4157;top:12191;width:2455;height:1604;rotation:12411210fd" adj="21454,3744" fillcolor="#ff9">
                  <v:textbox style="mso-next-textbox:#_x0000_s1059">
                    <w:txbxContent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İnsanların</w:t>
                        </w:r>
                      </w:p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ortak ihtiyaç-</w:t>
                        </w:r>
                      </w:p>
                      <w:p w:rsidR="00A87F5C" w:rsidRPr="00F201BC" w:rsidRDefault="00A87F5C" w:rsidP="00795E50">
                        <w:pPr>
                          <w:ind w:right="-300"/>
                          <w:rPr>
                            <w:b/>
                            <w:i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ları vardır.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0" type="#_x0000_t75" style="position:absolute;left:3437;top:13091;width:608;height:701;flip:x">
                  <v:imagedata r:id="rId5" o:title="" croptop="6041f" cropbottom="6041f" cropleft="7145f" cropright="7145f"/>
                </v:shape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61" type="#_x0000_t136" style="position:absolute;left:4157;top:13451;width:539;height:357" fillcolor="red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Yeşim"/>
              </v:shape>
            </v:group>
            <v:group id="_x0000_s1062" style="position:absolute;left:8117;top:12045;width:3060;height:1604" coordorigin="8117,12191" coordsize="3060,1604">
              <v:group id="_x0000_s1063" style="position:absolute;left:8117;top:12191;width:3060;height:1604" coordorigin="7937,12191" coordsize="3060,1604">
                <v:shape id="_x0000_s1064" type="#_x0000_t106" style="position:absolute;left:8657;top:12191;width:2340;height:1604;rotation:12411210fd" adj="21886,5133" fillcolor="#ff9">
                  <v:textbox style="mso-next-textbox:#_x0000_s1064">
                    <w:txbxContent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Olaylarla ilgili</w:t>
                        </w:r>
                      </w:p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her insan aynı</w:t>
                        </w:r>
                      </w:p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şeyi düşünür.</w:t>
                        </w:r>
                      </w:p>
                    </w:txbxContent>
                  </v:textbox>
                </v:shape>
                <v:shape id="_x0000_s1065" type="#_x0000_t75" style="position:absolute;left:7937;top:12911;width:608;height:592;flip:x">
                  <v:imagedata r:id="rId6" o:title="" croptop="6041f" cropbottom="8055f" cropleft="4763f" cropright="4763f"/>
                </v:shape>
              </v:group>
              <v:shape id="_x0000_s1066" type="#_x0000_t136" style="position:absolute;left:8657;top:13271;width:516;height:323" fillcolor="red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Gamze"/>
              </v:shape>
            </v:group>
            <v:group id="_x0000_s1067" style="position:absolute;left:917;top:11505;width:3060;height:1604" coordorigin="917,11651" coordsize="3060,1604">
              <v:group id="_x0000_s1068" style="position:absolute;left:917;top:11651;width:3060;height:1604" coordorigin="917,11651" coordsize="3060,1604">
                <v:shape id="_x0000_s1069" type="#_x0000_t106" style="position:absolute;left:1637;top:11651;width:2340;height:1604;rotation:12411210fd" adj="22679,5179" fillcolor="#ff9">
                  <v:textbox style="mso-next-textbox:#_x0000_s1069">
                    <w:txbxContent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Her bireyin</w:t>
                        </w:r>
                      </w:p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yetenekleri</w:t>
                        </w:r>
                      </w:p>
                      <w:p w:rsidR="00A87F5C" w:rsidRPr="00F201BC" w:rsidRDefault="00A87F5C" w:rsidP="00795E50">
                        <w:pPr>
                          <w:ind w:right="-300"/>
                          <w:rPr>
                            <w:b/>
                            <w:i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farklıdır</w:t>
                        </w:r>
                        <w:r>
                          <w:rPr>
                            <w:b/>
                            <w:i/>
                          </w:rPr>
                          <w:t>.</w:t>
                        </w:r>
                      </w:p>
                    </w:txbxContent>
                  </v:textbox>
                </v:shape>
                <v:shape id="_x0000_s1070" type="#_x0000_t75" style="position:absolute;left:917;top:12191;width:516;height:689">
                  <v:imagedata r:id="rId7" o:title="" croptop="4028f" cropbottom="8055f" cropleft="9527f" cropright="9527f"/>
                </v:shape>
              </v:group>
              <v:shape id="_x0000_s1071" type="#_x0000_t136" style="position:absolute;left:1094;top:12731;width:873;height:35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Doğucan"/>
              </v:shape>
            </v:group>
            <v:group id="_x0000_s1072" style="position:absolute;left:5957;top:11111;width:3240;height:1604" coordorigin="5777,11111" coordsize="3240,1604">
              <v:group id="_x0000_s1073" style="position:absolute;left:5777;top:11111;width:3240;height:1604" coordorigin="5597,11111" coordsize="3240,1604">
                <v:shape id="_x0000_s1074" type="#_x0000_t106" style="position:absolute;left:6497;top:11111;width:2340;height:1604;rotation:12411210fd" adj="23016,7444" fillcolor="#ff9">
                  <v:textbox style="mso-next-textbox:#_x0000_s1074">
                    <w:txbxContent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Bireyler aynı</w:t>
                        </w:r>
                      </w:p>
                      <w:p w:rsidR="00A87F5C" w:rsidRPr="00FD15FD" w:rsidRDefault="00A87F5C" w:rsidP="00795E50">
                        <w:pPr>
                          <w:ind w:right="-300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 şeylerden</w:t>
                        </w:r>
                      </w:p>
                      <w:p w:rsidR="00A87F5C" w:rsidRPr="00F201BC" w:rsidRDefault="00A87F5C" w:rsidP="00795E50">
                        <w:pPr>
                          <w:ind w:right="-300"/>
                          <w:rPr>
                            <w:b/>
                            <w:i/>
                          </w:rPr>
                        </w:pPr>
                        <w:r w:rsidRPr="00FD15FD">
                          <w:rPr>
                            <w:b/>
                            <w:i/>
                            <w:sz w:val="20"/>
                            <w:szCs w:val="20"/>
                          </w:rPr>
                          <w:t>korkabilirler</w:t>
                        </w:r>
                        <w:r>
                          <w:rPr>
                            <w:b/>
                            <w:i/>
                          </w:rPr>
                          <w:t>.</w:t>
                        </w:r>
                      </w:p>
                    </w:txbxContent>
                  </v:textbox>
                </v:shape>
                <v:shape id="_x0000_s1075" type="#_x0000_t75" style="position:absolute;left:5597;top:11651;width:624;height:540;flip:x">
                  <v:imagedata r:id="rId8" o:title="" croptop="6041f" cropbottom="8055f" cropleft="9527f" cropright="9527f"/>
                </v:shape>
              </v:group>
              <v:shape id="_x0000_s1076" type="#_x0000_t136" style="position:absolute;left:6317;top:12011;width:516;height:266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Eren"/>
              </v:shape>
            </v:group>
          </v:group>
        </w:pict>
      </w:r>
      <w:r w:rsidRPr="00795E50">
        <w:rPr>
          <w:rFonts w:ascii="Comic Sans MS" w:hAnsi="Comic Sans MS"/>
          <w:sz w:val="20"/>
          <w:szCs w:val="20"/>
        </w:rPr>
        <w:t xml:space="preserve">8. </w:t>
      </w:r>
    </w:p>
    <w:p w:rsidR="00A87F5C" w:rsidRPr="00795E50" w:rsidRDefault="00A87F5C" w:rsidP="00795E50">
      <w:pPr>
        <w:rPr>
          <w:rFonts w:ascii="Comic Sans MS" w:hAnsi="Comic Sans MS"/>
          <w:sz w:val="20"/>
          <w:szCs w:val="20"/>
        </w:rPr>
      </w:pPr>
    </w:p>
    <w:p w:rsidR="00A87F5C" w:rsidRPr="00795E50" w:rsidRDefault="00A87F5C" w:rsidP="00795E50">
      <w:pPr>
        <w:rPr>
          <w:rFonts w:ascii="Comic Sans MS" w:hAnsi="Comic Sans MS"/>
          <w:sz w:val="20"/>
          <w:szCs w:val="20"/>
        </w:rPr>
      </w:pPr>
    </w:p>
    <w:p w:rsidR="00A87F5C" w:rsidRPr="00795E50" w:rsidRDefault="00A87F5C" w:rsidP="00795E50">
      <w:pPr>
        <w:rPr>
          <w:rFonts w:ascii="Comic Sans MS" w:hAnsi="Comic Sans MS"/>
          <w:b/>
          <w:i/>
          <w:sz w:val="20"/>
          <w:szCs w:val="20"/>
        </w:rPr>
      </w:pPr>
      <w:r w:rsidRPr="00795E50">
        <w:rPr>
          <w:rFonts w:ascii="Comic Sans MS" w:hAnsi="Comic Sans MS"/>
          <w:b/>
          <w:i/>
          <w:sz w:val="20"/>
          <w:szCs w:val="20"/>
        </w:rPr>
        <w:t xml:space="preserve">Yukarıdaki öğrencilerden hangisi </w:t>
      </w:r>
      <w:r w:rsidRPr="00795E50">
        <w:rPr>
          <w:rFonts w:ascii="Comic Sans MS" w:hAnsi="Comic Sans MS"/>
          <w:b/>
          <w:i/>
          <w:sz w:val="20"/>
          <w:szCs w:val="20"/>
          <w:u w:val="single"/>
        </w:rPr>
        <w:t>yanlış</w:t>
      </w:r>
      <w:r w:rsidRPr="00795E50">
        <w:rPr>
          <w:rFonts w:ascii="Comic Sans MS" w:hAnsi="Comic Sans MS"/>
          <w:b/>
          <w:i/>
          <w:sz w:val="20"/>
          <w:szCs w:val="20"/>
        </w:rPr>
        <w:t xml:space="preserve"> bilgi vermiştir? </w:t>
      </w:r>
    </w:p>
    <w:p w:rsidR="00A87F5C" w:rsidRPr="00795E50" w:rsidRDefault="00A87F5C" w:rsidP="00795E50">
      <w:pPr>
        <w:rPr>
          <w:rFonts w:ascii="Comic Sans MS" w:hAnsi="Comic Sans MS"/>
          <w:b/>
          <w:i/>
          <w:sz w:val="20"/>
          <w:szCs w:val="20"/>
        </w:rPr>
      </w:pPr>
      <w:r w:rsidRPr="00795E50">
        <w:rPr>
          <w:rFonts w:ascii="Comic Sans MS" w:hAnsi="Comic Sans MS"/>
          <w:b/>
          <w:i/>
          <w:sz w:val="20"/>
          <w:szCs w:val="20"/>
        </w:rPr>
        <w:t xml:space="preserve">A) Doğucan        </w:t>
      </w:r>
      <w:r w:rsidRPr="00795E50">
        <w:rPr>
          <w:rFonts w:ascii="Comic Sans MS" w:hAnsi="Comic Sans MS"/>
          <w:b/>
          <w:i/>
          <w:sz w:val="20"/>
          <w:szCs w:val="20"/>
        </w:rPr>
        <w:tab/>
      </w:r>
      <w:r w:rsidRPr="00795E50">
        <w:rPr>
          <w:rFonts w:ascii="Comic Sans MS" w:hAnsi="Comic Sans MS"/>
          <w:b/>
          <w:i/>
          <w:sz w:val="20"/>
          <w:szCs w:val="20"/>
        </w:rPr>
        <w:tab/>
        <w:t xml:space="preserve">B) Eren                           C) Gamze               </w:t>
      </w:r>
      <w:r w:rsidRPr="00795E50">
        <w:rPr>
          <w:rFonts w:ascii="Comic Sans MS" w:hAnsi="Comic Sans MS"/>
          <w:b/>
          <w:i/>
          <w:sz w:val="20"/>
          <w:szCs w:val="20"/>
        </w:rPr>
        <w:tab/>
        <w:t>D)Yeşim</w:t>
      </w:r>
    </w:p>
    <w:p w:rsidR="00A87F5C" w:rsidRPr="00795E50" w:rsidRDefault="00A87F5C" w:rsidP="00795E50">
      <w:pPr>
        <w:rPr>
          <w:rFonts w:ascii="Comic Sans MS" w:hAnsi="Comic Sans MS"/>
          <w:sz w:val="20"/>
          <w:szCs w:val="20"/>
        </w:rPr>
      </w:pPr>
    </w:p>
    <w:p w:rsidR="00A87F5C" w:rsidRPr="00795E50" w:rsidRDefault="00A87F5C" w:rsidP="00795E50">
      <w:pPr>
        <w:rPr>
          <w:rFonts w:ascii="Comic Sans MS" w:hAnsi="Comic Sans MS"/>
          <w:b/>
          <w:bCs/>
          <w:i/>
          <w:sz w:val="20"/>
          <w:szCs w:val="20"/>
        </w:rPr>
      </w:pPr>
      <w:r w:rsidRPr="00795E50">
        <w:rPr>
          <w:rFonts w:ascii="Comic Sans MS" w:hAnsi="Comic Sans MS"/>
          <w:sz w:val="20"/>
          <w:szCs w:val="20"/>
        </w:rPr>
        <w:t>9.</w:t>
      </w:r>
      <w:r w:rsidRPr="00795E5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</w:t>
      </w:r>
      <w:r w:rsidRPr="00795E50">
        <w:rPr>
          <w:rFonts w:ascii="Comic Sans MS" w:hAnsi="Comic Sans MS"/>
          <w:b/>
          <w:bCs/>
          <w:i/>
          <w:sz w:val="20"/>
          <w:szCs w:val="20"/>
        </w:rPr>
        <w:t>İnsanların aynı olaylar karşısında farklı tepkiler vermesi aşağıdakilerden hangisiyle ilgilidir?(4p)</w:t>
      </w:r>
    </w:p>
    <w:p w:rsidR="00A87F5C" w:rsidRPr="00795E50" w:rsidRDefault="00A87F5C" w:rsidP="00795E50">
      <w:pPr>
        <w:spacing w:line="192" w:lineRule="auto"/>
        <w:rPr>
          <w:rFonts w:ascii="Comic Sans MS" w:hAnsi="Comic Sans MS"/>
          <w:b/>
          <w:bCs/>
          <w:i/>
          <w:sz w:val="20"/>
          <w:szCs w:val="20"/>
        </w:rPr>
      </w:pPr>
      <w:r w:rsidRPr="00795E50">
        <w:rPr>
          <w:rFonts w:ascii="Comic Sans MS" w:hAnsi="Comic Sans MS"/>
          <w:b/>
          <w:bCs/>
          <w:i/>
          <w:sz w:val="20"/>
          <w:szCs w:val="20"/>
        </w:rPr>
        <w:tab/>
        <w:t>A) insan ihtiyaçlarının aynı olması</w:t>
      </w:r>
      <w:r w:rsidRPr="00795E50">
        <w:rPr>
          <w:rFonts w:ascii="Comic Sans MS" w:hAnsi="Comic Sans MS"/>
          <w:b/>
          <w:bCs/>
          <w:i/>
          <w:sz w:val="20"/>
          <w:szCs w:val="20"/>
        </w:rPr>
        <w:tab/>
      </w:r>
      <w:r w:rsidRPr="00795E50">
        <w:rPr>
          <w:rFonts w:ascii="Comic Sans MS" w:hAnsi="Comic Sans MS"/>
          <w:b/>
          <w:bCs/>
          <w:i/>
          <w:sz w:val="20"/>
          <w:szCs w:val="20"/>
        </w:rPr>
        <w:tab/>
        <w:t xml:space="preserve">                  B) duyguların ağır basması</w:t>
      </w:r>
    </w:p>
    <w:p w:rsidR="00A87F5C" w:rsidRPr="00795E50" w:rsidRDefault="00A87F5C" w:rsidP="00795E50">
      <w:pPr>
        <w:spacing w:line="192" w:lineRule="auto"/>
        <w:rPr>
          <w:rFonts w:ascii="Comic Sans MS" w:hAnsi="Comic Sans MS"/>
          <w:b/>
          <w:bCs/>
          <w:i/>
          <w:sz w:val="20"/>
          <w:szCs w:val="20"/>
        </w:rPr>
      </w:pPr>
      <w:r w:rsidRPr="00795E50">
        <w:rPr>
          <w:rFonts w:ascii="Comic Sans MS" w:hAnsi="Comic Sans MS"/>
          <w:b/>
          <w:bCs/>
          <w:i/>
          <w:sz w:val="20"/>
          <w:szCs w:val="20"/>
        </w:rPr>
        <w:tab/>
        <w:t>C) bireysel farklılıkların olması                                D) olayların kabul edilebilirliği</w:t>
      </w:r>
    </w:p>
    <w:p w:rsidR="00A87F5C" w:rsidRPr="00795E50" w:rsidRDefault="00A87F5C" w:rsidP="00795E50">
      <w:pPr>
        <w:spacing w:line="192" w:lineRule="auto"/>
        <w:rPr>
          <w:rFonts w:ascii="Comic Sans MS" w:hAnsi="Comic Sans MS"/>
          <w:b/>
          <w:bCs/>
          <w:i/>
          <w:sz w:val="20"/>
          <w:szCs w:val="20"/>
        </w:rPr>
      </w:pPr>
    </w:p>
    <w:p w:rsidR="00A87F5C" w:rsidRPr="00795E50" w:rsidRDefault="00A87F5C" w:rsidP="00795E50">
      <w:pPr>
        <w:spacing w:line="192" w:lineRule="auto"/>
        <w:rPr>
          <w:rFonts w:ascii="Comic Sans MS" w:hAnsi="Comic Sans MS"/>
          <w:bCs/>
          <w:sz w:val="20"/>
          <w:szCs w:val="20"/>
        </w:rPr>
      </w:pPr>
      <w:r w:rsidRPr="00795E50">
        <w:rPr>
          <w:rFonts w:ascii="Comic Sans MS" w:hAnsi="Comic Sans MS"/>
          <w:b/>
          <w:bCs/>
          <w:i/>
          <w:sz w:val="20"/>
          <w:szCs w:val="20"/>
        </w:rPr>
        <w:t>10.</w:t>
      </w:r>
      <w:r w:rsidRPr="00795E50"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795E50">
        <w:rPr>
          <w:rFonts w:ascii="Comic Sans MS" w:hAnsi="Comic Sans MS"/>
          <w:bCs/>
          <w:sz w:val="20"/>
          <w:szCs w:val="20"/>
        </w:rPr>
        <w:t>Yeni tanıştığınız bir insana kendinizi nasıl tanıtırsınız?</w:t>
      </w:r>
      <w:r>
        <w:rPr>
          <w:rFonts w:ascii="Comic Sans MS" w:hAnsi="Comic Sans MS"/>
          <w:bCs/>
          <w:sz w:val="20"/>
          <w:szCs w:val="20"/>
        </w:rPr>
        <w:t xml:space="preserve"> </w:t>
      </w:r>
      <w:hyperlink r:id="rId9" w:history="1">
        <w:r w:rsidRPr="004B3EC7">
          <w:rPr>
            <w:rStyle w:val="Hyperlink"/>
            <w:color w:val="000000"/>
          </w:rPr>
          <w:t>www.sorubak.com</w:t>
        </w:r>
      </w:hyperlink>
    </w:p>
    <w:p w:rsidR="00A87F5C" w:rsidRPr="00795E50" w:rsidRDefault="00A87F5C" w:rsidP="00795E50">
      <w:pPr>
        <w:spacing w:line="192" w:lineRule="auto"/>
        <w:rPr>
          <w:rFonts w:ascii="Comic Sans MS" w:hAnsi="Comic Sans MS"/>
          <w:bCs/>
          <w:sz w:val="20"/>
          <w:szCs w:val="20"/>
        </w:rPr>
      </w:pPr>
      <w:r w:rsidRPr="00795E50">
        <w:rPr>
          <w:rFonts w:ascii="Comic Sans MS" w:hAnsi="Comic Sans MS"/>
          <w:bCs/>
          <w:sz w:val="20"/>
          <w:szCs w:val="20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</w:t>
      </w:r>
    </w:p>
    <w:p w:rsidR="00A87F5C" w:rsidRPr="00795E50" w:rsidRDefault="00A87F5C" w:rsidP="00795E50">
      <w:pPr>
        <w:spacing w:line="192" w:lineRule="auto"/>
        <w:rPr>
          <w:rFonts w:ascii="Comic Sans MS" w:hAnsi="Comic Sans MS"/>
          <w:bCs/>
          <w:sz w:val="20"/>
          <w:szCs w:val="20"/>
        </w:rPr>
      </w:pPr>
      <w:r w:rsidRPr="00795E50">
        <w:rPr>
          <w:rFonts w:ascii="Comic Sans MS" w:hAnsi="Comic Sans MS"/>
          <w:bCs/>
          <w:sz w:val="20"/>
          <w:szCs w:val="20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</w:t>
      </w:r>
    </w:p>
    <w:p w:rsidR="00A87F5C" w:rsidRPr="00795E50" w:rsidRDefault="00A87F5C" w:rsidP="00795E50">
      <w:pPr>
        <w:spacing w:line="192" w:lineRule="auto"/>
        <w:rPr>
          <w:rFonts w:ascii="Comic Sans MS" w:hAnsi="Comic Sans MS"/>
          <w:b/>
          <w:bCs/>
          <w:i/>
          <w:sz w:val="20"/>
          <w:szCs w:val="20"/>
        </w:rPr>
      </w:pPr>
      <w:r w:rsidRPr="00795E50">
        <w:rPr>
          <w:rFonts w:ascii="Comic Sans MS" w:hAnsi="Comic Sans MS"/>
          <w:bCs/>
          <w:sz w:val="20"/>
          <w:szCs w:val="20"/>
        </w:rPr>
        <w:t xml:space="preserve">      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Cs/>
          <w:sz w:val="20"/>
          <w:szCs w:val="20"/>
        </w:rPr>
        <w:t>………………………………………………</w:t>
      </w:r>
    </w:p>
    <w:sectPr w:rsidR="00A87F5C" w:rsidRPr="00795E50" w:rsidSect="009806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0846"/>
    <w:multiLevelType w:val="hybridMultilevel"/>
    <w:tmpl w:val="36CCB6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485746"/>
    <w:multiLevelType w:val="hybridMultilevel"/>
    <w:tmpl w:val="05FCFC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026FA0"/>
    <w:multiLevelType w:val="hybridMultilevel"/>
    <w:tmpl w:val="54E2DECE"/>
    <w:lvl w:ilvl="0" w:tplc="062E52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6D3675"/>
    <w:multiLevelType w:val="hybridMultilevel"/>
    <w:tmpl w:val="C33EDBF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6F318B"/>
    <w:multiLevelType w:val="hybridMultilevel"/>
    <w:tmpl w:val="CA34B6C6"/>
    <w:lvl w:ilvl="0" w:tplc="D72EA61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91C"/>
    <w:rsid w:val="00036816"/>
    <w:rsid w:val="000B141B"/>
    <w:rsid w:val="000C3D6E"/>
    <w:rsid w:val="000E1166"/>
    <w:rsid w:val="00162E55"/>
    <w:rsid w:val="00167F69"/>
    <w:rsid w:val="001D4851"/>
    <w:rsid w:val="00332925"/>
    <w:rsid w:val="003B5DE1"/>
    <w:rsid w:val="004B3EC7"/>
    <w:rsid w:val="004F1AF8"/>
    <w:rsid w:val="00502A57"/>
    <w:rsid w:val="005C4F93"/>
    <w:rsid w:val="006D725C"/>
    <w:rsid w:val="006E3A45"/>
    <w:rsid w:val="0075791C"/>
    <w:rsid w:val="00795E50"/>
    <w:rsid w:val="009806FD"/>
    <w:rsid w:val="00A615FE"/>
    <w:rsid w:val="00A87F5C"/>
    <w:rsid w:val="00B32486"/>
    <w:rsid w:val="00C37D4C"/>
    <w:rsid w:val="00C91DD8"/>
    <w:rsid w:val="00CA2178"/>
    <w:rsid w:val="00F201BC"/>
    <w:rsid w:val="00F34D66"/>
    <w:rsid w:val="00FD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D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791C"/>
    <w:pPr>
      <w:ind w:left="720"/>
      <w:contextualSpacing/>
    </w:pPr>
  </w:style>
  <w:style w:type="table" w:styleId="MediumGrid3-Accent5">
    <w:name w:val="Medium Grid 3 Accent 5"/>
    <w:basedOn w:val="TableNormal"/>
    <w:uiPriority w:val="99"/>
    <w:rsid w:val="006D725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3">
    <w:name w:val="Medium Grid 3 Accent 3"/>
    <w:basedOn w:val="TableNormal"/>
    <w:uiPriority w:val="99"/>
    <w:rsid w:val="006D725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2">
    <w:name w:val="Medium Grid 3 Accent 2"/>
    <w:basedOn w:val="TableNormal"/>
    <w:uiPriority w:val="99"/>
    <w:rsid w:val="006D725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1">
    <w:name w:val="Medium Grid 3 Accent 1"/>
    <w:basedOn w:val="TableNormal"/>
    <w:uiPriority w:val="99"/>
    <w:rsid w:val="006D725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2-Accent6">
    <w:name w:val="Medium Grid 2 Accent 6"/>
    <w:basedOn w:val="TableNormal"/>
    <w:uiPriority w:val="99"/>
    <w:rsid w:val="006D725C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List2-Accent1">
    <w:name w:val="Medium List 2 Accent 1"/>
    <w:basedOn w:val="TableNormal"/>
    <w:uiPriority w:val="99"/>
    <w:rsid w:val="006D725C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Shading2-Accent3">
    <w:name w:val="Medium Shading 2 Accent 3"/>
    <w:basedOn w:val="TableNormal"/>
    <w:uiPriority w:val="99"/>
    <w:rsid w:val="006D725C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rsid w:val="003329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2</Pages>
  <Words>712</Words>
  <Characters>4065</Characters>
  <Application>Microsoft Office Outlook</Application>
  <DocSecurity>0</DocSecurity>
  <Lines>0</Lines>
  <Paragraphs>0</Paragraphs>
  <ScaleCrop>false</ScaleCrop>
  <Company>nek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nek</dc:creator>
  <cp:keywords>www.sorubak.com</cp:keywords>
  <dc:description>www.sorubak.com</dc:description>
  <cp:lastModifiedBy>Dogan</cp:lastModifiedBy>
  <cp:revision>www.sorubak.com</cp:revision>
  <dcterms:created xsi:type="dcterms:W3CDTF">2011-10-23T10:39:00Z</dcterms:created>
  <dcterms:modified xsi:type="dcterms:W3CDTF">2013-10-01T20:36:00Z</dcterms:modified>
  <cp:category>www.sorubak.com</cp:category>
  <cp:version>www.sorubak.com</cp:version>
</cp:coreProperties>
</file>