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EB7" w:rsidRDefault="00094EB7" w:rsidP="0093594B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1.15pt;margin-top:-21.35pt;width:63pt;height:90pt;z-index:-251651072;visibility:visible">
            <v:imagedata r:id="rId7" o:title=""/>
          </v:shape>
        </w:pict>
      </w:r>
      <w:r>
        <w:rPr>
          <w:noProof/>
        </w:rPr>
        <w:pict>
          <v:shape id="Resim 32" o:spid="_x0000_s1027" type="#_x0000_t75" style="position:absolute;left:0;text-align:left;margin-left:418.9pt;margin-top:-21.35pt;width:63pt;height:90pt;z-index:-251652096;visibility:visible">
            <v:imagedata r:id="rId7" o:title=""/>
          </v:shape>
        </w:pict>
      </w:r>
      <w:r w:rsidRPr="0093594B">
        <w:rPr>
          <w:rFonts w:ascii="Comic Sans MS" w:hAnsi="Comic Sans MS"/>
          <w:b/>
          <w:sz w:val="24"/>
          <w:szCs w:val="24"/>
        </w:rPr>
        <w:t>YÜZEV İLKÖĞRETİM OKULU</w:t>
      </w:r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094EB7" w:rsidRPr="0093594B" w:rsidRDefault="00094EB7" w:rsidP="0093594B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2013-2014 EĞİTİM ÖĞRETİM YILI</w:t>
      </w:r>
    </w:p>
    <w:p w:rsidR="00094EB7" w:rsidRDefault="00094EB7" w:rsidP="0093594B">
      <w:pPr>
        <w:jc w:val="center"/>
        <w:rPr>
          <w:rFonts w:ascii="Comic Sans MS" w:hAnsi="Comic Sans MS"/>
          <w:b/>
          <w:sz w:val="24"/>
          <w:szCs w:val="24"/>
        </w:rPr>
      </w:pPr>
      <w:r w:rsidRPr="0093594B">
        <w:rPr>
          <w:rFonts w:ascii="Comic Sans MS" w:hAnsi="Comic Sans MS"/>
          <w:b/>
          <w:sz w:val="24"/>
          <w:szCs w:val="24"/>
        </w:rPr>
        <w:t>SOSYAL BİLGİLER 1. DÖNEM 1. YAZILI</w:t>
      </w:r>
    </w:p>
    <w:p w:rsidR="00094EB7" w:rsidRDefault="00094EB7" w:rsidP="0093594B">
      <w:pPr>
        <w:jc w:val="center"/>
        <w:rPr>
          <w:rFonts w:ascii="Comic Sans MS" w:hAnsi="Comic Sans MS"/>
          <w:b/>
          <w:sz w:val="24"/>
          <w:szCs w:val="24"/>
        </w:rPr>
      </w:pPr>
    </w:p>
    <w:p w:rsidR="00094EB7" w:rsidRDefault="00094EB7" w:rsidP="0093594B">
      <w:pPr>
        <w:numPr>
          <w:ilvl w:val="0"/>
          <w:numId w:val="1"/>
        </w:numPr>
        <w:jc w:val="both"/>
        <w:rPr>
          <w:rFonts w:ascii="Comic Sans MS" w:hAnsi="Comic Sans MS"/>
          <w:b/>
        </w:rPr>
        <w:sectPr w:rsidR="00094EB7" w:rsidSect="007A5FF0">
          <w:headerReference w:type="default" r:id="rId8"/>
          <w:pgSz w:w="11906" w:h="16838"/>
          <w:pgMar w:top="1417" w:right="1417" w:bottom="1417" w:left="1417" w:header="426" w:footer="708" w:gutter="0"/>
          <w:pgBorders w:offsetFrom="page">
            <w:top w:val="thinThickMediumGap" w:sz="24" w:space="24" w:color="auto"/>
            <w:left w:val="thinThickMediumGap" w:sz="24" w:space="24" w:color="auto"/>
            <w:bottom w:val="thickThinMediumGap" w:sz="24" w:space="24" w:color="auto"/>
            <w:right w:val="thickThinMediumGap" w:sz="24" w:space="24" w:color="auto"/>
          </w:pgBorders>
          <w:cols w:space="708"/>
          <w:docGrid w:linePitch="360"/>
        </w:sectPr>
      </w:pPr>
    </w:p>
    <w:p w:rsidR="00094EB7" w:rsidRPr="00421A7B" w:rsidRDefault="00094EB7" w:rsidP="0093594B">
      <w:pPr>
        <w:numPr>
          <w:ilvl w:val="0"/>
          <w:numId w:val="1"/>
        </w:numPr>
        <w:jc w:val="both"/>
        <w:rPr>
          <w:rFonts w:ascii="Comic Sans MS" w:hAnsi="Comic Sans MS"/>
          <w:b/>
        </w:rPr>
      </w:pPr>
      <w:r w:rsidRPr="00421A7B">
        <w:rPr>
          <w:rFonts w:ascii="Comic Sans MS" w:hAnsi="Comic Sans MS"/>
          <w:b/>
        </w:rPr>
        <w:t>Nüfus cüzdanı nereden çıkartılır?</w:t>
      </w:r>
    </w:p>
    <w:p w:rsidR="00094EB7" w:rsidRPr="00421A7B" w:rsidRDefault="00094EB7" w:rsidP="0093594B">
      <w:pPr>
        <w:ind w:left="60"/>
        <w:jc w:val="both"/>
        <w:rPr>
          <w:rFonts w:ascii="Comic Sans MS" w:hAnsi="Comic Sans MS"/>
        </w:rPr>
      </w:pPr>
    </w:p>
    <w:p w:rsidR="00094EB7" w:rsidRPr="00421A7B" w:rsidRDefault="00094EB7" w:rsidP="0093594B">
      <w:pPr>
        <w:ind w:left="60"/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A) Hastanede</w:t>
      </w:r>
    </w:p>
    <w:p w:rsidR="00094EB7" w:rsidRPr="00421A7B" w:rsidRDefault="00094EB7" w:rsidP="0093594B">
      <w:pPr>
        <w:ind w:left="60"/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B) Milli Eğitim Müdürlüğünde</w:t>
      </w:r>
    </w:p>
    <w:p w:rsidR="00094EB7" w:rsidRPr="00421A7B" w:rsidRDefault="00094EB7" w:rsidP="0093594B">
      <w:pPr>
        <w:ind w:left="60"/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C) Nüfus Müdürlüğünde</w:t>
      </w:r>
    </w:p>
    <w:p w:rsidR="00094EB7" w:rsidRDefault="00094EB7" w:rsidP="0093594B">
      <w:pPr>
        <w:ind w:left="6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D</w:t>
      </w:r>
      <w:r w:rsidRPr="00421A7B">
        <w:rPr>
          <w:rFonts w:ascii="Comic Sans MS" w:hAnsi="Comic Sans MS"/>
        </w:rPr>
        <w:t xml:space="preserve">) Okulda </w:t>
      </w:r>
    </w:p>
    <w:p w:rsidR="00094EB7" w:rsidRPr="00421A7B" w:rsidRDefault="00094EB7" w:rsidP="0093594B">
      <w:pPr>
        <w:ind w:left="60"/>
        <w:jc w:val="both"/>
        <w:rPr>
          <w:rFonts w:ascii="Comic Sans MS" w:hAnsi="Comic Sans MS"/>
        </w:rPr>
      </w:pPr>
    </w:p>
    <w:p w:rsidR="00094EB7" w:rsidRPr="00421A7B" w:rsidRDefault="00094EB7" w:rsidP="0093594B">
      <w:pPr>
        <w:numPr>
          <w:ilvl w:val="0"/>
          <w:numId w:val="1"/>
        </w:numPr>
        <w:jc w:val="both"/>
        <w:rPr>
          <w:rFonts w:ascii="Comic Sans MS" w:hAnsi="Comic Sans MS"/>
          <w:b/>
        </w:rPr>
      </w:pPr>
      <w:r>
        <w:rPr>
          <w:noProof/>
        </w:rPr>
        <w:pict>
          <v:shape id="Resim 31" o:spid="_x0000_s1028" type="#_x0000_t75" alt="kalem" style="position:absolute;left:0;text-align:left;margin-left:199.15pt;margin-top:31.7pt;width:40.5pt;height:82.5pt;z-index:-251653120;visibility:visible" wrapcoords="8800 3142 7200 3338 6400 10800 7600 12567 6000 15709 5600 16298 4800 20618 7200 20618 7600 20618 11200 18851 14800 15709 16400 12567 16800 6284 14800 3142 8800 3142">
            <v:imagedata r:id="rId9" o:title=""/>
            <w10:wrap type="tight"/>
          </v:shape>
        </w:pict>
      </w:r>
      <w:r w:rsidRPr="00421A7B">
        <w:rPr>
          <w:rFonts w:ascii="Comic Sans MS" w:hAnsi="Comic Sans MS"/>
          <w:b/>
        </w:rPr>
        <w:t xml:space="preserve">Nüfus cüzdanı üzerinde, başkalarında olmayan sadece size özgü olan bilgi hangisidir? </w:t>
      </w:r>
    </w:p>
    <w:p w:rsidR="00094EB7" w:rsidRPr="00421A7B" w:rsidRDefault="00094EB7" w:rsidP="0093594B">
      <w:pPr>
        <w:jc w:val="both"/>
        <w:rPr>
          <w:rFonts w:ascii="Comic Sans MS" w:hAnsi="Comic Sans MS"/>
        </w:rPr>
      </w:pPr>
    </w:p>
    <w:p w:rsidR="00094EB7" w:rsidRPr="00421A7B" w:rsidRDefault="00094EB7" w:rsidP="0093594B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Adınız</w:t>
      </w:r>
    </w:p>
    <w:p w:rsidR="00094EB7" w:rsidRPr="00421A7B" w:rsidRDefault="00094EB7" w:rsidP="0093594B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Anne adınız</w:t>
      </w:r>
    </w:p>
    <w:p w:rsidR="00094EB7" w:rsidRPr="00421A7B" w:rsidRDefault="00094EB7" w:rsidP="0093594B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Doğum tarihiniz</w:t>
      </w:r>
    </w:p>
    <w:p w:rsidR="00094EB7" w:rsidRPr="00421A7B" w:rsidRDefault="00094EB7" w:rsidP="0093594B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T.C. Kimlik numaranız</w:t>
      </w:r>
    </w:p>
    <w:p w:rsidR="00094EB7" w:rsidRPr="00421A7B" w:rsidRDefault="00094EB7" w:rsidP="00421A7B">
      <w:pPr>
        <w:tabs>
          <w:tab w:val="left" w:pos="1005"/>
        </w:tabs>
        <w:ind w:left="360"/>
        <w:jc w:val="both"/>
        <w:rPr>
          <w:rFonts w:ascii="Comic Sans MS" w:hAnsi="Comic Sans MS"/>
        </w:rPr>
      </w:pPr>
    </w:p>
    <w:p w:rsidR="00094EB7" w:rsidRPr="00421A7B" w:rsidRDefault="00094EB7" w:rsidP="0093594B">
      <w:pPr>
        <w:numPr>
          <w:ilvl w:val="0"/>
          <w:numId w:val="1"/>
        </w:numPr>
        <w:jc w:val="both"/>
        <w:rPr>
          <w:rFonts w:ascii="Comic Sans MS" w:hAnsi="Comic Sans MS"/>
          <w:b/>
        </w:rPr>
      </w:pPr>
      <w:r w:rsidRPr="00421A7B">
        <w:rPr>
          <w:rFonts w:ascii="Comic Sans MS" w:hAnsi="Comic Sans MS"/>
          <w:b/>
        </w:rPr>
        <w:t>Nüfus cüzdanına hangi yaştan itibaren fotoğraf yapıştırmak zorunludur?</w:t>
      </w:r>
    </w:p>
    <w:p w:rsidR="00094EB7" w:rsidRPr="00421A7B" w:rsidRDefault="00094EB7" w:rsidP="0093594B">
      <w:pPr>
        <w:ind w:firstLine="708"/>
        <w:jc w:val="both"/>
        <w:rPr>
          <w:rFonts w:ascii="Comic Sans MS" w:hAnsi="Comic Sans MS"/>
        </w:rPr>
      </w:pPr>
    </w:p>
    <w:p w:rsidR="00094EB7" w:rsidRPr="00421A7B" w:rsidRDefault="00094EB7" w:rsidP="00421A7B">
      <w:pPr>
        <w:pStyle w:val="ListParagraph"/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  <w:sz w:val="20"/>
          <w:szCs w:val="20"/>
        </w:rPr>
      </w:pPr>
      <w:r w:rsidRPr="00421A7B">
        <w:rPr>
          <w:rFonts w:ascii="Comic Sans MS" w:hAnsi="Comic Sans MS"/>
          <w:sz w:val="20"/>
          <w:szCs w:val="20"/>
        </w:rPr>
        <w:t>15 yaşından itibaren</w:t>
      </w:r>
    </w:p>
    <w:p w:rsidR="00094EB7" w:rsidRPr="00421A7B" w:rsidRDefault="00094EB7" w:rsidP="00421A7B">
      <w:pPr>
        <w:pStyle w:val="ListParagraph"/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  <w:sz w:val="20"/>
          <w:szCs w:val="20"/>
        </w:rPr>
      </w:pPr>
      <w:r w:rsidRPr="00421A7B">
        <w:rPr>
          <w:rFonts w:ascii="Comic Sans MS" w:hAnsi="Comic Sans MS"/>
          <w:sz w:val="20"/>
          <w:szCs w:val="20"/>
        </w:rPr>
        <w:t>18 yaşından itibaren</w:t>
      </w:r>
    </w:p>
    <w:p w:rsidR="00094EB7" w:rsidRPr="00421A7B" w:rsidRDefault="00094EB7" w:rsidP="00421A7B">
      <w:pPr>
        <w:pStyle w:val="ListParagraph"/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  <w:sz w:val="20"/>
          <w:szCs w:val="20"/>
        </w:rPr>
      </w:pPr>
      <w:r w:rsidRPr="00421A7B">
        <w:rPr>
          <w:rFonts w:ascii="Comic Sans MS" w:hAnsi="Comic Sans MS"/>
          <w:sz w:val="20"/>
          <w:szCs w:val="20"/>
        </w:rPr>
        <w:t>20 yaşından itibaren</w:t>
      </w:r>
    </w:p>
    <w:p w:rsidR="00094EB7" w:rsidRPr="00421A7B" w:rsidRDefault="00094EB7" w:rsidP="00421A7B">
      <w:pPr>
        <w:pStyle w:val="ListParagraph"/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  <w:sz w:val="20"/>
          <w:szCs w:val="20"/>
        </w:rPr>
      </w:pPr>
      <w:r w:rsidRPr="00421A7B">
        <w:rPr>
          <w:rFonts w:ascii="Comic Sans MS" w:hAnsi="Comic Sans MS"/>
          <w:sz w:val="20"/>
          <w:szCs w:val="20"/>
        </w:rPr>
        <w:t>7 yaşından itibaren</w:t>
      </w:r>
    </w:p>
    <w:p w:rsidR="00094EB7" w:rsidRPr="00421A7B" w:rsidRDefault="00094EB7" w:rsidP="0093594B">
      <w:pPr>
        <w:numPr>
          <w:ilvl w:val="0"/>
          <w:numId w:val="1"/>
        </w:numPr>
        <w:jc w:val="both"/>
        <w:rPr>
          <w:rFonts w:ascii="Comic Sans MS" w:hAnsi="Comic Sans MS"/>
          <w:b/>
        </w:rPr>
      </w:pPr>
      <w:r w:rsidRPr="00421A7B">
        <w:rPr>
          <w:rFonts w:ascii="Comic Sans MS" w:hAnsi="Comic Sans MS"/>
          <w:b/>
        </w:rPr>
        <w:t xml:space="preserve">Aşağıdakilerden hangisi nüfus cüzdanında </w:t>
      </w:r>
      <w:r w:rsidRPr="00421A7B">
        <w:rPr>
          <w:rFonts w:ascii="Comic Sans MS" w:hAnsi="Comic Sans MS"/>
          <w:b/>
          <w:u w:val="single"/>
        </w:rPr>
        <w:t>yer almaz</w:t>
      </w:r>
      <w:r w:rsidRPr="00421A7B">
        <w:rPr>
          <w:rFonts w:ascii="Comic Sans MS" w:hAnsi="Comic Sans MS"/>
          <w:b/>
        </w:rPr>
        <w:t xml:space="preserve"> ?</w:t>
      </w:r>
    </w:p>
    <w:p w:rsidR="00094EB7" w:rsidRPr="00421A7B" w:rsidRDefault="00094EB7" w:rsidP="0093594B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TC. Kimlik No</w:t>
      </w:r>
    </w:p>
    <w:p w:rsidR="00094EB7" w:rsidRPr="00421A7B" w:rsidRDefault="00094EB7" w:rsidP="0093594B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Adres</w:t>
      </w:r>
    </w:p>
    <w:p w:rsidR="00094EB7" w:rsidRPr="00421A7B" w:rsidRDefault="00094EB7" w:rsidP="0093594B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Doğum yeri</w:t>
      </w:r>
    </w:p>
    <w:p w:rsidR="00094EB7" w:rsidRPr="00421A7B" w:rsidRDefault="00094EB7" w:rsidP="0093594B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>
        <w:rPr>
          <w:noProof/>
        </w:rPr>
        <w:pict>
          <v:shape id="Resim 39" o:spid="_x0000_s1029" type="#_x0000_t75" alt="CMEN013" style="position:absolute;left:0;text-align:left;margin-left:151.85pt;margin-top:619.85pt;width:75.6pt;height:153.25pt;z-index:251672576;visibility:visible">
            <v:imagedata r:id="rId10" o:title=""/>
          </v:shape>
        </w:pict>
      </w:r>
      <w:r w:rsidRPr="00421A7B">
        <w:rPr>
          <w:rFonts w:ascii="Comic Sans MS" w:hAnsi="Comic Sans MS"/>
        </w:rPr>
        <w:t>Anne adı</w:t>
      </w:r>
    </w:p>
    <w:p w:rsidR="00094EB7" w:rsidRPr="00421A7B" w:rsidRDefault="00094EB7" w:rsidP="00421A7B">
      <w:pPr>
        <w:tabs>
          <w:tab w:val="left" w:pos="1005"/>
        </w:tabs>
        <w:ind w:left="360"/>
        <w:jc w:val="both"/>
        <w:rPr>
          <w:rFonts w:ascii="Comic Sans MS" w:hAnsi="Comic Sans MS"/>
        </w:rPr>
      </w:pPr>
    </w:p>
    <w:p w:rsidR="00094EB7" w:rsidRPr="00421A7B" w:rsidRDefault="00094EB7" w:rsidP="0093594B">
      <w:pPr>
        <w:numPr>
          <w:ilvl w:val="0"/>
          <w:numId w:val="1"/>
        </w:numPr>
        <w:jc w:val="both"/>
        <w:rPr>
          <w:rFonts w:ascii="Comic Sans MS" w:hAnsi="Comic Sans MS"/>
          <w:b/>
        </w:rPr>
      </w:pPr>
      <w:r w:rsidRPr="00421A7B">
        <w:rPr>
          <w:rFonts w:ascii="Comic Sans MS" w:hAnsi="Comic Sans MS"/>
          <w:b/>
        </w:rPr>
        <w:t xml:space="preserve">Aşağıdaki cümlelerden hangisinde duygu belir-ten bir ifade </w:t>
      </w:r>
      <w:r w:rsidRPr="00421A7B">
        <w:rPr>
          <w:rFonts w:ascii="Comic Sans MS" w:hAnsi="Comic Sans MS"/>
          <w:b/>
          <w:u w:val="single"/>
        </w:rPr>
        <w:t>yoktur?</w:t>
      </w:r>
    </w:p>
    <w:p w:rsidR="00094EB7" w:rsidRPr="00421A7B" w:rsidRDefault="00094EB7" w:rsidP="0093594B">
      <w:pPr>
        <w:ind w:left="60"/>
        <w:jc w:val="both"/>
        <w:rPr>
          <w:rFonts w:ascii="Comic Sans MS" w:hAnsi="Comic Sans MS"/>
        </w:rPr>
      </w:pPr>
    </w:p>
    <w:p w:rsidR="00094EB7" w:rsidRPr="00421A7B" w:rsidRDefault="00094EB7" w:rsidP="0093594B">
      <w:pPr>
        <w:rPr>
          <w:rFonts w:ascii="Comic Sans MS" w:hAnsi="Comic Sans MS"/>
        </w:rPr>
      </w:pPr>
      <w:r w:rsidRPr="00421A7B">
        <w:rPr>
          <w:rFonts w:ascii="Comic Sans MS" w:hAnsi="Comic Sans MS"/>
        </w:rPr>
        <w:t xml:space="preserve"> A)</w:t>
      </w:r>
      <w:r w:rsidRPr="00421A7B">
        <w:rPr>
          <w:rFonts w:ascii="Comic Sans MS" w:hAnsi="Comic Sans MS"/>
          <w:b/>
        </w:rPr>
        <w:t xml:space="preserve"> </w:t>
      </w:r>
      <w:r w:rsidRPr="00421A7B">
        <w:rPr>
          <w:rFonts w:ascii="Comic Sans MS" w:hAnsi="Comic Sans MS"/>
        </w:rPr>
        <w:t>Karnemde notlarımın iyi olduğunu      görünce çok sevindim.</w:t>
      </w:r>
    </w:p>
    <w:p w:rsidR="00094EB7" w:rsidRPr="00421A7B" w:rsidRDefault="00094EB7" w:rsidP="0093594B">
      <w:pPr>
        <w:rPr>
          <w:rFonts w:ascii="Comic Sans MS" w:hAnsi="Comic Sans MS"/>
        </w:rPr>
      </w:pPr>
      <w:r w:rsidRPr="00421A7B">
        <w:rPr>
          <w:rFonts w:ascii="Comic Sans MS" w:hAnsi="Comic Sans MS"/>
        </w:rPr>
        <w:t>B) Küçük köpeğimizin ölümü beni çok üzdü.</w:t>
      </w:r>
    </w:p>
    <w:p w:rsidR="00094EB7" w:rsidRPr="00421A7B" w:rsidRDefault="00094EB7" w:rsidP="0093594B">
      <w:pPr>
        <w:rPr>
          <w:rFonts w:ascii="Comic Sans MS" w:hAnsi="Comic Sans MS"/>
        </w:rPr>
      </w:pPr>
      <w:r w:rsidRPr="00421A7B">
        <w:rPr>
          <w:rFonts w:ascii="Comic Sans MS" w:hAnsi="Comic Sans MS"/>
        </w:rPr>
        <w:t>C) Amcamların geleceğini duyunca çok   heyecanlandım.</w:t>
      </w:r>
    </w:p>
    <w:p w:rsidR="00094EB7" w:rsidRPr="00421A7B" w:rsidRDefault="00094EB7" w:rsidP="0093594B">
      <w:p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D) Yan sınıftan çok fazla gürültü geliyor.</w:t>
      </w:r>
    </w:p>
    <w:p w:rsidR="00094EB7" w:rsidRPr="00421A7B" w:rsidRDefault="00094EB7" w:rsidP="0093594B">
      <w:pPr>
        <w:tabs>
          <w:tab w:val="left" w:pos="1005"/>
        </w:tabs>
        <w:jc w:val="both"/>
        <w:rPr>
          <w:rFonts w:ascii="Comic Sans MS" w:hAnsi="Comic Sans MS"/>
        </w:rPr>
      </w:pPr>
    </w:p>
    <w:p w:rsidR="00094EB7" w:rsidRPr="00421A7B" w:rsidRDefault="00094EB7" w:rsidP="0093594B">
      <w:pPr>
        <w:tabs>
          <w:tab w:val="left" w:pos="1005"/>
        </w:tabs>
        <w:jc w:val="both"/>
        <w:rPr>
          <w:rFonts w:ascii="Comic Sans MS" w:hAnsi="Comic Sans MS"/>
        </w:rPr>
      </w:pPr>
      <w:r>
        <w:rPr>
          <w:noProof/>
        </w:rPr>
        <w:pict>
          <v:shape id="Resim 33" o:spid="_x0000_s1030" type="#_x0000_t75" style="position:absolute;left:0;text-align:left;margin-left:7.15pt;margin-top:4.2pt;width:172.05pt;height:51.75pt;z-index:-251650048;visibility:visible" wrapcoords="-94 0 -94 21287 21600 21287 21600 0 -94 0">
            <v:imagedata r:id="rId11" o:title=""/>
            <w10:wrap type="tight"/>
          </v:shape>
        </w:pict>
      </w:r>
    </w:p>
    <w:p w:rsidR="00094EB7" w:rsidRDefault="00094EB7" w:rsidP="0093594B">
      <w:pPr>
        <w:tabs>
          <w:tab w:val="left" w:pos="1005"/>
        </w:tabs>
        <w:jc w:val="both"/>
        <w:rPr>
          <w:rFonts w:ascii="Comic Sans MS" w:hAnsi="Comic Sans MS"/>
        </w:rPr>
      </w:pPr>
    </w:p>
    <w:p w:rsidR="00094EB7" w:rsidRPr="00421A7B" w:rsidRDefault="00094EB7" w:rsidP="0093594B">
      <w:pPr>
        <w:tabs>
          <w:tab w:val="left" w:pos="1005"/>
        </w:tabs>
        <w:jc w:val="both"/>
        <w:rPr>
          <w:rFonts w:ascii="Comic Sans MS" w:hAnsi="Comic Sans MS"/>
        </w:rPr>
      </w:pPr>
    </w:p>
    <w:p w:rsidR="00094EB7" w:rsidRPr="00421A7B" w:rsidRDefault="00094EB7" w:rsidP="000A5149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38" o:spid="_x0000_s1031" type="#_x0000_t75" style="position:absolute;left:0;text-align:left;margin-left:394.85pt;margin-top:250.85pt;width:126pt;height:90pt;z-index:-251644928;visibility:visible">
            <v:imagedata r:id="rId12" o:title=""/>
          </v:shape>
        </w:pict>
      </w:r>
      <w:r w:rsidRPr="00421A7B">
        <w:rPr>
          <w:rFonts w:ascii="Comic Sans MS" w:hAnsi="Comic Sans MS"/>
          <w:b/>
          <w:bCs/>
          <w:sz w:val="20"/>
          <w:szCs w:val="20"/>
        </w:rPr>
        <w:t>Bazı insanların bilim, teknoloji ve matematik dallarında, bazı insanların ise resim, müzik ve heykeltıraşlık gibi dallarda yetenekli olmasının nedeni nedir?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bookmarkStart w:id="0" w:name="OLE_LINK1"/>
      <w:bookmarkStart w:id="1" w:name="OLE_LINK2"/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p w:rsidR="00094EB7" w:rsidRPr="00421A7B" w:rsidRDefault="00094EB7" w:rsidP="000A5149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 xml:space="preserve">Yaşadığı yerin farklı olması </w:t>
      </w:r>
    </w:p>
    <w:p w:rsidR="00094EB7" w:rsidRPr="00421A7B" w:rsidRDefault="00094EB7" w:rsidP="000A5149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 xml:space="preserve">Yetenek ve becerilerinin farklı olması </w:t>
      </w:r>
    </w:p>
    <w:p w:rsidR="00094EB7" w:rsidRPr="00421A7B" w:rsidRDefault="00094EB7" w:rsidP="000A5149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 xml:space="preserve">Aile yapısının farklı olması </w:t>
      </w:r>
    </w:p>
    <w:p w:rsidR="00094EB7" w:rsidRPr="00421A7B" w:rsidRDefault="00094EB7" w:rsidP="00421A7B">
      <w:pPr>
        <w:pStyle w:val="ListParagraph"/>
        <w:numPr>
          <w:ilvl w:val="1"/>
          <w:numId w:val="1"/>
        </w:numPr>
        <w:jc w:val="both"/>
        <w:rPr>
          <w:rFonts w:ascii="Comic Sans MS" w:hAnsi="Comic Sans MS"/>
          <w:sz w:val="20"/>
          <w:szCs w:val="20"/>
        </w:rPr>
      </w:pPr>
      <w:r w:rsidRPr="00421A7B">
        <w:rPr>
          <w:rFonts w:ascii="Comic Sans MS" w:hAnsi="Comic Sans MS"/>
          <w:sz w:val="20"/>
          <w:szCs w:val="20"/>
        </w:rPr>
        <w:t>Nüfus cüzdanlarının farklı olması</w:t>
      </w:r>
    </w:p>
    <w:p w:rsidR="00094EB7" w:rsidRPr="00421A7B" w:rsidRDefault="00094EB7" w:rsidP="0093594B">
      <w:pPr>
        <w:jc w:val="both"/>
        <w:rPr>
          <w:rFonts w:ascii="Comic Sans MS" w:hAnsi="Comic Sans MS"/>
        </w:rPr>
      </w:pPr>
    </w:p>
    <w:p w:rsidR="00094EB7" w:rsidRPr="00421A7B" w:rsidRDefault="00094EB7" w:rsidP="000A5149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20"/>
          <w:szCs w:val="20"/>
        </w:rPr>
      </w:pPr>
      <w:r w:rsidRPr="00421A7B">
        <w:rPr>
          <w:rFonts w:ascii="Comic Sans MS" w:hAnsi="Comic Sans MS"/>
          <w:b/>
          <w:sz w:val="20"/>
          <w:szCs w:val="20"/>
        </w:rPr>
        <w:t>Herkese özel, çok önemli bir kimlik belgesi yerine geçen fiziksel özelliğimiz hangisidir?</w:t>
      </w:r>
    </w:p>
    <w:p w:rsidR="00094EB7" w:rsidRPr="00421A7B" w:rsidRDefault="00094EB7" w:rsidP="000A5149">
      <w:pPr>
        <w:numPr>
          <w:ilvl w:val="1"/>
          <w:numId w:val="1"/>
        </w:numPr>
        <w:tabs>
          <w:tab w:val="num" w:pos="830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Yüzümüz</w:t>
      </w:r>
    </w:p>
    <w:p w:rsidR="00094EB7" w:rsidRPr="00421A7B" w:rsidRDefault="00094EB7" w:rsidP="000A5149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Boyumuz</w:t>
      </w:r>
    </w:p>
    <w:p w:rsidR="00094EB7" w:rsidRPr="00421A7B" w:rsidRDefault="00094EB7" w:rsidP="000A5149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Kilomuz</w:t>
      </w:r>
    </w:p>
    <w:p w:rsidR="00094EB7" w:rsidRDefault="00094EB7" w:rsidP="000A5149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Parmak izimiz</w:t>
      </w:r>
    </w:p>
    <w:p w:rsidR="00094EB7" w:rsidRPr="00421A7B" w:rsidRDefault="00094EB7" w:rsidP="00421A7B">
      <w:pPr>
        <w:tabs>
          <w:tab w:val="left" w:pos="1005"/>
        </w:tabs>
        <w:ind w:left="360"/>
        <w:jc w:val="both"/>
        <w:rPr>
          <w:rFonts w:ascii="Comic Sans MS" w:hAnsi="Comic Sans MS"/>
        </w:rPr>
      </w:pPr>
    </w:p>
    <w:p w:rsidR="00094EB7" w:rsidRPr="00421A7B" w:rsidRDefault="00094EB7" w:rsidP="000A5149">
      <w:pPr>
        <w:numPr>
          <w:ilvl w:val="0"/>
          <w:numId w:val="1"/>
        </w:numPr>
        <w:jc w:val="both"/>
        <w:rPr>
          <w:rFonts w:ascii="Comic Sans MS" w:hAnsi="Comic Sans MS"/>
        </w:rPr>
      </w:pPr>
      <w:r w:rsidRPr="00421A7B">
        <w:rPr>
          <w:rFonts w:ascii="Comic Sans MS" w:hAnsi="Comic Sans MS"/>
          <w:b/>
        </w:rPr>
        <w:t>Dersine çalışmadığı için sınavı iyi geçmeyen Ali’nin hissettiği duygu aşağıdakilerden hangisidir?</w:t>
      </w:r>
    </w:p>
    <w:p w:rsidR="00094EB7" w:rsidRPr="00421A7B" w:rsidRDefault="00094EB7" w:rsidP="000A5149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Mutluluk</w:t>
      </w:r>
    </w:p>
    <w:p w:rsidR="00094EB7" w:rsidRPr="00421A7B" w:rsidRDefault="00094EB7" w:rsidP="000A5149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Korku</w:t>
      </w:r>
    </w:p>
    <w:p w:rsidR="00094EB7" w:rsidRPr="00421A7B" w:rsidRDefault="00094EB7" w:rsidP="000A5149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Üzüntü</w:t>
      </w:r>
    </w:p>
    <w:p w:rsidR="00094EB7" w:rsidRDefault="00094EB7" w:rsidP="000A5149">
      <w:pPr>
        <w:numPr>
          <w:ilvl w:val="1"/>
          <w:numId w:val="1"/>
        </w:numPr>
        <w:tabs>
          <w:tab w:val="left" w:pos="1005"/>
        </w:tabs>
        <w:jc w:val="both"/>
        <w:rPr>
          <w:rFonts w:ascii="Comic Sans MS" w:hAnsi="Comic Sans MS"/>
        </w:rPr>
      </w:pPr>
      <w:r w:rsidRPr="00421A7B">
        <w:rPr>
          <w:rFonts w:ascii="Comic Sans MS" w:hAnsi="Comic Sans MS"/>
        </w:rPr>
        <w:t>Şaşırma</w:t>
      </w:r>
    </w:p>
    <w:p w:rsidR="00094EB7" w:rsidRPr="00421A7B" w:rsidRDefault="00094EB7" w:rsidP="00421A7B">
      <w:pPr>
        <w:tabs>
          <w:tab w:val="left" w:pos="1005"/>
        </w:tabs>
        <w:ind w:left="360"/>
        <w:jc w:val="both"/>
        <w:rPr>
          <w:rFonts w:ascii="Comic Sans MS" w:hAnsi="Comic Sans MS"/>
        </w:rPr>
      </w:pPr>
    </w:p>
    <w:p w:rsidR="00094EB7" w:rsidRPr="00421A7B" w:rsidRDefault="00094EB7" w:rsidP="000A5149">
      <w:pPr>
        <w:pStyle w:val="ListParagraph"/>
        <w:numPr>
          <w:ilvl w:val="0"/>
          <w:numId w:val="1"/>
        </w:numPr>
        <w:tabs>
          <w:tab w:val="num" w:pos="2160"/>
        </w:tabs>
        <w:rPr>
          <w:rFonts w:ascii="Comic Sans MS" w:hAnsi="Comic Sans MS"/>
          <w:sz w:val="20"/>
          <w:szCs w:val="20"/>
        </w:rPr>
      </w:pPr>
      <w:r w:rsidRPr="00421A7B">
        <w:rPr>
          <w:rFonts w:ascii="Comic Sans MS" w:hAnsi="Comic Sans MS"/>
          <w:b/>
          <w:sz w:val="20"/>
          <w:szCs w:val="20"/>
        </w:rPr>
        <w:t xml:space="preserve">Aşağıdakilerden hangisi </w:t>
      </w:r>
      <w:r>
        <w:rPr>
          <w:rFonts w:ascii="Comic Sans MS" w:hAnsi="Comic Sans MS"/>
          <w:b/>
          <w:sz w:val="20"/>
          <w:szCs w:val="20"/>
        </w:rPr>
        <w:t>g</w:t>
      </w:r>
      <w:r w:rsidRPr="00421A7B">
        <w:rPr>
          <w:rFonts w:ascii="Comic Sans MS" w:hAnsi="Comic Sans MS"/>
          <w:b/>
          <w:sz w:val="20"/>
          <w:szCs w:val="20"/>
        </w:rPr>
        <w:t xml:space="preserve">eleneklerimizden </w:t>
      </w:r>
      <w:r w:rsidRPr="00421A7B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421A7B">
        <w:rPr>
          <w:rFonts w:ascii="Comic Sans MS" w:hAnsi="Comic Sans MS"/>
          <w:b/>
          <w:sz w:val="20"/>
          <w:szCs w:val="20"/>
        </w:rPr>
        <w:t>?</w:t>
      </w:r>
    </w:p>
    <w:p w:rsidR="00094EB7" w:rsidRDefault="00094EB7" w:rsidP="000A5149">
      <w:pPr>
        <w:ind w:left="6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421A7B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K</w:t>
      </w:r>
      <w:r w:rsidRPr="00421A7B">
        <w:rPr>
          <w:rFonts w:ascii="Comic Sans MS" w:hAnsi="Comic Sans MS"/>
        </w:rPr>
        <w:t xml:space="preserve">ına gecesi         </w:t>
      </w:r>
      <w:r>
        <w:rPr>
          <w:rFonts w:ascii="Comic Sans MS" w:hAnsi="Comic Sans MS"/>
        </w:rPr>
        <w:t xml:space="preserve">        B</w:t>
      </w:r>
      <w:r w:rsidRPr="00421A7B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M</w:t>
      </w:r>
      <w:r w:rsidRPr="00421A7B">
        <w:rPr>
          <w:rFonts w:ascii="Comic Sans MS" w:hAnsi="Comic Sans MS"/>
        </w:rPr>
        <w:t xml:space="preserve">askeli balo            </w:t>
      </w:r>
    </w:p>
    <w:p w:rsidR="00094EB7" w:rsidRPr="00421A7B" w:rsidRDefault="00094EB7" w:rsidP="000A5149">
      <w:pPr>
        <w:ind w:left="60"/>
        <w:rPr>
          <w:rFonts w:ascii="Comic Sans MS" w:hAnsi="Comic Sans MS"/>
        </w:rPr>
      </w:pPr>
      <w:r>
        <w:rPr>
          <w:rFonts w:ascii="Comic Sans MS" w:hAnsi="Comic Sans MS"/>
        </w:rPr>
        <w:t>C) S</w:t>
      </w:r>
      <w:r w:rsidRPr="00421A7B">
        <w:rPr>
          <w:rFonts w:ascii="Comic Sans MS" w:hAnsi="Comic Sans MS"/>
        </w:rPr>
        <w:t xml:space="preserve">ünnet düğünü          </w:t>
      </w:r>
      <w:r>
        <w:rPr>
          <w:rFonts w:ascii="Comic Sans MS" w:hAnsi="Comic Sans MS"/>
        </w:rPr>
        <w:t xml:space="preserve"> </w:t>
      </w:r>
      <w:r w:rsidRPr="00421A7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D) A</w:t>
      </w:r>
      <w:r w:rsidRPr="00421A7B">
        <w:rPr>
          <w:rFonts w:ascii="Comic Sans MS" w:hAnsi="Comic Sans MS"/>
        </w:rPr>
        <w:t>sker uğurlama</w:t>
      </w:r>
    </w:p>
    <w:p w:rsidR="00094EB7" w:rsidRPr="00421A7B" w:rsidRDefault="00094EB7" w:rsidP="000A5149">
      <w:pPr>
        <w:rPr>
          <w:rFonts w:ascii="Comic Sans MS" w:hAnsi="Comic Sans MS"/>
        </w:rPr>
      </w:pPr>
      <w:r>
        <w:rPr>
          <w:noProof/>
        </w:rPr>
        <w:pict>
          <v:rect id="_x0000_s1032" style="position:absolute;margin-left:212.65pt;margin-top:11.85pt;width:50.95pt;height:21.75pt;z-index:251661312" strokecolor="red" strokeweight="1.5pt">
            <v:shadow color="#868686"/>
            <v:textbox>
              <w:txbxContent>
                <w:p w:rsidR="00094EB7" w:rsidRPr="00287E17" w:rsidRDefault="00094EB7" w:rsidP="00421A7B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nefret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149.7pt;margin-top:11.85pt;width:50.95pt;height:21.75pt;z-index:251659264" strokecolor="red" strokeweight="1.5pt">
            <v:shadow color="#868686"/>
            <v:textbox>
              <w:txbxContent>
                <w:p w:rsidR="00094EB7" w:rsidRPr="00287E17" w:rsidRDefault="00094EB7" w:rsidP="000A514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şefkat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100.85pt;margin-top:11.85pt;width:42.8pt;height:21.75pt;z-index:251658240" strokecolor="red" strokeweight="1.5pt">
            <v:shadow color="#868686"/>
            <v:textbox>
              <w:txbxContent>
                <w:p w:rsidR="00094EB7" w:rsidRPr="00287E17" w:rsidRDefault="00094EB7" w:rsidP="000A514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öfke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52.95pt;margin-top:11.85pt;width:39.7pt;height:21.75pt;z-index:251643904" strokecolor="red" strokeweight="1.5pt">
            <v:shadow color="#868686"/>
            <v:textbox>
              <w:txbxContent>
                <w:p w:rsidR="00094EB7" w:rsidRPr="00287E17" w:rsidRDefault="00094EB7" w:rsidP="000A514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neşe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-17.6pt;margin-top:11.85pt;width:61.5pt;height:21.75pt;z-index:251642880" strokecolor="red" strokeweight="1.5pt">
            <v:shadow color="#868686"/>
            <v:textbox>
              <w:txbxContent>
                <w:p w:rsidR="00094EB7" w:rsidRPr="00287E17" w:rsidRDefault="00094EB7" w:rsidP="000A514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kıskançlık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301.2pt;margin-top:11.85pt;width:56.2pt;height:21.75pt;z-index:251660288" strokecolor="red" strokeweight="1.5pt">
            <v:shadow color="#868686"/>
            <v:textbox>
              <w:txbxContent>
                <w:p w:rsidR="00094EB7" w:rsidRPr="00287E17" w:rsidRDefault="00094EB7" w:rsidP="000A514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nefret</w:t>
                  </w:r>
                </w:p>
              </w:txbxContent>
            </v:textbox>
          </v:rect>
        </w:pict>
      </w:r>
    </w:p>
    <w:p w:rsidR="00094EB7" w:rsidRPr="00421A7B" w:rsidRDefault="00094EB7" w:rsidP="000A5149">
      <w:pPr>
        <w:rPr>
          <w:rFonts w:ascii="Comic Sans MS" w:hAnsi="Comic Sans MS"/>
        </w:rPr>
      </w:pPr>
    </w:p>
    <w:p w:rsidR="00094EB7" w:rsidRPr="00421A7B" w:rsidRDefault="00094EB7" w:rsidP="000A5149">
      <w:pPr>
        <w:rPr>
          <w:rFonts w:ascii="Comic Sans MS" w:hAnsi="Comic Sans MS"/>
        </w:rPr>
      </w:pPr>
    </w:p>
    <w:p w:rsidR="00094EB7" w:rsidRPr="00421A7B" w:rsidRDefault="00094EB7" w:rsidP="000A5149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21A7B">
        <w:rPr>
          <w:rFonts w:ascii="Comic Sans MS" w:hAnsi="Comic Sans MS"/>
          <w:b/>
          <w:sz w:val="20"/>
          <w:szCs w:val="20"/>
        </w:rPr>
        <w:t xml:space="preserve">Yukarıdaki ifadelerden hangileri olumsuz duygulardır ?                                       </w:t>
      </w:r>
      <w:r w:rsidRPr="002A6652">
        <w:rPr>
          <w:rFonts w:ascii="Comic Sans MS" w:hAnsi="Comic Sans MS"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 Ş</w:t>
      </w:r>
      <w:r w:rsidRPr="00421A7B">
        <w:rPr>
          <w:rFonts w:ascii="Comic Sans MS" w:hAnsi="Comic Sans MS"/>
          <w:sz w:val="20"/>
          <w:szCs w:val="20"/>
        </w:rPr>
        <w:t xml:space="preserve">efkat – öfke- kıskançlık                       </w:t>
      </w:r>
      <w:r>
        <w:rPr>
          <w:rFonts w:ascii="Comic Sans MS" w:hAnsi="Comic Sans MS"/>
          <w:sz w:val="20"/>
          <w:szCs w:val="20"/>
        </w:rPr>
        <w:t>B ) N</w:t>
      </w:r>
      <w:r w:rsidRPr="00421A7B">
        <w:rPr>
          <w:rFonts w:ascii="Comic Sans MS" w:hAnsi="Comic Sans MS"/>
          <w:sz w:val="20"/>
          <w:szCs w:val="20"/>
        </w:rPr>
        <w:t xml:space="preserve">efret- öfke- kıskançlık                    </w:t>
      </w:r>
      <w:r>
        <w:rPr>
          <w:rFonts w:ascii="Comic Sans MS" w:hAnsi="Comic Sans MS"/>
          <w:sz w:val="20"/>
          <w:szCs w:val="20"/>
        </w:rPr>
        <w:t xml:space="preserve">                          C ) Ö</w:t>
      </w:r>
      <w:r w:rsidRPr="00421A7B">
        <w:rPr>
          <w:rFonts w:ascii="Comic Sans MS" w:hAnsi="Comic Sans MS"/>
          <w:sz w:val="20"/>
          <w:szCs w:val="20"/>
        </w:rPr>
        <w:t xml:space="preserve">fke- kıskançlık – neşe                         </w:t>
      </w:r>
      <w:r>
        <w:rPr>
          <w:rFonts w:ascii="Comic Sans MS" w:hAnsi="Comic Sans MS"/>
          <w:sz w:val="20"/>
          <w:szCs w:val="20"/>
        </w:rPr>
        <w:t>D</w:t>
      </w:r>
      <w:r w:rsidRPr="00421A7B">
        <w:rPr>
          <w:rFonts w:ascii="Comic Sans MS" w:hAnsi="Comic Sans MS"/>
          <w:sz w:val="20"/>
          <w:szCs w:val="20"/>
        </w:rPr>
        <w:t xml:space="preserve"> ) </w:t>
      </w:r>
      <w:r>
        <w:rPr>
          <w:rFonts w:ascii="Comic Sans MS" w:hAnsi="Comic Sans MS"/>
          <w:sz w:val="20"/>
          <w:szCs w:val="20"/>
        </w:rPr>
        <w:t>N</w:t>
      </w:r>
      <w:r w:rsidRPr="00421A7B">
        <w:rPr>
          <w:rFonts w:ascii="Comic Sans MS" w:hAnsi="Comic Sans MS"/>
          <w:sz w:val="20"/>
          <w:szCs w:val="20"/>
        </w:rPr>
        <w:t>efret- şefkat - öfke</w:t>
      </w:r>
    </w:p>
    <w:p w:rsidR="00094EB7" w:rsidRPr="00421A7B" w:rsidRDefault="00094EB7" w:rsidP="000A5149">
      <w:pPr>
        <w:pStyle w:val="ListParagraph"/>
        <w:ind w:left="420"/>
        <w:rPr>
          <w:rFonts w:ascii="Comic Sans MS" w:hAnsi="Comic Sans MS"/>
          <w:sz w:val="20"/>
          <w:szCs w:val="20"/>
        </w:rPr>
      </w:pPr>
    </w:p>
    <w:p w:rsidR="00094EB7" w:rsidRPr="00421A7B" w:rsidRDefault="00094EB7" w:rsidP="00421A7B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20"/>
          <w:szCs w:val="20"/>
        </w:rPr>
      </w:pPr>
      <w:r w:rsidRPr="00421A7B">
        <w:rPr>
          <w:rFonts w:ascii="Comic Sans MS" w:hAnsi="Comic Sans MS"/>
          <w:b/>
          <w:sz w:val="20"/>
          <w:szCs w:val="20"/>
        </w:rPr>
        <w:t xml:space="preserve">Aşağıdaki cümlelerden doğru olanların başına </w:t>
      </w:r>
      <w:r w:rsidRPr="00421A7B">
        <w:rPr>
          <w:rFonts w:ascii="Comic Sans MS" w:hAnsi="Comic Sans MS"/>
          <w:sz w:val="20"/>
          <w:szCs w:val="20"/>
        </w:rPr>
        <w:t xml:space="preserve">D </w:t>
      </w:r>
      <w:r w:rsidRPr="00421A7B">
        <w:rPr>
          <w:rFonts w:ascii="Comic Sans MS" w:hAnsi="Comic Sans MS"/>
          <w:b/>
          <w:sz w:val="20"/>
          <w:szCs w:val="20"/>
        </w:rPr>
        <w:t xml:space="preserve">yanlış olanların başına </w:t>
      </w:r>
      <w:r w:rsidRPr="00421A7B">
        <w:rPr>
          <w:rFonts w:ascii="Comic Sans MS" w:hAnsi="Comic Sans MS"/>
          <w:sz w:val="20"/>
          <w:szCs w:val="20"/>
        </w:rPr>
        <w:t>Y</w:t>
      </w:r>
      <w:r w:rsidRPr="00421A7B">
        <w:rPr>
          <w:rFonts w:ascii="Comic Sans MS" w:hAnsi="Comic Sans MS"/>
          <w:b/>
          <w:sz w:val="20"/>
          <w:szCs w:val="20"/>
        </w:rPr>
        <w:t xml:space="preserve"> yazınız</w:t>
      </w:r>
      <w:r>
        <w:rPr>
          <w:rFonts w:ascii="Comic Sans MS" w:hAnsi="Comic Sans MS"/>
          <w:b/>
          <w:sz w:val="20"/>
          <w:szCs w:val="20"/>
        </w:rPr>
        <w:t>.</w:t>
      </w:r>
    </w:p>
    <w:p w:rsidR="00094EB7" w:rsidRPr="00421A7B" w:rsidRDefault="00094EB7" w:rsidP="00421A7B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)</w:t>
      </w:r>
      <w:r w:rsidRPr="00421A7B">
        <w:rPr>
          <w:rFonts w:ascii="Comic Sans MS" w:hAnsi="Comic Sans MS"/>
          <w:sz w:val="20"/>
          <w:szCs w:val="20"/>
        </w:rPr>
        <w:t xml:space="preserve">Bütün arkadaşlarımız aynı zevke sahiptir  </w:t>
      </w:r>
    </w:p>
    <w:p w:rsidR="00094EB7" w:rsidRDefault="00094EB7" w:rsidP="00421A7B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)</w:t>
      </w:r>
      <w:r w:rsidRPr="00421A7B">
        <w:rPr>
          <w:rFonts w:ascii="Comic Sans MS" w:hAnsi="Comic Sans MS"/>
          <w:sz w:val="20"/>
          <w:szCs w:val="20"/>
        </w:rPr>
        <w:t>Zaman içinde bir duruma k</w:t>
      </w:r>
      <w:r>
        <w:rPr>
          <w:rFonts w:ascii="Comic Sans MS" w:hAnsi="Comic Sans MS"/>
          <w:sz w:val="20"/>
          <w:szCs w:val="20"/>
        </w:rPr>
        <w:t xml:space="preserve">arşı bakışımız değişebilir.   </w:t>
      </w:r>
    </w:p>
    <w:p w:rsidR="00094EB7" w:rsidRDefault="00094EB7" w:rsidP="00421A7B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)</w:t>
      </w:r>
      <w:r w:rsidRPr="00421A7B">
        <w:rPr>
          <w:rFonts w:ascii="Comic Sans MS" w:hAnsi="Comic Sans MS"/>
          <w:sz w:val="20"/>
          <w:szCs w:val="20"/>
        </w:rPr>
        <w:t xml:space="preserve">Bizi tüm insanlardan ayıran en önemli fiziksel özelliğimiz parmak </w:t>
      </w:r>
      <w:r>
        <w:rPr>
          <w:rFonts w:ascii="Comic Sans MS" w:hAnsi="Comic Sans MS"/>
          <w:sz w:val="20"/>
          <w:szCs w:val="20"/>
        </w:rPr>
        <w:t xml:space="preserve">izidir. </w:t>
      </w:r>
    </w:p>
    <w:p w:rsidR="00094EB7" w:rsidRDefault="00094EB7" w:rsidP="00421A7B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)</w:t>
      </w:r>
      <w:r w:rsidRPr="00421A7B">
        <w:rPr>
          <w:rFonts w:ascii="Comic Sans MS" w:hAnsi="Comic Sans MS"/>
          <w:sz w:val="20"/>
          <w:szCs w:val="20"/>
        </w:rPr>
        <w:t xml:space="preserve">Bir olay bütün insanlara aynı duyguyu yaşatır.  </w:t>
      </w:r>
    </w:p>
    <w:p w:rsidR="00094EB7" w:rsidRDefault="00094EB7" w:rsidP="00421A7B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)</w:t>
      </w:r>
      <w:r w:rsidRPr="00421A7B">
        <w:rPr>
          <w:rFonts w:ascii="Comic Sans MS" w:hAnsi="Comic Sans MS"/>
          <w:sz w:val="20"/>
          <w:szCs w:val="20"/>
        </w:rPr>
        <w:t>Nüfus cüzdanları nüfus müdü</w:t>
      </w:r>
      <w:r>
        <w:rPr>
          <w:rFonts w:ascii="Comic Sans MS" w:hAnsi="Comic Sans MS"/>
          <w:sz w:val="20"/>
          <w:szCs w:val="20"/>
        </w:rPr>
        <w:t xml:space="preserve">rlüğünden çıkarılır. </w:t>
      </w:r>
    </w:p>
    <w:p w:rsidR="00094EB7" w:rsidRPr="00421A7B" w:rsidRDefault="00094EB7" w:rsidP="00421A7B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)T</w:t>
      </w:r>
      <w:r w:rsidRPr="00421A7B">
        <w:rPr>
          <w:rFonts w:ascii="Comic Sans MS" w:hAnsi="Comic Sans MS"/>
          <w:sz w:val="20"/>
          <w:szCs w:val="20"/>
        </w:rPr>
        <w:t>C  kimlik numaramız ailemizle ortaktır</w:t>
      </w:r>
      <w:r>
        <w:rPr>
          <w:rFonts w:ascii="Comic Sans MS" w:hAnsi="Comic Sans MS"/>
          <w:sz w:val="20"/>
          <w:szCs w:val="20"/>
        </w:rPr>
        <w:t>.</w:t>
      </w:r>
      <w:r w:rsidRPr="00421A7B">
        <w:rPr>
          <w:rFonts w:ascii="Comic Sans MS" w:hAnsi="Comic Sans MS"/>
          <w:sz w:val="20"/>
          <w:szCs w:val="20"/>
        </w:rPr>
        <w:t xml:space="preserve"> </w:t>
      </w:r>
    </w:p>
    <w:p w:rsidR="00094EB7" w:rsidRDefault="00094EB7" w:rsidP="007A5FF0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(    )</w:t>
      </w:r>
      <w:r w:rsidRPr="00421A7B">
        <w:rPr>
          <w:rFonts w:ascii="Comic Sans MS" w:hAnsi="Comic Sans MS"/>
          <w:sz w:val="20"/>
          <w:szCs w:val="20"/>
        </w:rPr>
        <w:t>Arkadaşlarımızın duygu ve düşüncelerini paylaşmasakta düşüncelerine saygı göstermemiz gerekir</w:t>
      </w:r>
      <w:r>
        <w:rPr>
          <w:rFonts w:ascii="Comic Sans MS" w:hAnsi="Comic Sans MS"/>
          <w:sz w:val="20"/>
          <w:szCs w:val="20"/>
        </w:rPr>
        <w:t>.</w:t>
      </w:r>
    </w:p>
    <w:p w:rsidR="00094EB7" w:rsidRPr="00421A7B" w:rsidRDefault="00094EB7" w:rsidP="007A5FF0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)</w:t>
      </w:r>
      <w:r w:rsidRPr="00421A7B">
        <w:rPr>
          <w:rFonts w:ascii="Comic Sans MS" w:hAnsi="Comic Sans MS"/>
          <w:sz w:val="20"/>
          <w:szCs w:val="20"/>
        </w:rPr>
        <w:t>Yurt dışından ülkemize gelen turistlere Türkiye Cumhuriyeti pasaportu veririz</w:t>
      </w:r>
    </w:p>
    <w:p w:rsidR="00094EB7" w:rsidRPr="00421A7B" w:rsidRDefault="00094EB7" w:rsidP="000A5149">
      <w:pPr>
        <w:rPr>
          <w:rFonts w:ascii="Comic Sans MS" w:hAnsi="Comic Sans MS"/>
          <w:b/>
        </w:rPr>
      </w:pPr>
      <w:r>
        <w:rPr>
          <w:noProof/>
        </w:rPr>
        <w:pict>
          <v:rect id="_x0000_s1038" style="position:absolute;margin-left:-25.1pt;margin-top:4.25pt;width:241.5pt;height:86.25pt;z-index:251644928" strokeweight="2.5pt">
            <v:shadow color="#868686"/>
            <v:textbox>
              <w:txbxContent>
                <w:p w:rsidR="00094EB7" w:rsidRPr="00F95E68" w:rsidRDefault="00094EB7" w:rsidP="000A5149">
                  <w:pPr>
                    <w:rPr>
                      <w:rFonts w:ascii="Comic Sans MS" w:hAnsi="Comic Sans MS"/>
                      <w:b/>
                    </w:rPr>
                  </w:pPr>
                  <w:r w:rsidRPr="00F95E68">
                    <w:rPr>
                      <w:rFonts w:ascii="Comic Sans MS" w:hAnsi="Comic Sans MS"/>
                      <w:b/>
                    </w:rPr>
                    <w:t xml:space="preserve">Cömertlikte ve yardım etmede akarsu gibi ol.                                                                         </w:t>
                  </w:r>
                  <w:r>
                    <w:rPr>
                      <w:rFonts w:ascii="Comic Sans MS" w:hAnsi="Comic Sans MS"/>
                      <w:b/>
                    </w:rPr>
                    <w:t xml:space="preserve">  Şefkat ve merhamette </w:t>
                  </w:r>
                  <w:r w:rsidRPr="00F95E68">
                    <w:rPr>
                      <w:rFonts w:ascii="Comic Sans MS" w:hAnsi="Comic Sans MS"/>
                      <w:b/>
                    </w:rPr>
                    <w:t>güneş   gibi ol</w:t>
                  </w:r>
                  <w:r>
                    <w:rPr>
                      <w:rFonts w:ascii="Comic Sans MS" w:hAnsi="Comic Sans MS"/>
                      <w:b/>
                    </w:rPr>
                    <w:t>.</w:t>
                  </w:r>
                  <w:r w:rsidRPr="00F95E68">
                    <w:rPr>
                      <w:rFonts w:ascii="Comic Sans MS" w:hAnsi="Comic Sans MS"/>
                      <w:b/>
                    </w:rPr>
                    <w:t xml:space="preserve">                                            </w:t>
                  </w:r>
                  <w:r>
                    <w:rPr>
                      <w:rFonts w:ascii="Comic Sans MS" w:hAnsi="Comic Sans MS"/>
                      <w:b/>
                    </w:rPr>
                    <w:t xml:space="preserve">Başkalarının </w:t>
                  </w:r>
                  <w:r w:rsidRPr="00F95E68">
                    <w:rPr>
                      <w:rFonts w:ascii="Comic Sans MS" w:hAnsi="Comic Sans MS"/>
                      <w:b/>
                    </w:rPr>
                    <w:t xml:space="preserve">kusurlarını örtmede gece gibi ol </w:t>
                  </w:r>
                  <w:r>
                    <w:rPr>
                      <w:rFonts w:ascii="Comic Sans MS" w:hAnsi="Comic Sans MS"/>
                      <w:b/>
                    </w:rPr>
                    <w:t xml:space="preserve">                                                                      </w:t>
                  </w:r>
                  <w:r w:rsidRPr="00F95E68">
                    <w:rPr>
                      <w:rFonts w:ascii="Comic Sans MS" w:hAnsi="Comic Sans MS"/>
                      <w:b/>
                    </w:rPr>
                    <w:t>Hiddet ve asabiyette ölü gibi ol.</w:t>
                  </w:r>
                </w:p>
              </w:txbxContent>
            </v:textbox>
          </v:rect>
        </w:pict>
      </w:r>
    </w:p>
    <w:p w:rsidR="00094EB7" w:rsidRPr="00421A7B" w:rsidRDefault="00094EB7" w:rsidP="000A5149">
      <w:pPr>
        <w:rPr>
          <w:rFonts w:ascii="Comic Sans MS" w:hAnsi="Comic Sans MS"/>
          <w:b/>
        </w:rPr>
      </w:pPr>
    </w:p>
    <w:p w:rsidR="00094EB7" w:rsidRPr="00421A7B" w:rsidRDefault="00094EB7" w:rsidP="000A5149">
      <w:pPr>
        <w:rPr>
          <w:rFonts w:ascii="Comic Sans MS" w:hAnsi="Comic Sans MS"/>
          <w:b/>
        </w:rPr>
      </w:pPr>
    </w:p>
    <w:p w:rsidR="00094EB7" w:rsidRPr="00421A7B" w:rsidRDefault="00094EB7" w:rsidP="000A5149">
      <w:pPr>
        <w:rPr>
          <w:rFonts w:ascii="Comic Sans MS" w:hAnsi="Comic Sans MS"/>
          <w:b/>
        </w:rPr>
      </w:pPr>
    </w:p>
    <w:p w:rsidR="00094EB7" w:rsidRPr="00421A7B" w:rsidRDefault="00094EB7" w:rsidP="000A5149">
      <w:pPr>
        <w:rPr>
          <w:rFonts w:ascii="Comic Sans MS" w:hAnsi="Comic Sans MS"/>
          <w:b/>
        </w:rPr>
      </w:pPr>
      <w:r w:rsidRPr="00421A7B">
        <w:rPr>
          <w:rFonts w:ascii="Comic Sans MS" w:hAnsi="Comic Sans MS"/>
          <w:b/>
        </w:rPr>
        <w:t xml:space="preserve"> </w:t>
      </w:r>
      <w:r w:rsidRPr="00421A7B">
        <w:rPr>
          <w:rFonts w:ascii="Comic Sans MS" w:hAnsi="Comic Sans MS" w:cs="Tahoma"/>
          <w:b/>
          <w:bCs/>
          <w:color w:val="800000"/>
          <w:u w:val="single"/>
          <w:shd w:val="clear" w:color="auto" w:fill="FFF3D1"/>
        </w:rPr>
        <w:br/>
      </w:r>
    </w:p>
    <w:p w:rsidR="00094EB7" w:rsidRPr="00421A7B" w:rsidRDefault="00094EB7" w:rsidP="000A5149">
      <w:pPr>
        <w:rPr>
          <w:rFonts w:ascii="Comic Sans MS" w:hAnsi="Comic Sans MS"/>
          <w:b/>
        </w:rPr>
      </w:pPr>
    </w:p>
    <w:p w:rsidR="00094EB7" w:rsidRPr="00421A7B" w:rsidRDefault="00094EB7" w:rsidP="000A5149">
      <w:pPr>
        <w:rPr>
          <w:rFonts w:ascii="Comic Sans MS" w:hAnsi="Comic Sans MS"/>
          <w:b/>
        </w:rPr>
      </w:pPr>
      <w:r>
        <w:rPr>
          <w:noProof/>
        </w:rPr>
        <w:pict>
          <v:rect id="_x0000_s1039" style="position:absolute;margin-left:77.15pt;margin-top:1.55pt;width:129.5pt;height:72.5pt;z-index:251645952" strokecolor="#002060" strokeweight="1.5pt">
            <v:textbox>
              <w:txbxContent>
                <w:p w:rsidR="00094EB7" w:rsidRPr="007A5FF0" w:rsidRDefault="00094EB7" w:rsidP="007A5FF0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</w:t>
                  </w:r>
                  <w:r w:rsidRPr="007A5FF0">
                    <w:rPr>
                      <w:rFonts w:ascii="Comic Sans MS" w:hAnsi="Comic Sans MS"/>
                      <w:b/>
                    </w:rPr>
                    <w:t>2- Yukarıda bunları söyleyen “</w:t>
                  </w:r>
                  <w:r w:rsidRPr="007A5FF0">
                    <w:rPr>
                      <w:rFonts w:ascii="Comic Sans MS" w:hAnsi="Comic Sans MS"/>
                    </w:rPr>
                    <w:t>Mevlana</w:t>
                  </w:r>
                  <w:r w:rsidRPr="007A5FF0">
                    <w:rPr>
                      <w:rFonts w:ascii="Comic Sans MS" w:hAnsi="Comic Sans MS"/>
                      <w:b/>
                    </w:rPr>
                    <w:t xml:space="preserve"> ” hangisine vurgu yapmamıştır?</w:t>
                  </w:r>
                </w:p>
              </w:txbxContent>
            </v:textbox>
          </v:rect>
        </w:pict>
      </w:r>
      <w:hyperlink r:id="rId13" w:history="1">
        <w:r w:rsidRPr="005F4446">
          <w:rPr>
            <w:rFonts w:ascii="Comic Sans MS" w:hAnsi="Comic Sans MS" w:cs="Arial"/>
            <w:noProof/>
            <w:color w:val="0000FF"/>
          </w:rPr>
          <w:pict>
            <v:shape id="Resim 1" o:spid="_x0000_i1025" type="#_x0000_t75" alt="mevlana" href="http://www.google.com.tr/imgres?imgurl=http://www.itusozluk.com/img.php/cae37272d5280d1e64dcbdd7a9862d7826263/mevlana&amp;imgrefurl=http://www.itusozluk.com/gorseller/mevlana/44191&amp;usg=__52E50L7unUua4EEvhFI-4kuy1Dg=&amp;h=498&amp;w=360&amp;sz=49&amp;hl=tr&amp;start=33&amp;zoom=1&amp;um=1&amp;itbs=1&amp;tbnid=eQ-aGQnGOyzQ_M:&amp;tbnh=130&amp;tbnw=94&amp;prev=/images?q=mevlana&amp;start=20&amp;um=1&amp;hl=tr&amp;sa=N&amp;ndsp=20&amp;tbs=isch" style="width:64.5pt;height:77.25pt;visibility:visible" o:button="t">
              <v:fill o:detectmouseclick="t"/>
              <v:imagedata r:id="rId14" o:title=""/>
            </v:shape>
          </w:pict>
        </w:r>
      </w:hyperlink>
    </w:p>
    <w:p w:rsidR="00094EB7" w:rsidRPr="007A5FF0" w:rsidRDefault="00094EB7" w:rsidP="000A5149">
      <w:pPr>
        <w:rPr>
          <w:rFonts w:ascii="Comic Sans MS" w:hAnsi="Comic Sans MS"/>
        </w:rPr>
      </w:pPr>
      <w:r w:rsidRPr="007A5FF0">
        <w:rPr>
          <w:rFonts w:ascii="Comic Sans MS" w:hAnsi="Comic Sans MS"/>
        </w:rPr>
        <w:t>A ) İhtiyaç sahiplerine yardım etmeyi                  B ) Akrabaları ziyaret etmeyi                                 C ) Hoşgörülü olmayı                                     D ) Sevgiyi ve bağışlayıcı olmayı</w:t>
      </w:r>
    </w:p>
    <w:p w:rsidR="00094EB7" w:rsidRPr="00421A7B" w:rsidRDefault="00094EB7" w:rsidP="0093594B">
      <w:pPr>
        <w:jc w:val="both"/>
        <w:rPr>
          <w:rFonts w:ascii="Comic Sans MS" w:hAnsi="Comic Sans MS"/>
          <w:b/>
        </w:rPr>
      </w:pPr>
      <w:r>
        <w:rPr>
          <w:noProof/>
        </w:rPr>
        <w:pict>
          <v:shape id="Resim 37" o:spid="_x0000_s1040" type="#_x0000_t75" style="position:absolute;left:0;text-align:left;margin-left:394.85pt;margin-top:250.85pt;width:126pt;height:90pt;z-index:-251645952;visibility:visible">
            <v:imagedata r:id="rId12" o:title=""/>
          </v:shape>
        </w:pict>
      </w:r>
    </w:p>
    <w:p w:rsidR="00094EB7" w:rsidRDefault="00094EB7" w:rsidP="000A5149">
      <w:pPr>
        <w:rPr>
          <w:rFonts w:ascii="Comic Sans MS" w:hAnsi="Comic Sans MS"/>
          <w:b/>
        </w:rPr>
      </w:pPr>
      <w:r>
        <w:rPr>
          <w:noProof/>
        </w:rPr>
        <w:pict>
          <v:shape id="Resim 36" o:spid="_x0000_s1041" type="#_x0000_t75" alt="CCHLD004" style="position:absolute;margin-left:141.35pt;margin-top:718.1pt;width:117.7pt;height:135pt;z-index:251669504;visibility:visible">
            <v:imagedata r:id="rId15" o:title=""/>
          </v:shape>
        </w:pict>
      </w:r>
    </w:p>
    <w:p w:rsidR="00094EB7" w:rsidRDefault="00094EB7" w:rsidP="000A5149">
      <w:pPr>
        <w:rPr>
          <w:rFonts w:ascii="Comic Sans MS" w:hAnsi="Comic Sans MS"/>
          <w:b/>
        </w:rPr>
      </w:pPr>
      <w:r>
        <w:rPr>
          <w:noProof/>
        </w:rPr>
        <w:pict>
          <v:shape id="Resim 35" o:spid="_x0000_s1042" type="#_x0000_t75" alt="CCHLD004" style="position:absolute;margin-left:412.85pt;margin-top:466.85pt;width:117.7pt;height:135pt;z-index:251668480;visibility:visible">
            <v:imagedata r:id="rId15" o:title=""/>
          </v:shape>
        </w:pict>
      </w:r>
    </w:p>
    <w:p w:rsidR="00094EB7" w:rsidRDefault="00094EB7" w:rsidP="000A5149">
      <w:pPr>
        <w:rPr>
          <w:rFonts w:ascii="Comic Sans MS" w:hAnsi="Comic Sans MS"/>
          <w:b/>
        </w:rPr>
      </w:pPr>
    </w:p>
    <w:p w:rsidR="00094EB7" w:rsidRDefault="00094EB7" w:rsidP="000A5149">
      <w:pPr>
        <w:rPr>
          <w:rFonts w:ascii="Comic Sans MS" w:hAnsi="Comic Sans MS"/>
          <w:b/>
        </w:rPr>
      </w:pPr>
      <w:r>
        <w:rPr>
          <w:noProof/>
        </w:rPr>
        <w:pict>
          <v:shape id="Resim 34" o:spid="_x0000_s1043" type="#_x0000_t75" alt="CCHLD004" style="position:absolute;margin-left:412.85pt;margin-top:466.85pt;width:117.7pt;height:135pt;z-index:251667456;visibility:visible">
            <v:imagedata r:id="rId15" o:title=""/>
          </v:shape>
        </w:pict>
      </w:r>
    </w:p>
    <w:p w:rsidR="00094EB7" w:rsidRDefault="00094EB7" w:rsidP="000A5149">
      <w:pPr>
        <w:rPr>
          <w:rFonts w:ascii="Comic Sans MS" w:hAnsi="Comic Sans MS"/>
          <w:b/>
        </w:rPr>
      </w:pPr>
    </w:p>
    <w:p w:rsidR="00094EB7" w:rsidRDefault="00094EB7" w:rsidP="000A5149">
      <w:pPr>
        <w:rPr>
          <w:rFonts w:ascii="Comic Sans MS" w:hAnsi="Comic Sans MS"/>
          <w:b/>
        </w:rPr>
      </w:pPr>
    </w:p>
    <w:p w:rsidR="00094EB7" w:rsidRPr="00421A7B" w:rsidRDefault="00094EB7" w:rsidP="000A5149">
      <w:pPr>
        <w:rPr>
          <w:rFonts w:ascii="Comic Sans MS" w:hAnsi="Comic Sans MS"/>
          <w:b/>
        </w:rPr>
      </w:pP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4" type="#_x0000_t88" style="position:absolute;margin-left:101.7pt;margin-top:-38.2pt;width:44.25pt;height:155.6pt;rotation:270;z-index:251656192" adj="5359" strokeweight="1.5pt"/>
        </w:pict>
      </w:r>
      <w:r>
        <w:rPr>
          <w:noProof/>
        </w:rPr>
        <w:pict>
          <v:rect id="_x0000_s1045" style="position:absolute;margin-left:71.55pt;margin-top:.2pt;width:40.85pt;height:21.75pt;z-index:251646976" strokecolor="#2da2bf" strokeweight="1.5pt">
            <v:shadow color="#868686"/>
            <v:textbox>
              <w:txbxContent>
                <w:p w:rsidR="00094EB7" w:rsidRPr="00287E17" w:rsidRDefault="00094EB7" w:rsidP="000A514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BEN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132.3pt;margin-top:.2pt;width:40.85pt;height:21.75pt;z-index:251648000" strokecolor="#2da2bf" strokeweight="1.5pt">
            <v:shadow color="#868686"/>
            <v:textbox>
              <w:txbxContent>
                <w:p w:rsidR="00094EB7" w:rsidRPr="00287E17" w:rsidRDefault="00094EB7" w:rsidP="000A514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2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</w:rPr>
        <w:t>13.</w:t>
      </w:r>
    </w:p>
    <w:p w:rsidR="00094EB7" w:rsidRPr="00421A7B" w:rsidRDefault="00094EB7" w:rsidP="000A5149">
      <w:pPr>
        <w:rPr>
          <w:rFonts w:ascii="Comic Sans MS" w:hAnsi="Comic Sans MS"/>
          <w:b/>
        </w:rPr>
      </w:pPr>
    </w:p>
    <w:p w:rsidR="00094EB7" w:rsidRPr="00421A7B" w:rsidRDefault="00094EB7" w:rsidP="000A5149">
      <w:pPr>
        <w:rPr>
          <w:rFonts w:ascii="Comic Sans MS" w:hAnsi="Comic Sans MS"/>
          <w:b/>
        </w:rPr>
      </w:pPr>
    </w:p>
    <w:p w:rsidR="00094EB7" w:rsidRPr="00421A7B" w:rsidRDefault="00094EB7" w:rsidP="000A5149">
      <w:pPr>
        <w:rPr>
          <w:rFonts w:ascii="Comic Sans MS" w:hAnsi="Comic Sans MS"/>
          <w:b/>
        </w:rPr>
      </w:pPr>
    </w:p>
    <w:p w:rsidR="00094EB7" w:rsidRDefault="00094EB7" w:rsidP="000A5149">
      <w:pPr>
        <w:jc w:val="both"/>
        <w:rPr>
          <w:rFonts w:ascii="Comic Sans MS" w:hAnsi="Comic Sans MS"/>
          <w:b/>
        </w:rPr>
      </w:pPr>
      <w:r>
        <w:rPr>
          <w:noProof/>
        </w:rPr>
        <w:pict>
          <v:rect id="_x0000_s1047" style="position:absolute;left:0;text-align:left;margin-left:173.15pt;margin-top:5.95pt;width:40.85pt;height:21.75pt;z-index:251650048" strokecolor="red" strokeweight="1.5pt">
            <v:shadow color="#868686"/>
            <v:textbox>
              <w:txbxContent>
                <w:p w:rsidR="00094EB7" w:rsidRPr="00287E17" w:rsidRDefault="00094EB7" w:rsidP="000A514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1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8" style="position:absolute;left:0;text-align:left;margin-left:22.55pt;margin-top:11.7pt;width:44.95pt;height:21.75pt;z-index:251649024" strokecolor="red" strokeweight="1.5pt">
            <v:shadow color="#868686"/>
            <v:textbox>
              <w:txbxContent>
                <w:p w:rsidR="00094EB7" w:rsidRPr="00287E17" w:rsidRDefault="00094EB7" w:rsidP="000A514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Baba</w:t>
                  </w:r>
                </w:p>
              </w:txbxContent>
            </v:textbox>
          </v:rect>
        </w:pict>
      </w:r>
      <w:r w:rsidRPr="00421A7B">
        <w:rPr>
          <w:rFonts w:ascii="Comic Sans MS" w:hAnsi="Comic Sans MS"/>
          <w:b/>
        </w:rPr>
        <w:t xml:space="preserve">                                           </w:t>
      </w:r>
      <w:r>
        <w:rPr>
          <w:rFonts w:ascii="Comic Sans MS" w:hAnsi="Comic Sans MS"/>
          <w:b/>
        </w:rPr>
        <w:t xml:space="preserve">                               </w:t>
      </w:r>
    </w:p>
    <w:p w:rsidR="00094EB7" w:rsidRDefault="00094EB7" w:rsidP="000A5149">
      <w:pPr>
        <w:jc w:val="both"/>
        <w:rPr>
          <w:rFonts w:ascii="Comic Sans MS" w:hAnsi="Comic Sans MS"/>
          <w:b/>
        </w:rPr>
      </w:pPr>
    </w:p>
    <w:p w:rsidR="00094EB7" w:rsidRDefault="00094EB7" w:rsidP="000A5149">
      <w:pPr>
        <w:jc w:val="both"/>
        <w:rPr>
          <w:rFonts w:ascii="Comic Sans MS" w:hAnsi="Comic Sans MS"/>
          <w:b/>
        </w:rPr>
      </w:pPr>
      <w:r>
        <w:rPr>
          <w:noProof/>
        </w:rPr>
        <w:pict>
          <v:shape id="_x0000_s1049" type="#_x0000_t88" style="position:absolute;left:0;text-align:left;margin-left:178.05pt;margin-top:-10.55pt;width:31.5pt;height:63.75pt;rotation:270;z-index:251653120" adj="5359" strokeweight="1.5pt"/>
        </w:pict>
      </w:r>
      <w:r>
        <w:rPr>
          <w:noProof/>
        </w:rPr>
        <w:pict>
          <v:shape id="_x0000_s1050" type="#_x0000_t88" style="position:absolute;left:0;text-align:left;margin-left:33.3pt;margin-top:-6.55pt;width:31.5pt;height:63.75pt;rotation:270;z-index:251652096" adj="5359" strokeweight="1.5pt"/>
        </w:pict>
      </w:r>
    </w:p>
    <w:p w:rsidR="00094EB7" w:rsidRDefault="00094EB7" w:rsidP="007A5FF0">
      <w:pPr>
        <w:rPr>
          <w:rFonts w:ascii="Comic Sans MS" w:hAnsi="Comic Sans MS"/>
          <w:b/>
        </w:rPr>
      </w:pPr>
      <w:r w:rsidRPr="00421A7B">
        <w:rPr>
          <w:rFonts w:ascii="Comic Sans MS" w:hAnsi="Comic Sans MS"/>
          <w:b/>
        </w:rPr>
        <w:t xml:space="preserve">                                                     </w:t>
      </w:r>
    </w:p>
    <w:p w:rsidR="00094EB7" w:rsidRDefault="00094EB7" w:rsidP="007A5FF0">
      <w:pPr>
        <w:rPr>
          <w:rFonts w:ascii="Comic Sans MS" w:hAnsi="Comic Sans MS"/>
          <w:b/>
        </w:rPr>
      </w:pPr>
    </w:p>
    <w:p w:rsidR="00094EB7" w:rsidRDefault="00094EB7" w:rsidP="007A5FF0">
      <w:pPr>
        <w:rPr>
          <w:rFonts w:ascii="Comic Sans MS" w:hAnsi="Comic Sans MS"/>
          <w:b/>
        </w:rPr>
      </w:pPr>
      <w:r>
        <w:rPr>
          <w:noProof/>
        </w:rPr>
        <w:pict>
          <v:rect id="_x0000_s1051" style="position:absolute;margin-left:67.5pt;margin-top:9.55pt;width:43.45pt;height:21.75pt;z-index:251662336" strokecolor="#23253b" strokeweight="1.5pt">
            <v:shadow color="#868686"/>
            <v:textbox>
              <w:txbxContent>
                <w:p w:rsidR="00094EB7" w:rsidRPr="00BA55B8" w:rsidRDefault="00094EB7" w:rsidP="007A5FF0">
                  <w:pPr>
                    <w:rPr>
                      <w:rFonts w:ascii="Comic Sans MS" w:hAnsi="Comic Sans MS"/>
                      <w:b/>
                    </w:rPr>
                  </w:pPr>
                  <w:r w:rsidRPr="00BA55B8">
                    <w:rPr>
                      <w:rFonts w:ascii="Comic Sans MS" w:hAnsi="Comic Sans MS"/>
                      <w:b/>
                    </w:rPr>
                    <w:t>Dede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2" style="position:absolute;margin-left:132.3pt;margin-top:9.55pt;width:61.5pt;height:21.75pt;z-index:251655168" strokecolor="#23253b" strokeweight="1.5pt">
            <v:shadow color="#868686"/>
            <v:textbox>
              <w:txbxContent>
                <w:p w:rsidR="00094EB7" w:rsidRPr="00BA55B8" w:rsidRDefault="00094EB7" w:rsidP="000A514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Anneanne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3" style="position:absolute;margin-left:-8.2pt;margin-top:9.55pt;width:68.75pt;height:21.75pt;z-index:251651072" strokecolor="#3e1e24" strokeweight="1.5pt">
            <v:shadow color="#868686"/>
            <v:textbox>
              <w:txbxContent>
                <w:p w:rsidR="00094EB7" w:rsidRPr="00BA55B8" w:rsidRDefault="00094EB7" w:rsidP="000A5149">
                  <w:pPr>
                    <w:rPr>
                      <w:rFonts w:ascii="Comic Sans MS" w:hAnsi="Comic Sans MS"/>
                      <w:b/>
                    </w:rPr>
                  </w:pPr>
                  <w:r w:rsidRPr="00BA55B8">
                    <w:rPr>
                      <w:rFonts w:ascii="Comic Sans MS" w:hAnsi="Comic Sans MS"/>
                      <w:b/>
                    </w:rPr>
                    <w:t>B</w:t>
                  </w:r>
                  <w:r>
                    <w:rPr>
                      <w:rFonts w:ascii="Comic Sans MS" w:hAnsi="Comic Sans MS"/>
                      <w:b/>
                    </w:rPr>
                    <w:t>abaanne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4" style="position:absolute;margin-left:201.65pt;margin-top:9.55pt;width:43.45pt;height:21.75pt;z-index:251654144" strokecolor="#23253b" strokeweight="1.5pt">
            <v:shadow color="#868686"/>
            <v:textbox>
              <w:txbxContent>
                <w:p w:rsidR="00094EB7" w:rsidRPr="00BA55B8" w:rsidRDefault="00094EB7" w:rsidP="000A5149">
                  <w:pPr>
                    <w:rPr>
                      <w:rFonts w:ascii="Comic Sans MS" w:hAnsi="Comic Sans MS"/>
                      <w:b/>
                    </w:rPr>
                  </w:pPr>
                  <w:r w:rsidRPr="00BA55B8">
                    <w:rPr>
                      <w:rFonts w:ascii="Comic Sans MS" w:hAnsi="Comic Sans MS"/>
                      <w:b/>
                    </w:rPr>
                    <w:t>Dede</w:t>
                  </w:r>
                </w:p>
              </w:txbxContent>
            </v:textbox>
          </v:rect>
        </w:pict>
      </w:r>
    </w:p>
    <w:p w:rsidR="00094EB7" w:rsidRDefault="00094EB7" w:rsidP="007A5FF0">
      <w:pPr>
        <w:rPr>
          <w:rFonts w:ascii="Comic Sans MS" w:hAnsi="Comic Sans MS"/>
          <w:b/>
        </w:rPr>
      </w:pPr>
    </w:p>
    <w:p w:rsidR="00094EB7" w:rsidRDefault="00094EB7" w:rsidP="007A5FF0">
      <w:pPr>
        <w:rPr>
          <w:rFonts w:ascii="Comic Sans MS" w:hAnsi="Comic Sans MS"/>
          <w:b/>
        </w:rPr>
      </w:pPr>
    </w:p>
    <w:p w:rsidR="00094EB7" w:rsidRDefault="00094EB7" w:rsidP="007A5FF0">
      <w:pPr>
        <w:rPr>
          <w:rFonts w:ascii="Comic Sans MS" w:hAnsi="Comic Sans MS"/>
          <w:b/>
        </w:rPr>
      </w:pPr>
    </w:p>
    <w:p w:rsidR="00094EB7" w:rsidRDefault="00094EB7" w:rsidP="007A5FF0">
      <w:pPr>
        <w:rPr>
          <w:rFonts w:ascii="Comic Sans MS" w:hAnsi="Comic Sans MS"/>
          <w:b/>
        </w:rPr>
      </w:pPr>
    </w:p>
    <w:p w:rsidR="00094EB7" w:rsidRDefault="00094EB7" w:rsidP="007A5FF0">
      <w:pPr>
        <w:rPr>
          <w:rFonts w:ascii="Comic Sans MS" w:hAnsi="Comic Sans MS"/>
        </w:rPr>
      </w:pPr>
      <w:r w:rsidRPr="00421A7B">
        <w:rPr>
          <w:rFonts w:ascii="Comic Sans MS" w:hAnsi="Comic Sans MS"/>
          <w:b/>
        </w:rPr>
        <w:t xml:space="preserve">Aleyna ailesinin soy ağacını yapmıştır.Ancak bazı bölümleri boş bırakmıştır.Buna göre 1 ve 2 numaralı yerlere ne yazılmalıdır ?                        </w:t>
      </w:r>
      <w:r w:rsidRPr="007A5FF0">
        <w:rPr>
          <w:rFonts w:ascii="Comic Sans MS" w:hAnsi="Comic Sans MS"/>
          <w:color w:val="FFFFFF"/>
        </w:rPr>
        <w:t xml:space="preserve">. </w:t>
      </w:r>
      <w:r w:rsidRPr="007A5FF0">
        <w:rPr>
          <w:rFonts w:ascii="Comic Sans MS" w:hAnsi="Comic Sans MS"/>
        </w:rPr>
        <w:t xml:space="preserve">   1 Numara         2 Numara                       </w:t>
      </w:r>
    </w:p>
    <w:p w:rsidR="00094EB7" w:rsidRDefault="00094EB7" w:rsidP="007A5FF0">
      <w:pPr>
        <w:rPr>
          <w:rFonts w:ascii="Comic Sans MS" w:hAnsi="Comic Sans MS"/>
        </w:rPr>
      </w:pPr>
      <w:r w:rsidRPr="007A5FF0">
        <w:rPr>
          <w:rFonts w:ascii="Comic Sans MS" w:hAnsi="Comic Sans MS"/>
        </w:rPr>
        <w:t xml:space="preserve">A )  dayı                 ağabey                                B )  anne                 kardeş                         </w:t>
      </w:r>
    </w:p>
    <w:p w:rsidR="00094EB7" w:rsidRPr="007A5FF0" w:rsidRDefault="00094EB7" w:rsidP="007A5FF0">
      <w:pPr>
        <w:rPr>
          <w:rFonts w:ascii="Comic Sans MS" w:hAnsi="Comic Sans MS"/>
        </w:rPr>
      </w:pPr>
      <w:r w:rsidRPr="007A5FF0">
        <w:rPr>
          <w:rFonts w:ascii="Comic Sans MS" w:hAnsi="Comic Sans MS"/>
        </w:rPr>
        <w:t xml:space="preserve">C )  amca                 teyze                              D )  anne                  hala    </w:t>
      </w:r>
    </w:p>
    <w:p w:rsidR="00094EB7" w:rsidRPr="00421A7B" w:rsidRDefault="00094EB7" w:rsidP="000A5149">
      <w:pPr>
        <w:rPr>
          <w:rFonts w:ascii="Comic Sans MS" w:hAnsi="Comic Sans MS"/>
        </w:rPr>
      </w:pPr>
    </w:p>
    <w:p w:rsidR="00094EB7" w:rsidRPr="00421A7B" w:rsidRDefault="00094EB7" w:rsidP="000A5149">
      <w:pPr>
        <w:rPr>
          <w:rFonts w:ascii="Comic Sans MS" w:hAnsi="Comic Sans MS"/>
          <w:b/>
          <w:shadow/>
        </w:rPr>
      </w:pPr>
      <w:r w:rsidRPr="002A6652">
        <w:rPr>
          <w:rFonts w:ascii="Comic Sans MS" w:hAnsi="Comic Sans MS"/>
          <w:b/>
          <w:shadow/>
        </w:rPr>
        <w:t>14.</w:t>
      </w:r>
      <w:r>
        <w:rPr>
          <w:rFonts w:ascii="Comic Sans MS" w:hAnsi="Comic Sans MS"/>
          <w:b/>
          <w:shadow/>
          <w:color w:val="FF0066"/>
        </w:rPr>
        <w:t xml:space="preserve"> </w:t>
      </w:r>
      <w:r w:rsidRPr="00421A7B">
        <w:rPr>
          <w:rFonts w:ascii="Comic Sans MS" w:hAnsi="Comic Sans MS"/>
          <w:b/>
          <w:shadow/>
        </w:rPr>
        <w:t xml:space="preserve">Aşağıdaki soruların cevaplarını </w:t>
      </w:r>
      <w:r>
        <w:rPr>
          <w:rFonts w:ascii="Comic Sans MS" w:hAnsi="Comic Sans MS"/>
          <w:b/>
          <w:shadow/>
        </w:rPr>
        <w:t>a</w:t>
      </w:r>
      <w:r w:rsidRPr="00421A7B">
        <w:rPr>
          <w:rFonts w:ascii="Comic Sans MS" w:hAnsi="Comic Sans MS"/>
          <w:b/>
          <w:shadow/>
        </w:rPr>
        <w:t>ltlarındaki bölüme yazınız.</w:t>
      </w:r>
      <w:r w:rsidRPr="00421A7B">
        <w:rPr>
          <w:rFonts w:ascii="Comic Sans MS" w:hAnsi="Comic Sans MS"/>
          <w:shadow/>
        </w:rPr>
        <w:t xml:space="preserve"> </w:t>
      </w:r>
    </w:p>
    <w:p w:rsidR="00094EB7" w:rsidRPr="00421A7B" w:rsidRDefault="00094EB7" w:rsidP="000A5149">
      <w:pPr>
        <w:pStyle w:val="ListParagraph"/>
        <w:numPr>
          <w:ilvl w:val="0"/>
          <w:numId w:val="5"/>
        </w:numPr>
        <w:rPr>
          <w:rFonts w:ascii="Comic Sans MS" w:hAnsi="Comic Sans MS"/>
          <w:shadow/>
          <w:sz w:val="20"/>
          <w:szCs w:val="20"/>
        </w:rPr>
      </w:pPr>
      <w:r w:rsidRPr="00421A7B">
        <w:rPr>
          <w:rFonts w:ascii="Comic Sans MS" w:hAnsi="Comic Sans MS"/>
          <w:shadow/>
          <w:sz w:val="20"/>
          <w:szCs w:val="20"/>
        </w:rPr>
        <w:t>Nüfus cüzdanımıza bakarak öğrenebil</w:t>
      </w:r>
      <w:r>
        <w:rPr>
          <w:rFonts w:ascii="Comic Sans MS" w:hAnsi="Comic Sans MS"/>
          <w:shadow/>
          <w:sz w:val="20"/>
          <w:szCs w:val="20"/>
        </w:rPr>
        <w:t>eceğimiz 5 tane bilgiyi yazınız</w:t>
      </w:r>
      <w:r w:rsidRPr="00421A7B">
        <w:rPr>
          <w:rFonts w:ascii="Comic Sans MS" w:hAnsi="Comic Sans MS"/>
          <w:shadow/>
          <w:sz w:val="20"/>
          <w:szCs w:val="20"/>
        </w:rPr>
        <w:t>.</w:t>
      </w:r>
    </w:p>
    <w:p w:rsidR="00094EB7" w:rsidRPr="00421A7B" w:rsidRDefault="00094EB7" w:rsidP="000A5149">
      <w:pPr>
        <w:pStyle w:val="ListParagraph"/>
        <w:numPr>
          <w:ilvl w:val="0"/>
          <w:numId w:val="4"/>
        </w:numPr>
        <w:rPr>
          <w:rFonts w:ascii="Comic Sans MS" w:hAnsi="Comic Sans MS"/>
          <w:shadow/>
          <w:sz w:val="20"/>
          <w:szCs w:val="20"/>
        </w:rPr>
      </w:pPr>
      <w:r w:rsidRPr="00421A7B">
        <w:rPr>
          <w:rFonts w:ascii="Comic Sans MS" w:hAnsi="Comic Sans MS"/>
          <w:shadow/>
          <w:sz w:val="20"/>
          <w:szCs w:val="20"/>
        </w:rPr>
        <w:t>…………………………………………………………………………</w:t>
      </w:r>
    </w:p>
    <w:p w:rsidR="00094EB7" w:rsidRPr="00421A7B" w:rsidRDefault="00094EB7" w:rsidP="000A5149">
      <w:pPr>
        <w:pStyle w:val="ListParagraph"/>
        <w:numPr>
          <w:ilvl w:val="0"/>
          <w:numId w:val="4"/>
        </w:numPr>
        <w:rPr>
          <w:rFonts w:ascii="Comic Sans MS" w:hAnsi="Comic Sans MS"/>
          <w:shadow/>
          <w:sz w:val="20"/>
          <w:szCs w:val="20"/>
        </w:rPr>
      </w:pPr>
      <w:r w:rsidRPr="00421A7B">
        <w:rPr>
          <w:rFonts w:ascii="Comic Sans MS" w:hAnsi="Comic Sans MS"/>
          <w:shadow/>
          <w:sz w:val="20"/>
          <w:szCs w:val="20"/>
        </w:rPr>
        <w:t>…………………………………………………………………………</w:t>
      </w:r>
    </w:p>
    <w:p w:rsidR="00094EB7" w:rsidRPr="00421A7B" w:rsidRDefault="00094EB7" w:rsidP="000A5149">
      <w:pPr>
        <w:pStyle w:val="ListParagraph"/>
        <w:numPr>
          <w:ilvl w:val="0"/>
          <w:numId w:val="4"/>
        </w:numPr>
        <w:rPr>
          <w:rFonts w:ascii="Comic Sans MS" w:hAnsi="Comic Sans MS"/>
          <w:shadow/>
          <w:sz w:val="20"/>
          <w:szCs w:val="20"/>
        </w:rPr>
      </w:pPr>
      <w:r w:rsidRPr="00421A7B">
        <w:rPr>
          <w:rFonts w:ascii="Comic Sans MS" w:hAnsi="Comic Sans MS"/>
          <w:shadow/>
          <w:sz w:val="20"/>
          <w:szCs w:val="20"/>
        </w:rPr>
        <w:t>…………………………………………………………………………</w:t>
      </w:r>
    </w:p>
    <w:p w:rsidR="00094EB7" w:rsidRPr="00421A7B" w:rsidRDefault="00094EB7" w:rsidP="000A5149">
      <w:pPr>
        <w:pStyle w:val="ListParagraph"/>
        <w:numPr>
          <w:ilvl w:val="0"/>
          <w:numId w:val="4"/>
        </w:numPr>
        <w:rPr>
          <w:rFonts w:ascii="Comic Sans MS" w:hAnsi="Comic Sans MS"/>
          <w:shadow/>
          <w:sz w:val="20"/>
          <w:szCs w:val="20"/>
        </w:rPr>
      </w:pPr>
      <w:r w:rsidRPr="00421A7B">
        <w:rPr>
          <w:rFonts w:ascii="Comic Sans MS" w:hAnsi="Comic Sans MS"/>
          <w:shadow/>
          <w:sz w:val="20"/>
          <w:szCs w:val="20"/>
        </w:rPr>
        <w:t>………………………………….........................................</w:t>
      </w:r>
    </w:p>
    <w:p w:rsidR="00094EB7" w:rsidRDefault="00094EB7" w:rsidP="000A5149">
      <w:pPr>
        <w:pStyle w:val="ListParagraph"/>
        <w:numPr>
          <w:ilvl w:val="0"/>
          <w:numId w:val="4"/>
        </w:numPr>
        <w:rPr>
          <w:rFonts w:ascii="Comic Sans MS" w:hAnsi="Comic Sans MS"/>
          <w:shadow/>
          <w:sz w:val="20"/>
          <w:szCs w:val="20"/>
        </w:rPr>
      </w:pPr>
      <w:r w:rsidRPr="00421A7B">
        <w:rPr>
          <w:rFonts w:ascii="Comic Sans MS" w:hAnsi="Comic Sans MS"/>
          <w:shadow/>
          <w:sz w:val="20"/>
          <w:szCs w:val="20"/>
        </w:rPr>
        <w:t>…………………………………………………………………………</w:t>
      </w:r>
    </w:p>
    <w:p w:rsidR="00094EB7" w:rsidRPr="00421A7B" w:rsidRDefault="00094EB7" w:rsidP="007A5FF0">
      <w:pPr>
        <w:pStyle w:val="ListParagraph"/>
        <w:ind w:left="360"/>
        <w:rPr>
          <w:rFonts w:ascii="Comic Sans MS" w:hAnsi="Comic Sans MS"/>
          <w:shadow/>
          <w:sz w:val="20"/>
          <w:szCs w:val="20"/>
        </w:rPr>
      </w:pPr>
    </w:p>
    <w:p w:rsidR="00094EB7" w:rsidRPr="00421A7B" w:rsidRDefault="00094EB7" w:rsidP="000A5149">
      <w:pPr>
        <w:pStyle w:val="ListParagraph"/>
        <w:numPr>
          <w:ilvl w:val="0"/>
          <w:numId w:val="5"/>
        </w:numPr>
        <w:rPr>
          <w:rFonts w:ascii="Comic Sans MS" w:hAnsi="Comic Sans MS"/>
          <w:shadow/>
          <w:sz w:val="20"/>
          <w:szCs w:val="20"/>
        </w:rPr>
      </w:pPr>
      <w:r>
        <w:rPr>
          <w:noProof/>
          <w:lang w:eastAsia="tr-TR"/>
        </w:rPr>
        <w:pict>
          <v:rect id="_x0000_s1055" style="position:absolute;left:0;text-align:left;margin-left:-9.35pt;margin-top:20.15pt;width:273.75pt;height:102.75pt;z-index:251657216" strokecolor="white">
            <v:textbox>
              <w:txbxContent>
                <w:p w:rsidR="00094EB7" w:rsidRPr="00B5666E" w:rsidRDefault="00094EB7" w:rsidP="000A5149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Georgia" w:hAnsi="Georgia"/>
                      <w:shadow/>
                    </w:rPr>
                  </w:pPr>
                  <w:r w:rsidRPr="00B5666E">
                    <w:rPr>
                      <w:rFonts w:ascii="Georgia" w:hAnsi="Georgia"/>
                      <w:shadow/>
                    </w:rPr>
                    <w:t>…………………………………………………………………</w:t>
                  </w:r>
                  <w:r>
                    <w:rPr>
                      <w:rFonts w:ascii="Georgia" w:hAnsi="Georgia"/>
                      <w:shadow/>
                    </w:rPr>
                    <w:t>…</w:t>
                  </w:r>
                </w:p>
                <w:p w:rsidR="00094EB7" w:rsidRPr="00B5666E" w:rsidRDefault="00094EB7" w:rsidP="000A5149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Georgia" w:hAnsi="Georgia"/>
                      <w:shadow/>
                    </w:rPr>
                  </w:pPr>
                  <w:r w:rsidRPr="00B5666E">
                    <w:rPr>
                      <w:rFonts w:ascii="Georgia" w:hAnsi="Georgia"/>
                      <w:shadow/>
                    </w:rPr>
                    <w:t>……………………………………………………………………</w:t>
                  </w:r>
                </w:p>
                <w:p w:rsidR="00094EB7" w:rsidRPr="00B5666E" w:rsidRDefault="00094EB7" w:rsidP="000A5149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Georgia" w:hAnsi="Georgia"/>
                      <w:shadow/>
                    </w:rPr>
                  </w:pPr>
                  <w:r w:rsidRPr="00B5666E">
                    <w:rPr>
                      <w:rFonts w:ascii="Georgia" w:hAnsi="Georgia"/>
                      <w:shadow/>
                    </w:rPr>
                    <w:t>……………………………………………………………………</w:t>
                  </w:r>
                </w:p>
                <w:p w:rsidR="00094EB7" w:rsidRPr="00B5666E" w:rsidRDefault="00094EB7" w:rsidP="000A5149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Georgia" w:hAnsi="Georgia"/>
                      <w:shadow/>
                    </w:rPr>
                  </w:pPr>
                  <w:r w:rsidRPr="00B5666E">
                    <w:rPr>
                      <w:rFonts w:ascii="Georgia" w:hAnsi="Georgia"/>
                      <w:shadow/>
                    </w:rPr>
                    <w:t>……………………………………………………………………</w:t>
                  </w:r>
                </w:p>
                <w:p w:rsidR="00094EB7" w:rsidRDefault="00094EB7" w:rsidP="000A5149">
                  <w:pPr>
                    <w:pStyle w:val="ListParagraph"/>
                    <w:numPr>
                      <w:ilvl w:val="0"/>
                      <w:numId w:val="4"/>
                    </w:numPr>
                  </w:pPr>
                  <w:r w:rsidRPr="002A6652">
                    <w:rPr>
                      <w:rFonts w:ascii="Georgia" w:hAnsi="Georgia"/>
                      <w:shadow/>
                    </w:rPr>
                    <w:t>……………………………………………………………………</w:t>
                  </w:r>
                </w:p>
              </w:txbxContent>
            </v:textbox>
          </v:rect>
        </w:pict>
      </w:r>
      <w:r w:rsidRPr="00421A7B">
        <w:rPr>
          <w:rFonts w:ascii="Comic Sans MS" w:hAnsi="Comic Sans MS"/>
          <w:shadow/>
          <w:sz w:val="20"/>
          <w:szCs w:val="20"/>
        </w:rPr>
        <w:t xml:space="preserve"> Kendi fiziksel özelliklerinizden 5 tanesini yazınız.                                     </w:t>
      </w:r>
    </w:p>
    <w:p w:rsidR="00094EB7" w:rsidRPr="00421A7B" w:rsidRDefault="00094EB7" w:rsidP="000A5149">
      <w:pPr>
        <w:rPr>
          <w:rFonts w:ascii="Comic Sans MS" w:hAnsi="Comic Sans MS"/>
          <w:shadow/>
        </w:rPr>
      </w:pPr>
    </w:p>
    <w:p w:rsidR="00094EB7" w:rsidRPr="00421A7B" w:rsidRDefault="00094EB7" w:rsidP="000A5149">
      <w:pPr>
        <w:tabs>
          <w:tab w:val="left" w:pos="1005"/>
        </w:tabs>
        <w:rPr>
          <w:rFonts w:ascii="Comic Sans MS" w:hAnsi="Comic Sans MS"/>
        </w:rPr>
      </w:pPr>
    </w:p>
    <w:sectPr w:rsidR="00094EB7" w:rsidRPr="00421A7B" w:rsidSect="007A5FF0">
      <w:type w:val="continuous"/>
      <w:pgSz w:w="11906" w:h="16838"/>
      <w:pgMar w:top="1417" w:right="1417" w:bottom="1417" w:left="1417" w:header="426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EB7" w:rsidRDefault="00094EB7" w:rsidP="0093594B">
      <w:r>
        <w:separator/>
      </w:r>
    </w:p>
  </w:endnote>
  <w:endnote w:type="continuationSeparator" w:id="0">
    <w:p w:rsidR="00094EB7" w:rsidRDefault="00094EB7" w:rsidP="00935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EB7" w:rsidRDefault="00094EB7" w:rsidP="0093594B">
      <w:r>
        <w:separator/>
      </w:r>
    </w:p>
  </w:footnote>
  <w:footnote w:type="continuationSeparator" w:id="0">
    <w:p w:rsidR="00094EB7" w:rsidRDefault="00094EB7" w:rsidP="009359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EB7" w:rsidRDefault="00094EB7">
    <w:pPr>
      <w:pStyle w:val="Header"/>
    </w:pPr>
  </w:p>
  <w:p w:rsidR="00094EB7" w:rsidRDefault="00094EB7">
    <w:pPr>
      <w:pStyle w:val="Header"/>
    </w:pPr>
    <w:r>
      <w:t>Ad         :</w:t>
    </w:r>
  </w:p>
  <w:p w:rsidR="00094EB7" w:rsidRDefault="00094EB7">
    <w:pPr>
      <w:pStyle w:val="Header"/>
    </w:pPr>
    <w:r>
      <w:t>Soyad    :                                                                                                                                                   31/10/2013</w:t>
    </w:r>
  </w:p>
  <w:p w:rsidR="00094EB7" w:rsidRDefault="00094EB7">
    <w:pPr>
      <w:pStyle w:val="Header"/>
    </w:pPr>
    <w:r>
      <w:t>Numara: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B19D0"/>
    <w:multiLevelType w:val="hybridMultilevel"/>
    <w:tmpl w:val="F252EB92"/>
    <w:lvl w:ilvl="0" w:tplc="72300096">
      <w:start w:val="1"/>
      <w:numFmt w:val="decimal"/>
      <w:lvlText w:val="%1-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>
    <w:nsid w:val="27634512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">
    <w:nsid w:val="3022571F"/>
    <w:multiLevelType w:val="hybridMultilevel"/>
    <w:tmpl w:val="82E4006C"/>
    <w:lvl w:ilvl="0" w:tplc="006EC2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66FF33"/>
        <w:sz w:val="2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9144F1"/>
    <w:multiLevelType w:val="hybridMultilevel"/>
    <w:tmpl w:val="CB7A8CA4"/>
    <w:lvl w:ilvl="0" w:tplc="D3B09BC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0"/>
        <w:szCs w:val="20"/>
      </w:rPr>
    </w:lvl>
    <w:lvl w:ilvl="1" w:tplc="4754B066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4">
    <w:nsid w:val="500F234F"/>
    <w:multiLevelType w:val="hybridMultilevel"/>
    <w:tmpl w:val="74B494CE"/>
    <w:lvl w:ilvl="0" w:tplc="36AA6F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FF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2C1B3B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94B"/>
    <w:rsid w:val="00094EB7"/>
    <w:rsid w:val="000A5149"/>
    <w:rsid w:val="000A5835"/>
    <w:rsid w:val="00287E17"/>
    <w:rsid w:val="002A6652"/>
    <w:rsid w:val="00345FE4"/>
    <w:rsid w:val="00421A7B"/>
    <w:rsid w:val="004B3EC7"/>
    <w:rsid w:val="004F2A3C"/>
    <w:rsid w:val="005F4446"/>
    <w:rsid w:val="007A5FF0"/>
    <w:rsid w:val="008319B1"/>
    <w:rsid w:val="0093594B"/>
    <w:rsid w:val="00957555"/>
    <w:rsid w:val="00A60BB2"/>
    <w:rsid w:val="00B5666E"/>
    <w:rsid w:val="00BA55B8"/>
    <w:rsid w:val="00F95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FE4"/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FE4"/>
    <w:pPr>
      <w:keepNext/>
      <w:widowControl w:val="0"/>
      <w:spacing w:before="240" w:after="60"/>
      <w:jc w:val="center"/>
      <w:outlineLvl w:val="0"/>
    </w:pPr>
    <w:rPr>
      <w:rFonts w:ascii="Arial" w:eastAsia="Times New Roman" w:hAnsi="Arial"/>
      <w:b/>
      <w:kern w:val="28"/>
      <w:sz w:val="32"/>
    </w:rPr>
  </w:style>
  <w:style w:type="paragraph" w:styleId="Heading3">
    <w:name w:val="heading 3"/>
    <w:basedOn w:val="Normal"/>
    <w:link w:val="Heading3Char"/>
    <w:uiPriority w:val="99"/>
    <w:qFormat/>
    <w:rsid w:val="00345FE4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45FE4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45FE4"/>
    <w:rPr>
      <w:rFonts w:ascii="Arial" w:hAnsi="Arial" w:cs="Times New Roman"/>
      <w:b/>
      <w:kern w:val="28"/>
      <w:sz w:val="20"/>
      <w:szCs w:val="20"/>
      <w:lang w:eastAsia="tr-T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45FE4"/>
    <w:rPr>
      <w:rFonts w:ascii="Times New Roman" w:hAnsi="Times New Roman" w:cs="Times New Roman"/>
      <w:b/>
      <w:bCs/>
      <w:sz w:val="27"/>
      <w:szCs w:val="27"/>
      <w:lang w:eastAsia="tr-TR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45FE4"/>
    <w:rPr>
      <w:rFonts w:ascii="Cambria" w:hAnsi="Cambria" w:cs="Times New Roman"/>
      <w:i/>
      <w:iCs/>
      <w:color w:val="243F60"/>
      <w:sz w:val="20"/>
      <w:szCs w:val="20"/>
      <w:lang w:eastAsia="tr-TR"/>
    </w:rPr>
  </w:style>
  <w:style w:type="paragraph" w:styleId="Title">
    <w:name w:val="Title"/>
    <w:basedOn w:val="Normal"/>
    <w:link w:val="TitleChar"/>
    <w:uiPriority w:val="99"/>
    <w:qFormat/>
    <w:rsid w:val="00345FE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345FE4"/>
    <w:rPr>
      <w:rFonts w:ascii="Times New Roman" w:hAnsi="Times New Roman" w:cs="Times New Roman"/>
      <w:sz w:val="24"/>
      <w:szCs w:val="24"/>
      <w:lang w:eastAsia="tr-TR"/>
    </w:rPr>
  </w:style>
  <w:style w:type="paragraph" w:styleId="NoSpacing">
    <w:name w:val="No Spacing"/>
    <w:uiPriority w:val="99"/>
    <w:qFormat/>
    <w:rsid w:val="00345FE4"/>
    <w:rPr>
      <w:lang w:eastAsia="en-US"/>
    </w:rPr>
  </w:style>
  <w:style w:type="paragraph" w:styleId="ListParagraph">
    <w:name w:val="List Paragraph"/>
    <w:basedOn w:val="Normal"/>
    <w:uiPriority w:val="99"/>
    <w:qFormat/>
    <w:rsid w:val="00345FE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93594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3594B"/>
    <w:rPr>
      <w:rFonts w:ascii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93594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3594B"/>
    <w:rPr>
      <w:rFonts w:ascii="Times New Roman" w:hAnsi="Times New Roman" w:cs="Times New Roman"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0A51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5149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4F2A3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google.com.tr/imgres?imgurl=http://www.itusozluk.com/img.php/cae37272d5280d1e64dcbdd7a9862d7826263/mevlana&amp;imgrefurl=http://www.itusozluk.com/gorseller/mevlana/44191&amp;usg=__52E50L7unUua4EEvhFI-4kuy1Dg=&amp;h=498&amp;w=360&amp;sz=49&amp;hl=tr&amp;start=33&amp;zoom=1&amp;um=1&amp;itbs=1&amp;tbnid=eQ-aGQnGOyzQ_M:&amp;tbnh=130&amp;tbnw=94&amp;prev=/images?q=mevlana&amp;start=20&amp;um=1&amp;hl=tr&amp;sa=N&amp;ndsp=20&amp;tbs=isch: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2</Pages>
  <Words>621</Words>
  <Characters>3541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Name</dc:creator>
  <cp:keywords>www.sorubak.com</cp:keywords>
  <dc:description>www.sorubak.com</dc:description>
  <cp:lastModifiedBy>Dogan</cp:lastModifiedBy>
  <cp:revision>www.sorubak.com</cp:revision>
  <dcterms:created xsi:type="dcterms:W3CDTF">2011-10-29T15:26:00Z</dcterms:created>
  <dcterms:modified xsi:type="dcterms:W3CDTF">2013-10-01T20:38:00Z</dcterms:modified>
  <cp:category>www.sorubak.com</cp:category>
  <cp:version>www.sorubak.com</cp:version>
</cp:coreProperties>
</file>