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41" w:rsidRDefault="00480C41" w:rsidP="00155F4D">
      <w:pPr>
        <w:jc w:val="center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2013-2014 EĞİTİM ÖĞRETİM YILI ATATÜRK İLKÖĞRETİM OKULU </w:t>
      </w:r>
    </w:p>
    <w:p w:rsidR="00480C41" w:rsidRPr="00155F4D" w:rsidRDefault="00480C41" w:rsidP="00155F4D">
      <w:pPr>
        <w:jc w:val="center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4-A SINIFI SOSYAL BİLGİLER DERSİ 1. DÖNEM 1. YAZILI SINAVI</w:t>
      </w:r>
    </w:p>
    <w:p w:rsidR="00480C41" w:rsidRDefault="00480C41" w:rsidP="00155F4D">
      <w:pPr>
        <w:tabs>
          <w:tab w:val="left" w:pos="1485"/>
        </w:tabs>
        <w:rPr>
          <w:rFonts w:ascii="Comic Sans MS" w:hAnsi="Comic Sans MS"/>
          <w:color w:val="000000"/>
        </w:rPr>
      </w:pPr>
    </w:p>
    <w:p w:rsidR="00480C41" w:rsidRPr="003B292C" w:rsidRDefault="00480C41" w:rsidP="00155F4D">
      <w:pPr>
        <w:tabs>
          <w:tab w:val="left" w:pos="1485"/>
        </w:tabs>
        <w:rPr>
          <w:rFonts w:ascii="Comic Sans MS" w:hAnsi="Comic Sans MS"/>
          <w:color w:val="000000"/>
        </w:rPr>
      </w:pPr>
      <w:r w:rsidRPr="003B292C">
        <w:rPr>
          <w:rFonts w:ascii="Comic Sans MS" w:hAnsi="Comic Sans MS"/>
          <w:color w:val="000000"/>
        </w:rPr>
        <w:t>Adı – Soyadı</w:t>
      </w:r>
      <w:r>
        <w:rPr>
          <w:rFonts w:ascii="Comic Sans MS" w:hAnsi="Comic Sans MS"/>
          <w:color w:val="000000"/>
        </w:rPr>
        <w:t xml:space="preserve"> </w:t>
      </w:r>
      <w:r w:rsidRPr="003B292C">
        <w:rPr>
          <w:rFonts w:ascii="Comic Sans MS" w:hAnsi="Comic Sans MS"/>
          <w:color w:val="000000"/>
        </w:rPr>
        <w:t xml:space="preserve">  :</w:t>
      </w:r>
      <w:r>
        <w:rPr>
          <w:rFonts w:ascii="Comic Sans MS" w:hAnsi="Comic Sans MS"/>
          <w:color w:val="000000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480C41" w:rsidRDefault="00480C41" w:rsidP="00155F4D">
      <w:pPr>
        <w:tabs>
          <w:tab w:val="left" w:pos="1485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Okul N</w:t>
      </w:r>
      <w:r w:rsidRPr="003B292C">
        <w:rPr>
          <w:rFonts w:ascii="Comic Sans MS" w:hAnsi="Comic Sans MS"/>
          <w:color w:val="000000"/>
        </w:rPr>
        <w:t>o          :</w:t>
      </w:r>
    </w:p>
    <w:p w:rsidR="00480C41" w:rsidRPr="00155F4D" w:rsidRDefault="00480C41" w:rsidP="00155F4D">
      <w:pPr>
        <w:tabs>
          <w:tab w:val="left" w:pos="1485"/>
        </w:tabs>
        <w:rPr>
          <w:rFonts w:ascii="Comic Sans MS" w:hAnsi="Comic Sans MS"/>
          <w:color w:val="000000"/>
        </w:rPr>
      </w:pPr>
    </w:p>
    <w:tbl>
      <w:tblPr>
        <w:tblW w:w="109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480C41" w:rsidRPr="006D6153" w:rsidTr="007C0D9F">
        <w:trPr>
          <w:trHeight w:val="12065"/>
        </w:trPr>
        <w:tc>
          <w:tcPr>
            <w:tcW w:w="5400" w:type="dxa"/>
          </w:tcPr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Aşağıdakilerin hangisinde bir düşünce belirtilmektedir?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Adana’ya şiddetli yağmur yağdı.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Erkeklerin nüfus cüzdanları mavi renklidir.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Başarılı olmak için dersi iyi dinlememiz gerekir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Okulumuzun adı Ülkü İlköğretim Okulu’dur.</w:t>
            </w:r>
          </w:p>
          <w:p w:rsidR="00480C41" w:rsidRPr="006D6153" w:rsidRDefault="00480C41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 nereden çıkartılır?</w:t>
            </w:r>
          </w:p>
          <w:p w:rsidR="00480C41" w:rsidRPr="006D6153" w:rsidRDefault="00480C41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A) Hastanede</w:t>
            </w:r>
          </w:p>
          <w:p w:rsidR="00480C41" w:rsidRPr="006D6153" w:rsidRDefault="00480C41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B) Milli Eğitim Müdürlüğünde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sz w:val="20"/>
                <w:szCs w:val="20"/>
              </w:rPr>
              <w:t>C) Nüfus Müdürlüğünde</w:t>
            </w:r>
          </w:p>
          <w:p w:rsidR="00480C41" w:rsidRPr="006D6153" w:rsidRDefault="00480C41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D) Okulda 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Nüfus cüzdanı üzerinde, başkalarında olmayan sadece size özgü olan bilgi hangisidir?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Adınız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Anne adınız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Doğum tarihiniz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T.C. Kimlik numaranız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cüzdanına hangi yaştan itibaren fotoğraf yapıştırmak zorunludur?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15 yaşından itibaren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18 yaşından itibaren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20 yaşından itibaren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7 yaşından itibaren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 üzerindeki “Türkiye Cumhuriyeti” yazısı ve Türk bayrağı yazısı ne anlama gelmektedir?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Türkiye Cumhuriyeti vatandaşı olduğumu gösterir.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Vatandaşlık numaramı gösterir.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Vatanımı çok sevdiğimi gösterir.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Bayrağımızın rengini çok sevdiğimi gösterir.</w:t>
            </w:r>
          </w:p>
          <w:p w:rsidR="00480C41" w:rsidRPr="006D6153" w:rsidRDefault="00480C41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Olayların, insanların iç dünyasında uyandırdığı izlenime ne denir?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Hoşgörü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Duygu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Kronoloji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Fiziksel özellik</w:t>
            </w:r>
          </w:p>
          <w:p w:rsidR="00480C41" w:rsidRDefault="00480C41" w:rsidP="007C0D9F">
            <w:pPr>
              <w:tabs>
                <w:tab w:val="left" w:pos="207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nüfus cüzdanında </w:t>
            </w:r>
          </w:p>
          <w:p w:rsidR="00480C41" w:rsidRPr="006D6153" w:rsidRDefault="00480C41" w:rsidP="007C0D9F">
            <w:pPr>
              <w:ind w:left="42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yer almaz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TC. Kimlik No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Adres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Doğum yeri</w:t>
            </w:r>
          </w:p>
          <w:p w:rsidR="00480C41" w:rsidRPr="00155F4D" w:rsidRDefault="00480C41" w:rsidP="00155F4D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Anne adı</w:t>
            </w:r>
          </w:p>
        </w:tc>
        <w:tc>
          <w:tcPr>
            <w:tcW w:w="5580" w:type="dxa"/>
          </w:tcPr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Aşağıdaki cümlelerden hangisinde duygu belir-ten bir ifade </w:t>
            </w: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yoktur?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A)</w:t>
            </w:r>
            <w:r w:rsidRPr="006D6153">
              <w:rPr>
                <w:rFonts w:ascii="Comic Sans MS" w:hAnsi="Comic Sans MS"/>
                <w:sz w:val="18"/>
                <w:szCs w:val="18"/>
              </w:rPr>
              <w:t>Karnemde notlarımın iyi olduğ</w:t>
            </w:r>
            <w:r>
              <w:rPr>
                <w:rFonts w:ascii="Comic Sans MS" w:hAnsi="Comic Sans MS"/>
                <w:sz w:val="18"/>
                <w:szCs w:val="18"/>
              </w:rPr>
              <w:t xml:space="preserve">unu görünce çok </w:t>
            </w:r>
            <w:r w:rsidRPr="006D6153">
              <w:rPr>
                <w:rFonts w:ascii="Comic Sans MS" w:hAnsi="Comic Sans MS"/>
                <w:sz w:val="18"/>
                <w:szCs w:val="18"/>
              </w:rPr>
              <w:t>sevindim.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</w:t>
            </w:r>
            <w:r w:rsidRPr="006D6153">
              <w:rPr>
                <w:rFonts w:ascii="Comic Sans MS" w:hAnsi="Comic Sans MS"/>
                <w:sz w:val="20"/>
                <w:szCs w:val="20"/>
              </w:rPr>
              <w:t>Küçük köpeğimizin ölümü beni çok üzdü.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</w:t>
            </w:r>
            <w:r w:rsidRPr="006D6153">
              <w:rPr>
                <w:rFonts w:ascii="Comic Sans MS" w:hAnsi="Comic Sans MS"/>
                <w:sz w:val="20"/>
                <w:szCs w:val="20"/>
              </w:rPr>
              <w:t>Amcamların geleceğini duyunca çok heyecanlandım.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</w:t>
            </w:r>
            <w:r w:rsidRPr="006D6153">
              <w:rPr>
                <w:rFonts w:ascii="Comic Sans MS" w:hAnsi="Comic Sans MS"/>
                <w:sz w:val="20"/>
                <w:szCs w:val="20"/>
              </w:rPr>
              <w:t>Yan sınıftan çok fazla gürültü geliyor.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Bugün kullandığımız “Matematik Terimleri”nin büyük bir çoğunu Atatürk dilimize kazandırmış ve icat etmiştir. Bu amaçla “geometri” adlı bir de kitap yazmıştır.</w:t>
            </w:r>
            <w:r w:rsidRPr="006D6153">
              <w:rPr>
                <w:rFonts w:ascii="Comic Sans MS" w:hAnsi="Comic Sans MS"/>
                <w:sz w:val="20"/>
                <w:szCs w:val="20"/>
              </w:rPr>
              <w:br/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>Yukarıdaki paragrafta verilen bilgiler Atatürk’ün hangi özelliği ile ilgilidir?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İleri görüşlülüğünü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Çok yönlülüğünü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Barışçılığı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Millet sevgisi</w:t>
            </w:r>
          </w:p>
          <w:p w:rsidR="00480C41" w:rsidRPr="006D6153" w:rsidRDefault="00480C41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I. Atatürk’ün ölüm tarihi</w:t>
            </w:r>
          </w:p>
          <w:p w:rsidR="00480C41" w:rsidRPr="006D6153" w:rsidRDefault="00480C41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II. Atatürk’ün doğum tarihi</w:t>
            </w:r>
          </w:p>
          <w:p w:rsidR="00480C41" w:rsidRPr="006D6153" w:rsidRDefault="00480C41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III.Atatürk’ün kurmay yüzbaşı olması</w:t>
            </w:r>
          </w:p>
          <w:p w:rsidR="00480C41" w:rsidRPr="006D6153" w:rsidRDefault="00480C41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IV.Atatürk’ün cumhurbaşkanı olması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Yukarıda olayların kronolojik sırası aşağıdaki seçeneklerin hangisinde doğru olarak verilmiştir?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II, III, IV ve I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II, III, I ve IV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IV, II, I VE III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I, II, III ve IV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>Bazı insanların bilim, teknoloji ve matematik dallarında, bazı insanların ise resim, müzik ve heykeltıraşlık gibi dallarda yetenekli olmasının nedeni nedir?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Yaşadığı yerin farklı olması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Yetenek ve becerilerinin farklı olması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Aile yapısının farklı olması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Nüfus cüzdanlarının farklı olması</w:t>
            </w:r>
          </w:p>
          <w:p w:rsidR="00480C41" w:rsidRPr="006D6153" w:rsidRDefault="00480C41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Herkese özel, çok önemli bir kimlik belgesi yerine geçen fiziksel özelliğimiz hangisidir?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num" w:pos="83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Yüzümüz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Boyumuz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Kilomuz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Parmak izimiz</w:t>
            </w:r>
          </w:p>
          <w:p w:rsidR="00480C41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155F4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8C1F66" w:rsidRDefault="00480C41" w:rsidP="00155F4D">
            <w:pPr>
              <w:rPr>
                <w:rFonts w:ascii="Comic Sans MS" w:hAnsi="Comic Sans MS"/>
                <w:sz w:val="20"/>
                <w:szCs w:val="20"/>
              </w:rPr>
            </w:pPr>
            <w:r w:rsidRPr="006A1197">
              <w:rPr>
                <w:rFonts w:ascii="Comic Sans MS" w:hAnsi="Comic Sans MS"/>
                <w:b/>
                <w:bCs/>
                <w:i/>
                <w:iCs/>
              </w:rPr>
              <w:t>Bahadır Yasi TUFAN / 4-A Sınıf Öğretmeni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80C41" w:rsidRPr="006D6153" w:rsidRDefault="00480C41" w:rsidP="00BC3ED8">
      <w:pPr>
        <w:jc w:val="both"/>
        <w:rPr>
          <w:rFonts w:ascii="Comic Sans MS" w:hAnsi="Comic Sans MS"/>
          <w:sz w:val="20"/>
          <w:szCs w:val="20"/>
        </w:rPr>
      </w:pPr>
    </w:p>
    <w:tbl>
      <w:tblPr>
        <w:tblW w:w="109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480C41" w:rsidRPr="006D6153" w:rsidTr="007C0D9F">
        <w:trPr>
          <w:trHeight w:val="12065"/>
        </w:trPr>
        <w:tc>
          <w:tcPr>
            <w:tcW w:w="5400" w:type="dxa"/>
          </w:tcPr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İnsanlar arasındaki farklılıklar, toplum için zenginliktir. Önemli olan farklılıkların her bireyi özel yaptığını anlamak, saygılı olmaktır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. Buna göre aşağıdakilerden hangisi </w:t>
            </w: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söylenemez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Her insanın farklı yönleri olabilir.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Farklı özellikteki insanlar toplumda yer alamazlar.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Farklılıklar toplum içinde zenginliktir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Farklılıklara karşı saygılı olunmalıdır.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Dersine çalışmadığı için sınavı iyi geçmeyen Ali’nin hissettiği duygu aşağıdakilerden hangisidir?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Mutluluk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Korku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Üzüntü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Şaşırma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Öğretmenimiz “Çocuklar çeşitli kimlik belgelerimiz vardır. Bunlara kimler örnek vermek ister?” diye sordu.  Buna göre   aşağıdakilerden hangi öğrenci   yanlış cevap vermiştir?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Ökkeş-nüfus cüzdanı 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Murat –pasaport         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Mehmet–Fatura      </w:t>
            </w:r>
          </w:p>
          <w:p w:rsidR="00480C41" w:rsidRPr="006D6153" w:rsidRDefault="00480C41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Mustafa – Öğrenci kimliği        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16.   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I– 2007 yılında birinci sınıfa başladım.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II– 2010 yılında 4.sınıfta okuyorum.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III–2001 yılında doğdum.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IV- 2006 yılında anaokuluna gittim.</w:t>
            </w: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Yukarıdaki olayları kronolojik sıraya konulmuş hali hangi seçenekte verilmiştir?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A)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I-II-III-IV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IV-III-II-I               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III-IV-I-II                     </w:t>
            </w:r>
            <w:r w:rsidRPr="006D6153">
              <w:rPr>
                <w:rFonts w:ascii="Comic Sans MS" w:hAnsi="Comic Sans MS"/>
                <w:sz w:val="20"/>
                <w:szCs w:val="20"/>
              </w:rPr>
              <w:tab/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III-IV-II-I</w:t>
            </w:r>
          </w:p>
          <w:p w:rsidR="00480C41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17. 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Atatürk’ün kimliği ile ilgili 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?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A) Samsun’a gidişi-1919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 Doğum yeri- Selanik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 Doğum Tarihi – 1881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 Annesinin adı – Zübeyde</w:t>
            </w: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480C41" w:rsidRPr="00155F4D" w:rsidRDefault="00480C41" w:rsidP="00155F4D">
            <w:pPr>
              <w:jc w:val="center"/>
              <w:rPr>
                <w:rFonts w:ascii="Comic Sans MS" w:hAnsi="Comic Sans MS"/>
                <w:b/>
                <w:bCs/>
              </w:rPr>
            </w:pPr>
          </w:p>
          <w:p w:rsidR="00480C41" w:rsidRPr="00155F4D" w:rsidRDefault="00480C41" w:rsidP="00155F4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55F4D">
              <w:rPr>
                <w:rFonts w:ascii="Comic Sans MS" w:hAnsi="Comic Sans MS"/>
                <w:b/>
                <w:bCs/>
                <w:sz w:val="22"/>
                <w:szCs w:val="22"/>
              </w:rPr>
              <w:t>Her Sorunun Doğru cevabı 5 PUANDIR.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580" w:type="dxa"/>
          </w:tcPr>
          <w:p w:rsidR="00480C41" w:rsidRPr="006D6153" w:rsidRDefault="00480C41" w:rsidP="007C0D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18.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tablodaki kişisel özelliklerin uygun olduğu kutucukların karşısına ”X” işareti koyunuz.</w:t>
            </w:r>
          </w:p>
          <w:tbl>
            <w:tblPr>
              <w:tblpPr w:leftFromText="141" w:rightFromText="141" w:vertAnchor="page" w:horzAnchor="margin" w:tblpY="690"/>
              <w:tblOverlap w:val="never"/>
              <w:tblW w:w="552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80"/>
              <w:gridCol w:w="1134"/>
              <w:gridCol w:w="1134"/>
              <w:gridCol w:w="1276"/>
            </w:tblGrid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Fiziksel</w:t>
                  </w:r>
                </w:p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(görünüş)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Duygusal</w:t>
                  </w:r>
                </w:p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(iç)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Zihinsel</w:t>
                  </w:r>
                </w:p>
                <w:p w:rsidR="00480C41" w:rsidRPr="006D6153" w:rsidRDefault="00480C41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(davranış)</w:t>
                  </w: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Kıvırcık saç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Kitap okuma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Uzun boy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Hayvanları sevme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Utangaçlık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Güzel konuşma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Gitar çalma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Gözlük kullanma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Düşüncelerini ifade etme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80C41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Yufka yüreklilik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0C41" w:rsidRPr="006D6153" w:rsidRDefault="00480C41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A17F1E" w:rsidRDefault="00480C41" w:rsidP="007C0D9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19.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cümlelerden doğru olanların başına “D”, yanlış olanl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arın başına “Y” harfi koyunuz.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Nüfus cüzdanımız, bizim kim olduğumuzu belirten resmi bir belgedir..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T.C. Kimlik No’su ve parmak izi herkeste farklıdır.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Kronoloji, olayların önem sırasına göre sıralanmasıdır.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Duygularımız düşüncelerimizi, düşüncelerimiz de davranışlarımızı belirler,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Kimliklerimize soğuk damga buzdolabından çıkar çıkmaz yapılır.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Hoşgörü deyince aklımıza ilkönce Mevlana gelir.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Kadın ve erkeklerin kimlik rengi, cinsiyetleri farklı olduğu için farklı renktedir.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Korku, fiziksel bir özelliktir.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Parmak izi, bir kanıttır.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Cem YILMAZ, çok yönlü bir komedyendir.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6D6153" w:rsidRDefault="00480C41" w:rsidP="007C0D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cümlelerdeki boşlukları, verilen kelimelerle uygun şekilde tamamlayınız.</w:t>
            </w:r>
          </w:p>
          <w:p w:rsidR="00480C41" w:rsidRPr="00A17F1E" w:rsidRDefault="00480C41" w:rsidP="007C0D9F">
            <w:pPr>
              <w:jc w:val="center"/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 w:rsidRPr="00A17F1E">
              <w:rPr>
                <w:rFonts w:ascii="Comic Sans MS" w:hAnsi="Comic Sans MS"/>
                <w:b/>
                <w:iCs/>
                <w:sz w:val="20"/>
                <w:szCs w:val="20"/>
              </w:rPr>
              <w:t>( toplumda – Hoşgörü – fiziksel – matematikle – kronoloji-duygusal)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- Hayatımızdaki ve toplum hayatında önemli olayları ve durumları oluş sırasına göre sıralamaya ………… denir.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-…………………başkalarının duygu  ve düşüncele-rine karşı saygılı olmak ve anlayışla karşılamaktır.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-Atatürk’ün …………………. ilgilenmesi, onun çok yönlülüğüne bir örnektir..</w:t>
            </w:r>
          </w:p>
          <w:p w:rsidR="00480C41" w:rsidRPr="006D6153" w:rsidRDefault="00480C41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-Esmer tenli olmak, …………….. bir özelliktir.</w:t>
            </w: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-Duygu ve düşünceler saygılı olmazsak, …………….. çatışma çıkar.</w:t>
            </w: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0C41" w:rsidRPr="008C1F66" w:rsidRDefault="00480C41" w:rsidP="00155F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1197">
              <w:rPr>
                <w:rFonts w:ascii="Comic Sans MS" w:hAnsi="Comic Sans MS"/>
                <w:b/>
                <w:bCs/>
                <w:i/>
                <w:iCs/>
              </w:rPr>
              <w:t>Bahadır Yasi TUFAN / 4-A Sınıf Öğretmeni</w:t>
            </w:r>
          </w:p>
          <w:p w:rsidR="00480C41" w:rsidRPr="006D6153" w:rsidRDefault="00480C41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80C41" w:rsidRDefault="00480C41"/>
    <w:sectPr w:rsidR="00480C41" w:rsidSect="00A05E0B">
      <w:pgSz w:w="11906" w:h="16838"/>
      <w:pgMar w:top="539" w:right="566" w:bottom="36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C41" w:rsidRDefault="00480C41" w:rsidP="00155F4D">
      <w:r>
        <w:separator/>
      </w:r>
    </w:p>
  </w:endnote>
  <w:endnote w:type="continuationSeparator" w:id="0">
    <w:p w:rsidR="00480C41" w:rsidRDefault="00480C41" w:rsidP="00155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C41" w:rsidRDefault="00480C41" w:rsidP="00155F4D">
      <w:r>
        <w:separator/>
      </w:r>
    </w:p>
  </w:footnote>
  <w:footnote w:type="continuationSeparator" w:id="0">
    <w:p w:rsidR="00480C41" w:rsidRDefault="00480C41" w:rsidP="00155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ED8"/>
    <w:rsid w:val="001337F4"/>
    <w:rsid w:val="00154DEB"/>
    <w:rsid w:val="00155F4D"/>
    <w:rsid w:val="002108A2"/>
    <w:rsid w:val="002A330E"/>
    <w:rsid w:val="002B13D1"/>
    <w:rsid w:val="003B292C"/>
    <w:rsid w:val="00480C41"/>
    <w:rsid w:val="004B3EC7"/>
    <w:rsid w:val="004E6C5D"/>
    <w:rsid w:val="006A1197"/>
    <w:rsid w:val="006D6153"/>
    <w:rsid w:val="007C0D9F"/>
    <w:rsid w:val="008C1F66"/>
    <w:rsid w:val="00A05E0B"/>
    <w:rsid w:val="00A17F1E"/>
    <w:rsid w:val="00BC3ED8"/>
    <w:rsid w:val="00C8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ED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5F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5F4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55F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5F4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B13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61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851</Words>
  <Characters>4854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Bahadır</dc:creator>
  <cp:keywords>www.sorubak.com</cp:keywords>
  <dc:description>www.sorubak.com</dc:description>
  <cp:lastModifiedBy>Dogan</cp:lastModifiedBy>
  <cp:revision>www.sorubak.com</cp:revision>
  <dcterms:created xsi:type="dcterms:W3CDTF">2011-10-27T15:42:00Z</dcterms:created>
  <dcterms:modified xsi:type="dcterms:W3CDTF">2013-10-01T20:37:00Z</dcterms:modified>
  <cp:category>www.sorubak.com</cp:category>
  <cp:version>www.sorubak.com</cp:version>
</cp:coreProperties>
</file>