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F10" w:rsidRPr="00B87896" w:rsidRDefault="00EF5F10" w:rsidP="00B87896">
      <w:pPr>
        <w:pStyle w:val="Heading8"/>
        <w:rPr>
          <w:rFonts w:ascii="Times New Roman" w:hAnsi="Times New Roman" w:cs="Times New Roman"/>
        </w:rPr>
      </w:pPr>
      <w:r>
        <w:rPr>
          <w:noProof/>
        </w:rPr>
        <w:pict>
          <v:group id="_x0000_s1026" style="position:absolute;left:0;text-align:left;margin-left:199.85pt;margin-top:223.35pt;width:2.25pt;height:2pt;z-index:-251658240;mso-position-horizontal-relative:page;mso-position-vertical-relative:page" coordorigin="3997,4467" coordsize="45,40">
            <v:shape id="_x0000_s1027" style="position:absolute;left:3997;top:4467;width:45;height:40" coordorigin="3997,4467" coordsize="45,40" path="m4042,4467r-26,l3997,4507r16,l4042,4467e" fillcolor="#231f20" stroked="f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28" style="position:absolute;left:0;text-align:left;margin-left:199.85pt;margin-top:261.2pt;width:2.25pt;height:2pt;z-index:-251657216;mso-position-horizontal-relative:page;mso-position-vertical-relative:page" coordorigin="3997,5224" coordsize="45,40">
            <v:shape id="_x0000_s1029" style="position:absolute;left:3997;top:5224;width:45;height:40" coordorigin="3997,5224" coordsize="45,40" path="m4042,5224r-26,l3997,5264r16,l4042,5224e" fillcolor="#231f20" stroked="f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30" style="position:absolute;left:0;text-align:left;margin-left:199.85pt;margin-top:303.5pt;width:2.25pt;height:2pt;z-index:-251656192;mso-position-horizontal-relative:page;mso-position-vertical-relative:page" coordorigin="3997,6070" coordsize="45,40">
            <v:shape id="_x0000_s1031" style="position:absolute;left:3997;top:6070;width:45;height:40" coordorigin="3997,6070" coordsize="45,40" path="m4042,6070r-26,l3997,6110r16,l4042,6070e" fillcolor="#231f20" stroked="f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32" style="position:absolute;left:0;text-align:left;margin-left:199.85pt;margin-top:395.75pt;width:2.25pt;height:2pt;z-index:-251655168;mso-position-horizontal-relative:page;mso-position-vertical-relative:page" coordorigin="3997,7915" coordsize="45,40">
            <v:shape id="_x0000_s1033" style="position:absolute;left:3997;top:7915;width:45;height:40" coordorigin="3997,7915" coordsize="45,40" path="m4042,7915r-26,l3997,7955r16,l4042,7915e" fillcolor="#231f20" stroked="f">
              <v:path arrowok="t"/>
            </v:shape>
            <w10:wrap anchorx="page" anchory="page"/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61.7pt;margin-top:294.55pt;width:13pt;height:12.9pt;z-index:-251654144;mso-position-horizontal-relative:page;mso-position-vertical-relative:page" filled="f" stroked="f">
            <v:textbox style="layout-flow:vertical" inset="0,0,0,0">
              <w:txbxContent>
                <w:p w:rsidR="00EF5F10" w:rsidRDefault="00EF5F10">
                  <w:pPr>
                    <w:spacing w:after="0" w:line="244" w:lineRule="exact"/>
                    <w:ind w:left="20" w:right="-5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FFFFFF"/>
                      <w:spacing w:val="-1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rPr>
          <w:color w:val="000000"/>
          <w:sz w:val="13"/>
          <w:szCs w:val="13"/>
        </w:rPr>
        <w:tab/>
      </w:r>
      <w:r w:rsidRPr="00B87896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3</w:t>
      </w:r>
      <w:r w:rsidRPr="00B87896">
        <w:rPr>
          <w:rFonts w:ascii="Times New Roman" w:hAnsi="Times New Roman" w:cs="Times New Roman"/>
        </w:rPr>
        <w:t xml:space="preserve"> / 201</w:t>
      </w:r>
      <w:r>
        <w:rPr>
          <w:rFonts w:ascii="Times New Roman" w:hAnsi="Times New Roman" w:cs="Times New Roman"/>
        </w:rPr>
        <w:t>4</w:t>
      </w:r>
      <w:r w:rsidRPr="00B87896">
        <w:rPr>
          <w:rFonts w:ascii="Times New Roman" w:hAnsi="Times New Roman" w:cs="Times New Roman"/>
        </w:rPr>
        <w:t xml:space="preserve"> EĞİTİM – ÖĞRETİM YILI </w:t>
      </w:r>
      <w:r>
        <w:rPr>
          <w:rFonts w:ascii="Times New Roman" w:hAnsi="Times New Roman" w:cs="Times New Roman"/>
        </w:rPr>
        <w:t>FATİH SULTAN MEHMET</w:t>
      </w:r>
      <w:r w:rsidRPr="00B87896">
        <w:rPr>
          <w:rFonts w:ascii="Times New Roman" w:hAnsi="Times New Roman" w:cs="Times New Roman"/>
        </w:rPr>
        <w:t xml:space="preserve"> İLKOKULU</w:t>
      </w:r>
    </w:p>
    <w:p w:rsidR="00EF5F10" w:rsidRPr="002E47B3" w:rsidRDefault="00EF5F10" w:rsidP="00B8789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        </w:t>
      </w:r>
      <w:r w:rsidRPr="002E47B3">
        <w:rPr>
          <w:rFonts w:ascii="Times New Roman" w:hAnsi="Times New Roman" w:cs="Times New Roman"/>
          <w:b/>
          <w:bCs/>
          <w:sz w:val="24"/>
          <w:szCs w:val="24"/>
          <w:lang w:val="tr-TR"/>
        </w:rPr>
        <w:t>MÜZİK DERSİ 4.SINIF</w:t>
      </w: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LAR</w:t>
      </w:r>
      <w:r w:rsidRPr="002E47B3">
        <w:rPr>
          <w:rFonts w:ascii="Times New Roman" w:hAnsi="Times New Roman" w:cs="Times New Roman"/>
          <w:b/>
          <w:bCs/>
          <w:sz w:val="24"/>
          <w:szCs w:val="24"/>
          <w:lang w:val="tr-TR"/>
        </w:rPr>
        <w:t xml:space="preserve"> ÜNİTELENDİRİLMİŞ YILLIK DERS PLANI</w:t>
      </w:r>
    </w:p>
    <w:p w:rsidR="00EF5F10" w:rsidRPr="00C40DDB" w:rsidRDefault="00EF5F10" w:rsidP="00B87896">
      <w:pPr>
        <w:tabs>
          <w:tab w:val="left" w:pos="2500"/>
        </w:tabs>
        <w:spacing w:before="4" w:after="0" w:line="130" w:lineRule="exact"/>
        <w:rPr>
          <w:color w:val="000000"/>
          <w:sz w:val="13"/>
          <w:szCs w:val="13"/>
          <w:lang w:val="tr-TR"/>
        </w:rPr>
      </w:pPr>
    </w:p>
    <w:p w:rsidR="00EF5F10" w:rsidRPr="00C40DDB" w:rsidRDefault="00EF5F10">
      <w:pPr>
        <w:spacing w:after="0" w:line="200" w:lineRule="exact"/>
        <w:rPr>
          <w:color w:val="000000"/>
          <w:sz w:val="20"/>
          <w:szCs w:val="20"/>
          <w:lang w:val="tr-TR"/>
        </w:rPr>
      </w:pPr>
    </w:p>
    <w:tbl>
      <w:tblPr>
        <w:tblpPr w:leftFromText="141" w:rightFromText="141" w:vertAnchor="text" w:horzAnchor="margin" w:tblpXSpec="center" w:tblpY="13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351"/>
        <w:gridCol w:w="1044"/>
        <w:gridCol w:w="2303"/>
        <w:gridCol w:w="2166"/>
        <w:gridCol w:w="2010"/>
        <w:gridCol w:w="4020"/>
        <w:gridCol w:w="1236"/>
      </w:tblGrid>
      <w:tr w:rsidR="00EF5F10" w:rsidRPr="00594F09">
        <w:trPr>
          <w:trHeight w:hRule="exact" w:val="377"/>
        </w:trPr>
        <w:tc>
          <w:tcPr>
            <w:tcW w:w="14130" w:type="dxa"/>
            <w:gridSpan w:val="7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tr-TR"/>
              </w:rPr>
            </w:pPr>
          </w:p>
        </w:tc>
      </w:tr>
      <w:tr w:rsidR="00EF5F10" w:rsidRPr="002E47B3">
        <w:trPr>
          <w:trHeight w:hRule="exact" w:val="681"/>
        </w:trPr>
        <w:tc>
          <w:tcPr>
            <w:tcW w:w="14130" w:type="dxa"/>
            <w:gridSpan w:val="7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20"/>
                <w:szCs w:val="20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  <w:lang w:val="tr-TR"/>
              </w:rPr>
              <w:t>OKU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tr-TR"/>
              </w:rPr>
              <w:t>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  <w:lang w:val="tr-TR"/>
              </w:rPr>
              <w:t>ADI: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  <w:lang w:val="tr-TR"/>
              </w:rPr>
              <w:t xml:space="preserve">  </w:t>
            </w:r>
            <w:r w:rsidRPr="002E47B3">
              <w:rPr>
                <w:rFonts w:ascii="Times New Roman" w:hAnsi="Times New Roman" w:cs="Times New Roman"/>
                <w:lang w:val="tr-TR"/>
              </w:rPr>
              <w:t xml:space="preserve"> </w:t>
            </w:r>
            <w:r w:rsidRPr="002E47B3">
              <w:rPr>
                <w:rFonts w:ascii="Times New Roman" w:hAnsi="Times New Roman" w:cs="Times New Roman"/>
                <w:b/>
                <w:bCs/>
                <w:lang w:val="tr-TR"/>
              </w:rPr>
              <w:t xml:space="preserve">FATİH SULTAN MEHMET </w:t>
            </w:r>
            <w:r w:rsidRPr="002E47B3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  <w:lang w:val="tr-TR"/>
              </w:rPr>
              <w:t>İLKOKULU</w:t>
            </w:r>
          </w:p>
          <w:p w:rsidR="00EF5F10" w:rsidRPr="00A41745" w:rsidRDefault="00EF5F10" w:rsidP="00E12C1A">
            <w:pPr>
              <w:spacing w:after="0" w:line="100" w:lineRule="exact"/>
              <w:rPr>
                <w:color w:val="000000"/>
                <w:sz w:val="10"/>
                <w:szCs w:val="10"/>
                <w:lang w:val="tr-TR"/>
              </w:rPr>
            </w:pPr>
          </w:p>
          <w:p w:rsidR="00EF5F10" w:rsidRPr="00C40DDB" w:rsidRDefault="00EF5F10" w:rsidP="00E12C1A">
            <w:pPr>
              <w:spacing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20"/>
                <w:szCs w:val="20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  <w:lang w:val="tr-TR"/>
              </w:rPr>
              <w:t>SINIF: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  <w:lang w:val="tr-TR"/>
              </w:rPr>
              <w:t>4</w:t>
            </w:r>
          </w:p>
        </w:tc>
      </w:tr>
      <w:tr w:rsidR="00EF5F10" w:rsidRPr="00A41745">
        <w:trPr>
          <w:trHeight w:hRule="exact" w:val="663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HAFTA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299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SÜRE</w:t>
            </w:r>
          </w:p>
        </w:tc>
        <w:tc>
          <w:tcPr>
            <w:tcW w:w="23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90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AN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A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6"/>
                <w:szCs w:val="16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KAZANI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M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6"/>
                <w:szCs w:val="16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TEMALARI</w:t>
            </w:r>
          </w:p>
        </w:tc>
        <w:tc>
          <w:tcPr>
            <w:tcW w:w="216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489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KAZANIMLAR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308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ARA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Ç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38"/>
                <w:sz w:val="16"/>
                <w:szCs w:val="16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6"/>
                <w:szCs w:val="16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GEREÇ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1346" w:right="1334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AÇIKLAMALAR</w:t>
            </w:r>
          </w:p>
        </w:tc>
        <w:tc>
          <w:tcPr>
            <w:tcW w:w="123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7" w:after="0" w:line="170" w:lineRule="exact"/>
              <w:ind w:left="63" w:right="4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BE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6"/>
                <w:szCs w:val="16"/>
                <w:lang w:val="tr-TR"/>
              </w:rPr>
              <w:t>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İRL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İ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6"/>
                <w:szCs w:val="16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6"/>
                <w:szCs w:val="16"/>
                <w:lang w:val="tr-TR"/>
              </w:rPr>
              <w:t>GÜN VE HAFTALAR</w:t>
            </w:r>
          </w:p>
        </w:tc>
      </w:tr>
      <w:tr w:rsidR="00EF5F10" w:rsidRPr="00A41745">
        <w:trPr>
          <w:trHeight w:hRule="exact" w:val="757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E12C1A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3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HAFTA</w:t>
            </w:r>
          </w:p>
          <w:p w:rsidR="00EF5F10" w:rsidRPr="005A427C" w:rsidRDefault="00EF5F10" w:rsidP="00E12C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16 EYLÜL–04 EKİM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69" w:after="0" w:line="240" w:lineRule="auto"/>
              <w:ind w:left="66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0</w:t>
            </w:r>
            <w:r w:rsidRPr="00C40DDB">
              <w:rPr>
                <w:rFonts w:ascii="Times New Roman" w:hAnsi="Times New Roman" w:cs="Times New Roman"/>
                <w:color w:val="000000"/>
                <w:spacing w:val="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+4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0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+40</w:t>
            </w:r>
          </w:p>
        </w:tc>
        <w:tc>
          <w:tcPr>
            <w:tcW w:w="23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17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İSTİKLÂ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MARŞI’MIZI DOĞR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U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SÖYLEYELİ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M</w:t>
            </w:r>
          </w:p>
        </w:tc>
        <w:tc>
          <w:tcPr>
            <w:tcW w:w="216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61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A.1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.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İstiklâ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l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Marşı’n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doğru söylemey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öze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gösterir.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69" w:after="0" w:line="240" w:lineRule="auto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İstiklâ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l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Marş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CD’si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  <w:hyperlink r:id="rId6" w:history="1">
              <w:r w:rsidRPr="00E74B79">
                <w:rPr>
                  <w:rStyle w:val="Hyperlink"/>
                  <w:rFonts w:cs="Calibri"/>
                  <w:color w:val="000000"/>
                </w:rPr>
                <w:t>www.sorubak.com</w:t>
              </w:r>
            </w:hyperlink>
          </w:p>
        </w:tc>
        <w:tc>
          <w:tcPr>
            <w:tcW w:w="123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</w:p>
        </w:tc>
      </w:tr>
      <w:tr w:rsidR="00EF5F10" w:rsidRPr="00594F09">
        <w:trPr>
          <w:trHeight w:hRule="exact" w:val="846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723D9E">
            <w:pPr>
              <w:spacing w:before="69" w:after="0" w:line="240" w:lineRule="auto"/>
              <w:ind w:left="240" w:right="-2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3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HAFTA</w:t>
            </w:r>
          </w:p>
          <w:p w:rsidR="00EF5F10" w:rsidRPr="008F306D" w:rsidRDefault="00EF5F10" w:rsidP="00723D9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07 EKİM–01 KASIM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69" w:after="0" w:line="240" w:lineRule="auto"/>
              <w:ind w:left="66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0</w:t>
            </w:r>
            <w:r w:rsidRPr="00C40DDB">
              <w:rPr>
                <w:rFonts w:ascii="Times New Roman" w:hAnsi="Times New Roman" w:cs="Times New Roman"/>
                <w:color w:val="000000"/>
                <w:spacing w:val="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+4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0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+40</w:t>
            </w:r>
          </w:p>
        </w:tc>
        <w:tc>
          <w:tcPr>
            <w:tcW w:w="23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97" w:lineRule="auto"/>
              <w:ind w:left="70" w:right="94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SESLER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İ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GRAFİKLE GÖSTERELİ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M</w:t>
            </w:r>
          </w:p>
        </w:tc>
        <w:tc>
          <w:tcPr>
            <w:tcW w:w="216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83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B.2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.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Müziktek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se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s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yüksek- liklerin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grafikl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gösterir.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34" w:after="0" w:line="200" w:lineRule="exact"/>
              <w:ind w:left="70" w:right="78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“Araba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”</w:t>
            </w:r>
            <w:r w:rsidRPr="00C40DDB">
              <w:rPr>
                <w:rFonts w:ascii="Times New Roman" w:hAnsi="Times New Roman" w:cs="Times New Roman"/>
                <w:color w:val="000000"/>
                <w:spacing w:val="-8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isiml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tekerleme 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“Hayvanlar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”</w:t>
            </w:r>
            <w:r w:rsidRPr="00C40DDB">
              <w:rPr>
                <w:rFonts w:ascii="Times New Roman" w:hAnsi="Times New Roman" w:cs="Times New Roman"/>
                <w:color w:val="000000"/>
                <w:spacing w:val="-1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isimli şarkını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w w:val="99"/>
                <w:sz w:val="18"/>
                <w:szCs w:val="18"/>
                <w:lang w:val="tr-TR"/>
              </w:rPr>
              <w:t>notala</w:t>
            </w:r>
            <w:r w:rsidRPr="00C40DDB">
              <w:rPr>
                <w:rFonts w:ascii="Times New Roman" w:hAnsi="Times New Roman" w:cs="Times New Roman"/>
                <w:color w:val="000000"/>
                <w:w w:val="99"/>
                <w:sz w:val="18"/>
                <w:szCs w:val="18"/>
                <w:lang w:val="tr-TR"/>
              </w:rPr>
              <w:t>r</w:t>
            </w:r>
            <w:r w:rsidRPr="00C40DDB">
              <w:rPr>
                <w:rFonts w:ascii="Times New Roman" w:hAnsi="Times New Roman" w:cs="Times New Roman"/>
                <w:color w:val="000000"/>
                <w:spacing w:val="-3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</w:p>
        </w:tc>
        <w:tc>
          <w:tcPr>
            <w:tcW w:w="123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</w:p>
        </w:tc>
      </w:tr>
      <w:tr w:rsidR="00EF5F10" w:rsidRPr="00594F09">
        <w:trPr>
          <w:trHeight w:hRule="exact" w:val="1846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E12C1A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3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HAFTA</w:t>
            </w:r>
          </w:p>
          <w:p w:rsidR="00EF5F10" w:rsidRPr="008F306D" w:rsidRDefault="00EF5F10" w:rsidP="00E12C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04–22 KASIM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69" w:after="0" w:line="240" w:lineRule="auto"/>
              <w:ind w:left="66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0</w:t>
            </w:r>
            <w:r w:rsidRPr="00C40DDB">
              <w:rPr>
                <w:rFonts w:ascii="Times New Roman" w:hAnsi="Times New Roman" w:cs="Times New Roman"/>
                <w:color w:val="000000"/>
                <w:spacing w:val="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+4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0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+40</w:t>
            </w:r>
          </w:p>
        </w:tc>
        <w:tc>
          <w:tcPr>
            <w:tcW w:w="23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356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TEME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MÜZİ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K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YAZI V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ÖGELERİN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İ</w:t>
            </w:r>
          </w:p>
          <w:p w:rsidR="00EF5F10" w:rsidRPr="00C40DDB" w:rsidRDefault="00EF5F10" w:rsidP="00E12C1A">
            <w:pPr>
              <w:spacing w:before="48" w:after="0" w:line="240" w:lineRule="auto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ÖĞRENELİ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M</w:t>
            </w:r>
          </w:p>
        </w:tc>
        <w:tc>
          <w:tcPr>
            <w:tcW w:w="216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B.1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.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Teme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l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müzi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yaz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</w:p>
          <w:p w:rsidR="00EF5F10" w:rsidRPr="00C40DDB" w:rsidRDefault="00EF5F10" w:rsidP="00E12C1A">
            <w:pPr>
              <w:spacing w:after="0" w:line="200" w:lineRule="exact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öğelerin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kullanır.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34" w:after="0" w:line="200" w:lineRule="exact"/>
              <w:ind w:left="70" w:right="185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“Bi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r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(İ)k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Üç”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,</w:t>
            </w:r>
            <w:r w:rsidRPr="00C40DDB">
              <w:rPr>
                <w:rFonts w:ascii="Times New Roman" w:hAnsi="Times New Roman" w:cs="Times New Roman"/>
                <w:color w:val="000000"/>
                <w:spacing w:val="39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“Küçük Fidan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”</w:t>
            </w:r>
            <w:r w:rsidRPr="00C40DDB">
              <w:rPr>
                <w:rFonts w:ascii="Times New Roman" w:hAnsi="Times New Roman" w:cs="Times New Roman"/>
                <w:color w:val="000000"/>
                <w:spacing w:val="3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“K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u</w:t>
            </w:r>
            <w:r w:rsidRPr="00C40DDB">
              <w:rPr>
                <w:rFonts w:ascii="Times New Roman" w:hAnsi="Times New Roman" w:cs="Times New Roman"/>
                <w:color w:val="000000"/>
                <w:spacing w:val="-3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şları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Dili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”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isiml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6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şarkıları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  <w:lang w:val="tr-TR"/>
              </w:rPr>
              <w:t>notala</w:t>
            </w:r>
            <w:r w:rsidRPr="00C40DDB">
              <w:rPr>
                <w:rFonts w:ascii="Times New Roman" w:hAnsi="Times New Roman" w:cs="Times New Roman"/>
                <w:color w:val="000000"/>
                <w:spacing w:val="5"/>
                <w:sz w:val="18"/>
                <w:szCs w:val="18"/>
                <w:lang w:val="tr-TR"/>
              </w:rPr>
              <w:t>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70" w:right="1336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B.1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.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Kazanım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il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İlgil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  <w:lang w:val="tr-TR"/>
              </w:rPr>
              <w:t>Açıklama:</w:t>
            </w:r>
          </w:p>
          <w:p w:rsidR="00EF5F10" w:rsidRPr="00C40DDB" w:rsidRDefault="00EF5F10" w:rsidP="00E12C1A">
            <w:pPr>
              <w:spacing w:before="57" w:after="0" w:line="200" w:lineRule="exact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Uyarı: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Dizek ve sol anahtarı, ölçü sayısı ve ölçü çiz- gisi verilmelidir.</w:t>
            </w:r>
          </w:p>
          <w:p w:rsidR="00EF5F10" w:rsidRPr="00C40DDB" w:rsidRDefault="00EF5F10" w:rsidP="00E12C1A">
            <w:pPr>
              <w:spacing w:before="56" w:after="0" w:line="200" w:lineRule="exact"/>
              <w:ind w:left="70" w:right="16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Fa-sol-l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notalarını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dize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üzerindek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yerleri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tanıtılara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notaları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doğr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u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yazılmas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sağlanmalıdır. Çalışmalard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dörtlü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sekizli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not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d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ğerler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ile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dörtlü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su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s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kullanılarak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basi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t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ölçüle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r (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2/4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3/4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4/4)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üzerinde durulmalıdır.</w:t>
            </w:r>
          </w:p>
        </w:tc>
        <w:tc>
          <w:tcPr>
            <w:tcW w:w="123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jc w:val="center"/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A41745">
              <w:rPr>
                <w:b/>
                <w:bCs/>
                <w:color w:val="000000"/>
                <w:sz w:val="18"/>
                <w:szCs w:val="18"/>
                <w:lang w:val="tr-TR"/>
              </w:rPr>
              <w:t>29 EKİM CUMHURİYET BAYRAMI</w:t>
            </w:r>
          </w:p>
          <w:p w:rsidR="00EF5F10" w:rsidRPr="00A41745" w:rsidRDefault="00EF5F10" w:rsidP="00E12C1A">
            <w:pPr>
              <w:jc w:val="center"/>
              <w:rPr>
                <w:b/>
                <w:bCs/>
                <w:sz w:val="18"/>
                <w:szCs w:val="18"/>
                <w:lang w:val="tr-TR"/>
              </w:rPr>
            </w:pPr>
            <w:r w:rsidRPr="00A41745">
              <w:rPr>
                <w:b/>
                <w:bCs/>
                <w:sz w:val="18"/>
                <w:szCs w:val="18"/>
                <w:lang w:val="tr-TR"/>
              </w:rPr>
              <w:t>ATATÜRK HAFTASI</w:t>
            </w:r>
          </w:p>
        </w:tc>
      </w:tr>
      <w:tr w:rsidR="00EF5F10" w:rsidRPr="00594F09">
        <w:trPr>
          <w:trHeight w:hRule="exact" w:val="3472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E12C1A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3 HAFTA</w:t>
            </w:r>
          </w:p>
          <w:p w:rsidR="00EF5F10" w:rsidRPr="008F306D" w:rsidRDefault="00EF5F10" w:rsidP="00E12C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25 KASIM–13 ARALIK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69" w:after="0" w:line="240" w:lineRule="auto"/>
              <w:ind w:left="73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 +40</w:t>
            </w:r>
          </w:p>
        </w:tc>
        <w:tc>
          <w:tcPr>
            <w:tcW w:w="230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481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SESLER VE TEMEL ÖZELLİKLERİ</w:t>
            </w:r>
          </w:p>
        </w:tc>
        <w:tc>
          <w:tcPr>
            <w:tcW w:w="216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B.1.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Temel müzik yazı</w:t>
            </w:r>
          </w:p>
          <w:p w:rsidR="00EF5F10" w:rsidRPr="00C40DDB" w:rsidRDefault="00EF5F10" w:rsidP="00E12C1A">
            <w:pPr>
              <w:spacing w:after="0" w:line="200" w:lineRule="exact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ve ögelerini Kullanır.</w:t>
            </w:r>
          </w:p>
          <w:p w:rsidR="00EF5F10" w:rsidRPr="00A41745" w:rsidRDefault="00EF5F10" w:rsidP="00E12C1A">
            <w:pPr>
              <w:spacing w:before="4" w:after="0" w:line="110" w:lineRule="exact"/>
              <w:rPr>
                <w:color w:val="000000"/>
                <w:sz w:val="11"/>
                <w:szCs w:val="11"/>
                <w:lang w:val="tr-TR"/>
              </w:rPr>
            </w:pPr>
          </w:p>
          <w:p w:rsidR="00EF5F10" w:rsidRPr="00A41745" w:rsidRDefault="00EF5F10" w:rsidP="00E12C1A">
            <w:pPr>
              <w:spacing w:after="0" w:line="200" w:lineRule="exact"/>
              <w:rPr>
                <w:color w:val="000000"/>
                <w:sz w:val="20"/>
                <w:szCs w:val="20"/>
                <w:lang w:val="tr-TR"/>
              </w:rPr>
            </w:pPr>
          </w:p>
          <w:p w:rsidR="00EF5F10" w:rsidRPr="00C40DDB" w:rsidRDefault="00EF5F10" w:rsidP="00E12C1A">
            <w:pPr>
              <w:spacing w:after="0" w:line="200" w:lineRule="exact"/>
              <w:ind w:left="70" w:right="105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B.4.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Öğrendiği seslerin te- mel özelliklerini fark eder.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34" w:after="0" w:line="200" w:lineRule="exact"/>
              <w:ind w:left="70" w:right="99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“Ah Ne Süslü Kelebek”, “</w:t>
            </w:r>
            <w:r w:rsidRPr="00C40DDB">
              <w:rPr>
                <w:rFonts w:ascii="Times New Roman" w:hAnsi="Times New Roman" w:cs="Times New Roman"/>
                <w:color w:val="000000"/>
                <w:spacing w:val="-18"/>
                <w:sz w:val="18"/>
                <w:szCs w:val="18"/>
                <w:lang w:val="tr-TR"/>
              </w:rPr>
              <w:t>Y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ağ</w:t>
            </w:r>
            <w:r w:rsidRPr="00C40DDB">
              <w:rPr>
                <w:rFonts w:ascii="Times New Roman" w:hAnsi="Times New Roman" w:cs="Times New Roman"/>
                <w:color w:val="000000"/>
                <w:spacing w:val="-8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8"/>
                <w:sz w:val="18"/>
                <w:szCs w:val="18"/>
                <w:lang w:val="tr-TR"/>
              </w:rPr>
              <w:t>Y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ağ</w:t>
            </w:r>
            <w:r w:rsidRPr="00C40DDB">
              <w:rPr>
                <w:rFonts w:ascii="Times New Roman" w:hAnsi="Times New Roman" w:cs="Times New Roman"/>
                <w:color w:val="000000"/>
                <w:spacing w:val="-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18"/>
                <w:sz w:val="18"/>
                <w:szCs w:val="18"/>
                <w:lang w:val="tr-TR"/>
              </w:rPr>
              <w:t>Y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ağmur”, “Bulut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Olsam”,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“Ne İster”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ve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“Uç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Uç Böceğim”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isimli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şarkıla- rın notaları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70" w:right="130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B.1. Kazanımı ile İlgili Açıklama:</w:t>
            </w:r>
          </w:p>
          <w:p w:rsidR="00EF5F10" w:rsidRPr="00C40DDB" w:rsidRDefault="00EF5F10" w:rsidP="00E12C1A">
            <w:pPr>
              <w:spacing w:before="57" w:after="0" w:line="200" w:lineRule="exact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Uyarı: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Dizek ve sol anahtarı, ölçü sayısı ve ölçü çiz- gisi verilmelidir.</w:t>
            </w:r>
          </w:p>
          <w:p w:rsidR="00EF5F10" w:rsidRPr="00C40DDB" w:rsidRDefault="00EF5F10" w:rsidP="00E12C1A">
            <w:pPr>
              <w:spacing w:before="56" w:after="0" w:line="200" w:lineRule="exact"/>
              <w:ind w:left="70" w:right="16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Fa-sol-l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notalarını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dize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üzerindek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yerleri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tanıtılara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notaları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doğr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u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yazılmas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sağlanmalıdır. Çalışmalard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dörtlü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sekizli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not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d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ğerler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ile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dörtlü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su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s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kullanılarak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basi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t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ölçüle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r (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2/4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3/4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4/4)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üzerinde durulmalıdır.</w:t>
            </w:r>
          </w:p>
          <w:p w:rsidR="00EF5F10" w:rsidRPr="00C40DDB" w:rsidRDefault="00EF5F10" w:rsidP="00E12C1A">
            <w:pPr>
              <w:spacing w:before="48" w:after="0" w:line="240" w:lineRule="auto"/>
              <w:ind w:left="70" w:right="1312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B.4. Kazanımı ile İlgili Açıklama:</w:t>
            </w:r>
          </w:p>
          <w:p w:rsidR="00EF5F10" w:rsidRPr="00C40DDB" w:rsidRDefault="00EF5F10" w:rsidP="00E12C1A">
            <w:pPr>
              <w:spacing w:before="57" w:after="0" w:line="200" w:lineRule="exact"/>
              <w:ind w:left="70" w:right="1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Öğrendiğ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sesleri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önc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kısalı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uzunlu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daha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sonr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is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inceli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ka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lı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nl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özellikler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üzerind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durul-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malıdır.</w:t>
            </w:r>
          </w:p>
          <w:p w:rsidR="00EF5F10" w:rsidRPr="00C40DDB" w:rsidRDefault="00EF5F10" w:rsidP="00E12C1A">
            <w:pPr>
              <w:spacing w:before="56" w:after="0" w:line="200" w:lineRule="exact"/>
              <w:ind w:left="70" w:right="1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B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u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sını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f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düzeyind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dörtlük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sekizli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not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ve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dörtlük sus verilmelidir.</w:t>
            </w:r>
          </w:p>
          <w:p w:rsidR="00EF5F10" w:rsidRPr="00C40DDB" w:rsidRDefault="00EF5F10" w:rsidP="00E12C1A">
            <w:pPr>
              <w:spacing w:before="48" w:after="0" w:line="240" w:lineRule="auto"/>
              <w:ind w:left="70" w:right="24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Uyarı: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Konu anlatımı mutlaka oyunlaştırılmalıdır.</w:t>
            </w:r>
          </w:p>
        </w:tc>
        <w:tc>
          <w:tcPr>
            <w:tcW w:w="123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</w:p>
        </w:tc>
      </w:tr>
    </w:tbl>
    <w:p w:rsidR="00EF5F10" w:rsidRPr="00C40DDB" w:rsidRDefault="00EF5F10" w:rsidP="007D454D">
      <w:pPr>
        <w:rPr>
          <w:color w:val="000000"/>
          <w:lang w:val="tr-TR"/>
        </w:rPr>
        <w:sectPr w:rsidR="00EF5F10" w:rsidRPr="00C40DDB">
          <w:headerReference w:type="default" r:id="rId7"/>
          <w:footerReference w:type="default" r:id="rId8"/>
          <w:type w:val="continuous"/>
          <w:pgSz w:w="18160" w:h="13040" w:orient="landscape"/>
          <w:pgMar w:top="440" w:right="540" w:bottom="440" w:left="540" w:header="144" w:footer="249" w:gutter="0"/>
          <w:cols w:space="708"/>
        </w:sectPr>
      </w:pPr>
    </w:p>
    <w:p w:rsidR="00EF5F10" w:rsidRPr="00C40DDB" w:rsidRDefault="00EF5F10">
      <w:pPr>
        <w:spacing w:before="3" w:after="0" w:line="180" w:lineRule="exact"/>
        <w:rPr>
          <w:color w:val="000000"/>
          <w:sz w:val="18"/>
          <w:szCs w:val="18"/>
          <w:lang w:val="tr-TR"/>
        </w:rPr>
      </w:pPr>
      <w:r>
        <w:rPr>
          <w:noProof/>
          <w:lang w:val="tr-TR" w:eastAsia="tr-TR"/>
        </w:rPr>
        <w:pict>
          <v:group id="_x0000_s1035" style="position:absolute;margin-left:168.15pt;margin-top:161.2pt;width:2.25pt;height:2pt;z-index:-251653120;mso-position-horizontal-relative:page;mso-position-vertical-relative:page" coordorigin="3363,3224" coordsize="45,40">
            <v:shape id="_x0000_s1036" style="position:absolute;left:3363;top:3224;width:45;height:40" coordorigin="3363,3224" coordsize="45,40" path="m3408,3224r-26,l3363,3264r16,l3408,3224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37" style="position:absolute;margin-left:184.5pt;margin-top:161.2pt;width:2.25pt;height:2pt;z-index:-251652096;mso-position-horizontal-relative:page;mso-position-vertical-relative:page" coordorigin="3690,3224" coordsize="45,40">
            <v:shape id="_x0000_s1038" style="position:absolute;left:3690;top:3224;width:45;height:40" coordorigin="3690,3224" coordsize="45,40" path="m3735,3224r-26,l3690,3264r16,l3735,3224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39" style="position:absolute;margin-left:200.85pt;margin-top:161.2pt;width:2.25pt;height:2pt;z-index:-251651072;mso-position-horizontal-relative:page;mso-position-vertical-relative:page" coordorigin="4017,3224" coordsize="45,40">
            <v:shape id="_x0000_s1040" style="position:absolute;left:4017;top:3224;width:45;height:40" coordorigin="4017,3224" coordsize="45,40" path="m4062,3224r-26,l4017,3264r16,l4062,3224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41" style="position:absolute;margin-left:168.15pt;margin-top:261.15pt;width:2.25pt;height:2pt;z-index:-251650048;mso-position-horizontal-relative:page;mso-position-vertical-relative:page" coordorigin="3363,5223" coordsize="45,40">
            <v:shape id="_x0000_s1042" style="position:absolute;left:3363;top:5223;width:45;height:40" coordorigin="3363,5223" coordsize="45,40" path="m3408,5223r-26,l3363,5263r16,l3408,5223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43" style="position:absolute;margin-left:184.5pt;margin-top:261.15pt;width:2.25pt;height:2pt;z-index:-251649024;mso-position-horizontal-relative:page;mso-position-vertical-relative:page" coordorigin="3690,5223" coordsize="45,40">
            <v:shape id="_x0000_s1044" style="position:absolute;left:3690;top:5223;width:45;height:40" coordorigin="3690,5223" coordsize="45,40" path="m3735,5223r-26,l3690,5263r16,l3735,5223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45" style="position:absolute;margin-left:200.85pt;margin-top:261.15pt;width:2.25pt;height:2pt;z-index:-251648000;mso-position-horizontal-relative:page;mso-position-vertical-relative:page" coordorigin="4017,5223" coordsize="45,40">
            <v:shape id="_x0000_s1046" style="position:absolute;left:4017;top:5223;width:45;height:40" coordorigin="4017,5223" coordsize="45,40" path="m4062,5223r-26,l4017,5263r16,l4062,5223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47" style="position:absolute;margin-left:168.15pt;margin-top:382.75pt;width:2.25pt;height:2pt;z-index:-251646976;mso-position-horizontal-relative:page;mso-position-vertical-relative:page" coordorigin="3363,7655" coordsize="45,40">
            <v:shape id="_x0000_s1048" style="position:absolute;left:3363;top:7655;width:45;height:40" coordorigin="3363,7655" coordsize="45,40" path="m3408,7655r-26,l3363,7695r16,l3408,7655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49" style="position:absolute;margin-left:184.5pt;margin-top:382.75pt;width:2.25pt;height:2pt;z-index:-251645952;mso-position-horizontal-relative:page;mso-position-vertical-relative:page" coordorigin="3690,7655" coordsize="45,40">
            <v:shape id="_x0000_s1050" style="position:absolute;left:3690;top:7655;width:45;height:40" coordorigin="3690,7655" coordsize="45,40" path="m3735,7655r-26,l3690,7695r16,l3735,7655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51" style="position:absolute;margin-left:200.85pt;margin-top:382.75pt;width:2.25pt;height:2pt;z-index:-251644928;mso-position-horizontal-relative:page;mso-position-vertical-relative:page" coordorigin="4017,7655" coordsize="45,40">
            <v:shape id="_x0000_s1052" style="position:absolute;left:4017;top:7655;width:45;height:40" coordorigin="4017,7655" coordsize="45,40" path="m4062,7655r-26,l4017,7695r16,l4062,7655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53" style="position:absolute;margin-left:176.3pt;margin-top:433pt;width:2.25pt;height:2pt;z-index:-251643904;mso-position-horizontal-relative:page;mso-position-vertical-relative:page" coordorigin="3526,8660" coordsize="45,40">
            <v:shape id="_x0000_s1054" style="position:absolute;left:3526;top:8660;width:45;height:40" coordorigin="3526,8660" coordsize="45,40" path="m3572,8660r-27,l3526,8700r16,l3572,8660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55" style="position:absolute;margin-left:192.65pt;margin-top:433pt;width:2.25pt;height:2pt;z-index:-251642880;mso-position-horizontal-relative:page;mso-position-vertical-relative:page" coordorigin="3853,8660" coordsize="45,40">
            <v:shape id="_x0000_s1056" style="position:absolute;left:3853;top:8660;width:45;height:40" coordorigin="3853,8660" coordsize="45,40" path="m3898,8660r-26,l3853,8700r16,l3898,8660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57" style="position:absolute;margin-left:168.15pt;margin-top:492.25pt;width:2.25pt;height:2pt;z-index:-251641856;mso-position-horizontal-relative:page;mso-position-vertical-relative:page" coordorigin="3363,9845" coordsize="45,40">
            <v:shape id="_x0000_s1058" style="position:absolute;left:3363;top:9845;width:45;height:40" coordorigin="3363,9845" coordsize="45,40" path="m3408,9845r-26,l3363,9885r16,l3408,9845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59" style="position:absolute;margin-left:184.5pt;margin-top:492.25pt;width:2.25pt;height:2pt;z-index:-251640832;mso-position-horizontal-relative:page;mso-position-vertical-relative:page" coordorigin="3690,9845" coordsize="45,40">
            <v:shape id="_x0000_s1060" style="position:absolute;left:3690;top:9845;width:45;height:40" coordorigin="3690,9845" coordsize="45,40" path="m3735,9845r-26,l3690,9885r16,l3735,9845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61" style="position:absolute;margin-left:200.85pt;margin-top:492.25pt;width:2.25pt;height:2pt;z-index:-251639808;mso-position-horizontal-relative:page;mso-position-vertical-relative:page" coordorigin="4017,9845" coordsize="45,40">
            <v:shape id="_x0000_s1062" style="position:absolute;left:4017;top:9845;width:45;height:40" coordorigin="4017,9845" coordsize="45,40" path="m4062,9845r-26,l4017,9885r16,l4062,9845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shape id="_x0000_s1063" type="#_x0000_t202" style="position:absolute;margin-left:61.7pt;margin-top:346.4pt;width:13pt;height:13pt;z-index:-251638784;mso-position-horizontal-relative:page;mso-position-vertical-relative:page" filled="f" stroked="f">
            <v:textbox style="layout-flow:vertical;mso-next-textbox:#_x0000_s1063" inset="0,0,0,0">
              <w:txbxContent>
                <w:p w:rsidR="00EF5F10" w:rsidRDefault="00EF5F10">
                  <w:pPr>
                    <w:spacing w:after="0" w:line="244" w:lineRule="exact"/>
                    <w:ind w:left="20" w:right="-5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FFFFFF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p w:rsidR="00EF5F10" w:rsidRPr="00C40DDB" w:rsidRDefault="00EF5F10">
      <w:pPr>
        <w:spacing w:after="0" w:line="200" w:lineRule="exact"/>
        <w:rPr>
          <w:color w:val="000000"/>
          <w:sz w:val="20"/>
          <w:szCs w:val="20"/>
          <w:lang w:val="tr-TR"/>
        </w:rPr>
      </w:pPr>
    </w:p>
    <w:p w:rsidR="00EF5F10" w:rsidRPr="00C40DDB" w:rsidRDefault="00EF5F10">
      <w:pPr>
        <w:spacing w:after="0" w:line="200" w:lineRule="exact"/>
        <w:rPr>
          <w:color w:val="000000"/>
          <w:sz w:val="20"/>
          <w:szCs w:val="20"/>
          <w:lang w:val="tr-TR"/>
        </w:rPr>
      </w:pPr>
    </w:p>
    <w:p w:rsidR="00EF5F10" w:rsidRPr="00C40DDB" w:rsidRDefault="00EF5F10">
      <w:pPr>
        <w:spacing w:after="0" w:line="200" w:lineRule="exact"/>
        <w:rPr>
          <w:color w:val="000000"/>
          <w:sz w:val="20"/>
          <w:szCs w:val="20"/>
          <w:lang w:val="tr-TR"/>
        </w:rPr>
      </w:pPr>
    </w:p>
    <w:tbl>
      <w:tblPr>
        <w:tblpPr w:leftFromText="141" w:rightFromText="141" w:vertAnchor="text" w:horzAnchor="margin" w:tblpXSpec="center" w:tblpY="-5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351"/>
        <w:gridCol w:w="1044"/>
        <w:gridCol w:w="2310"/>
        <w:gridCol w:w="2010"/>
        <w:gridCol w:w="1628"/>
        <w:gridCol w:w="4020"/>
        <w:gridCol w:w="1637"/>
      </w:tblGrid>
      <w:tr w:rsidR="00EF5F10" w:rsidRPr="00A41745">
        <w:trPr>
          <w:trHeight w:hRule="exact" w:val="654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294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HAFTA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299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SÜRE</w:t>
            </w:r>
          </w:p>
        </w:tc>
        <w:tc>
          <w:tcPr>
            <w:tcW w:w="23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96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ANA KAZANIM TEMALARI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430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KAZANIMLAR</w:t>
            </w:r>
          </w:p>
        </w:tc>
        <w:tc>
          <w:tcPr>
            <w:tcW w:w="16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97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ARAÇ  VE  GEREÇ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3" w:after="0" w:line="240" w:lineRule="auto"/>
              <w:ind w:left="1346" w:right="132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AÇIKLAMALAR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7" w:after="0" w:line="170" w:lineRule="exact"/>
              <w:ind w:left="263" w:right="24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BELİRLİ GÜN VE HAFTALAR</w:t>
            </w:r>
          </w:p>
        </w:tc>
      </w:tr>
      <w:tr w:rsidR="00EF5F10" w:rsidRPr="00A41745">
        <w:trPr>
          <w:trHeight w:hRule="exact" w:val="1999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E12C1A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3 HAFTA</w:t>
            </w:r>
          </w:p>
          <w:p w:rsidR="00EF5F10" w:rsidRPr="002419A7" w:rsidRDefault="00EF5F10" w:rsidP="006C515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16 ARALIK–03 OCAK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3873D2" w:rsidRDefault="00EF5F10" w:rsidP="00E12C1A">
            <w:pPr>
              <w:spacing w:before="69" w:after="0" w:line="240" w:lineRule="auto"/>
              <w:ind w:left="72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 +40</w:t>
            </w:r>
          </w:p>
        </w:tc>
        <w:tc>
          <w:tcPr>
            <w:tcW w:w="23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RİTİM VE EZGİ</w:t>
            </w:r>
          </w:p>
          <w:p w:rsidR="00EF5F10" w:rsidRPr="00C40DDB" w:rsidRDefault="00EF5F10" w:rsidP="00E12C1A">
            <w:pPr>
              <w:spacing w:after="0" w:line="200" w:lineRule="exact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OLUŞTURALIM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259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C. 2.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Müziklere kendi oluşturduğu ritim kalıpları ile eşlik eder.</w:t>
            </w:r>
          </w:p>
          <w:p w:rsidR="00EF5F10" w:rsidRPr="00A41745" w:rsidRDefault="00EF5F10" w:rsidP="00E12C1A">
            <w:pPr>
              <w:spacing w:before="3" w:after="0" w:line="110" w:lineRule="exact"/>
              <w:rPr>
                <w:color w:val="000000"/>
                <w:sz w:val="11"/>
                <w:szCs w:val="11"/>
                <w:lang w:val="tr-TR"/>
              </w:rPr>
            </w:pPr>
          </w:p>
          <w:p w:rsidR="00EF5F10" w:rsidRPr="00A41745" w:rsidRDefault="00EF5F10" w:rsidP="00E12C1A">
            <w:pPr>
              <w:spacing w:after="0" w:line="200" w:lineRule="exact"/>
              <w:rPr>
                <w:color w:val="000000"/>
                <w:sz w:val="20"/>
                <w:szCs w:val="20"/>
                <w:lang w:val="tr-TR"/>
              </w:rPr>
            </w:pPr>
          </w:p>
          <w:p w:rsidR="00EF5F10" w:rsidRPr="00C40DDB" w:rsidRDefault="00EF5F10" w:rsidP="00E12C1A">
            <w:pPr>
              <w:spacing w:after="0" w:line="200" w:lineRule="exact"/>
              <w:ind w:left="70" w:right="12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C. 3.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Kendi oluşturduğu ezgileri seslendirir.</w:t>
            </w:r>
          </w:p>
        </w:tc>
        <w:tc>
          <w:tcPr>
            <w:tcW w:w="16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50" w:after="0" w:line="180" w:lineRule="exact"/>
              <w:ind w:left="70" w:right="167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“Üç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Nota”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ve “Bahar”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isimli şarkıların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notaları, blok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flüt</w:t>
            </w:r>
            <w:r w:rsidRPr="00C40DDB">
              <w:rPr>
                <w:rFonts w:ascii="Times New Roman" w:hAnsi="Times New Roman" w:cs="Times New Roman"/>
                <w:color w:val="000000"/>
                <w:spacing w:val="-1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ve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çeşitli ritim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çalgıları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70" w:right="135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C.2. Kazanımı ile İlgili Açıklama</w:t>
            </w:r>
          </w:p>
          <w:p w:rsidR="00EF5F10" w:rsidRPr="00C40DDB" w:rsidRDefault="00EF5F10" w:rsidP="00E12C1A">
            <w:pPr>
              <w:spacing w:before="48" w:after="0" w:line="185" w:lineRule="auto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Uyarı: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Etkinlikler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öğrenilen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ölçü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ve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nota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değerleri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ile sınırlı olmalıdır.</w:t>
            </w:r>
          </w:p>
          <w:p w:rsidR="00EF5F10" w:rsidRPr="00C40DDB" w:rsidRDefault="00EF5F10" w:rsidP="00E12C1A">
            <w:pPr>
              <w:spacing w:before="18" w:after="0" w:line="240" w:lineRule="auto"/>
              <w:ind w:left="70" w:right="135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C.3. Kazanımı ile İlgili Açıklama</w:t>
            </w:r>
          </w:p>
          <w:p w:rsidR="00EF5F10" w:rsidRPr="00C40DDB" w:rsidRDefault="00EF5F10" w:rsidP="00E12C1A">
            <w:pPr>
              <w:spacing w:before="48" w:after="0" w:line="185" w:lineRule="auto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Diğe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r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Kazanımlarl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İlişkilendirme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“Teme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l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müzik yaz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ögelerin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kullanır.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”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“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Ezgiler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kend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oluş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- turduğu ritim kalıplarıyla eşlik eder.” kazanımları ile ilişkilendirilmelidir.</w:t>
            </w:r>
          </w:p>
          <w:p w:rsidR="00EF5F10" w:rsidRPr="00C40DDB" w:rsidRDefault="00EF5F10" w:rsidP="00E12C1A">
            <w:pPr>
              <w:spacing w:before="18" w:after="0" w:line="195" w:lineRule="exact"/>
              <w:ind w:left="119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position w:val="-1"/>
                <w:sz w:val="18"/>
                <w:szCs w:val="18"/>
                <w:lang w:val="tr-TR"/>
              </w:rPr>
              <w:t>Uyarı: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4"/>
                <w:position w:val="-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position w:val="-1"/>
                <w:sz w:val="18"/>
                <w:szCs w:val="18"/>
                <w:lang w:val="tr-TR"/>
              </w:rPr>
              <w:t>Etkinlikler,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position w:val="-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position w:val="-1"/>
                <w:sz w:val="18"/>
                <w:szCs w:val="18"/>
                <w:lang w:val="tr-TR"/>
              </w:rPr>
              <w:t>öğrenilen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position w:val="-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position w:val="-1"/>
                <w:sz w:val="18"/>
                <w:szCs w:val="18"/>
                <w:lang w:val="tr-TR"/>
              </w:rPr>
              <w:t>nota,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position w:val="-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position w:val="-1"/>
                <w:sz w:val="18"/>
                <w:szCs w:val="18"/>
                <w:lang w:val="tr-TR"/>
              </w:rPr>
              <w:t>ölçü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position w:val="-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position w:val="-1"/>
                <w:sz w:val="18"/>
                <w:szCs w:val="18"/>
                <w:lang w:val="tr-TR"/>
              </w:rPr>
              <w:t>sayısı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position w:val="-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position w:val="-1"/>
                <w:sz w:val="18"/>
                <w:szCs w:val="18"/>
                <w:lang w:val="tr-TR"/>
              </w:rPr>
              <w:t>ve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position w:val="-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position w:val="-1"/>
                <w:sz w:val="18"/>
                <w:szCs w:val="18"/>
                <w:lang w:val="tr-TR"/>
              </w:rPr>
              <w:t>de-</w:t>
            </w:r>
          </w:p>
          <w:p w:rsidR="00EF5F10" w:rsidRPr="00C40DDB" w:rsidRDefault="00EF5F10" w:rsidP="00E12C1A">
            <w:pPr>
              <w:spacing w:after="0" w:line="172" w:lineRule="exact"/>
              <w:ind w:left="70" w:right="197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ğerleri ile sınırlı olmalıdır.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</w:p>
        </w:tc>
      </w:tr>
      <w:tr w:rsidR="00EF5F10" w:rsidRPr="002E47B3">
        <w:trPr>
          <w:trHeight w:hRule="exact" w:val="2432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6C5150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3 HAFTA</w:t>
            </w:r>
          </w:p>
          <w:p w:rsidR="00EF5F10" w:rsidRPr="006C5150" w:rsidRDefault="00EF5F10" w:rsidP="006C5150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06</w:t>
            </w: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–24 OCAK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69" w:after="0" w:line="240" w:lineRule="auto"/>
              <w:ind w:left="72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 +40</w:t>
            </w:r>
          </w:p>
        </w:tc>
        <w:tc>
          <w:tcPr>
            <w:tcW w:w="23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97" w:lineRule="auto"/>
              <w:ind w:left="70" w:right="72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FARKLI RİTMİK YAPILAR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13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A. 4.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Farklı ritmik yapı- daki ezgileri seslendirir.</w:t>
            </w:r>
          </w:p>
          <w:p w:rsidR="00EF5F10" w:rsidRPr="00A41745" w:rsidRDefault="00EF5F10" w:rsidP="00E12C1A">
            <w:pPr>
              <w:spacing w:before="3" w:after="0" w:line="110" w:lineRule="exact"/>
              <w:rPr>
                <w:color w:val="000000"/>
                <w:sz w:val="11"/>
                <w:szCs w:val="11"/>
                <w:lang w:val="tr-TR"/>
              </w:rPr>
            </w:pPr>
          </w:p>
          <w:p w:rsidR="00EF5F10" w:rsidRPr="00A41745" w:rsidRDefault="00EF5F10" w:rsidP="00E12C1A">
            <w:pPr>
              <w:spacing w:after="0" w:line="200" w:lineRule="exact"/>
              <w:rPr>
                <w:color w:val="000000"/>
                <w:sz w:val="20"/>
                <w:szCs w:val="20"/>
                <w:lang w:val="tr-TR"/>
              </w:rPr>
            </w:pPr>
          </w:p>
          <w:p w:rsidR="00EF5F10" w:rsidRPr="00C40DDB" w:rsidRDefault="00EF5F10" w:rsidP="00E12C1A">
            <w:pPr>
              <w:spacing w:after="0" w:line="200" w:lineRule="exact"/>
              <w:ind w:left="70" w:right="44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C. 4.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Farklı ritmik yapıdaki ezgilere uygun hareket eder.</w:t>
            </w:r>
          </w:p>
          <w:p w:rsidR="00EF5F10" w:rsidRPr="00A41745" w:rsidRDefault="00EF5F10" w:rsidP="00E12C1A">
            <w:pPr>
              <w:spacing w:before="3" w:after="0" w:line="110" w:lineRule="exact"/>
              <w:rPr>
                <w:color w:val="000000"/>
                <w:sz w:val="11"/>
                <w:szCs w:val="11"/>
                <w:lang w:val="tr-TR"/>
              </w:rPr>
            </w:pPr>
          </w:p>
          <w:p w:rsidR="00EF5F10" w:rsidRPr="00A41745" w:rsidRDefault="00EF5F10" w:rsidP="00E12C1A">
            <w:pPr>
              <w:spacing w:after="0" w:line="200" w:lineRule="exact"/>
              <w:rPr>
                <w:color w:val="000000"/>
                <w:sz w:val="20"/>
                <w:szCs w:val="20"/>
                <w:lang w:val="tr-TR"/>
              </w:rPr>
            </w:pPr>
          </w:p>
          <w:p w:rsidR="00EF5F10" w:rsidRPr="00C40DDB" w:rsidRDefault="00EF5F10" w:rsidP="00E12C1A">
            <w:pPr>
              <w:spacing w:after="0" w:line="200" w:lineRule="exact"/>
              <w:ind w:left="70" w:right="24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C. 5.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Müziklerde aynı ve farklı ezgi cümlele- rini dansa dönüştürür.</w:t>
            </w:r>
          </w:p>
        </w:tc>
        <w:tc>
          <w:tcPr>
            <w:tcW w:w="16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50" w:after="0" w:line="180" w:lineRule="exact"/>
              <w:ind w:left="70" w:right="77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“</w:t>
            </w:r>
            <w:r w:rsidRPr="00C40DDB">
              <w:rPr>
                <w:rFonts w:ascii="Times New Roman" w:hAnsi="Times New Roman" w:cs="Times New Roman"/>
                <w:color w:val="000000"/>
                <w:spacing w:val="-24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arda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r</w:t>
            </w:r>
            <w:r w:rsidRPr="00C40DDB">
              <w:rPr>
                <w:rFonts w:ascii="Times New Roman" w:hAnsi="Times New Roman" w:cs="Times New Roman"/>
                <w:color w:val="000000"/>
                <w:spacing w:val="-1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Ovası”, “</w:t>
            </w:r>
            <w:r w:rsidRPr="00C40DDB">
              <w:rPr>
                <w:rFonts w:ascii="Times New Roman" w:hAnsi="Times New Roman" w:cs="Times New Roman"/>
                <w:color w:val="000000"/>
                <w:spacing w:val="-24"/>
                <w:sz w:val="18"/>
                <w:szCs w:val="18"/>
                <w:lang w:val="tr-TR"/>
              </w:rPr>
              <w:t>Y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urdumda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”</w:t>
            </w:r>
            <w:r w:rsidRPr="00C40DDB">
              <w:rPr>
                <w:rFonts w:ascii="Times New Roman" w:hAnsi="Times New Roman" w:cs="Times New Roman"/>
                <w:color w:val="000000"/>
                <w:spacing w:val="-1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isimli şarkıları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</w:t>
            </w:r>
            <w:r w:rsidRPr="00C40DDB">
              <w:rPr>
                <w:rFonts w:ascii="Times New Roman" w:hAnsi="Times New Roman" w:cs="Times New Roman"/>
                <w:color w:val="000000"/>
                <w:spacing w:val="-1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notalar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pacing w:val="-1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ve çeşitl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1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riti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</w:t>
            </w:r>
            <w:r w:rsidRPr="00C40DDB">
              <w:rPr>
                <w:rFonts w:ascii="Times New Roman" w:hAnsi="Times New Roman" w:cs="Times New Roman"/>
                <w:color w:val="000000"/>
                <w:spacing w:val="-10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çalgılar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70" w:right="129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A.4. Kazanımı ile İlgili Açıklama:</w:t>
            </w:r>
          </w:p>
          <w:p w:rsidR="00EF5F10" w:rsidRPr="00C40DDB" w:rsidRDefault="00EF5F10" w:rsidP="00E12C1A">
            <w:pPr>
              <w:spacing w:before="48" w:after="0" w:line="185" w:lineRule="auto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Farkl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ritmi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yap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y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ilişki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olara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5/8li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ölçü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verilmelidir.</w:t>
            </w:r>
          </w:p>
          <w:p w:rsidR="00EF5F10" w:rsidRPr="00C40DDB" w:rsidRDefault="00EF5F10" w:rsidP="00E12C1A">
            <w:pPr>
              <w:spacing w:before="56" w:after="0" w:line="185" w:lineRule="auto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Uyarı: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Türkü ve şarkı seçimi öğrencilerin ses sınırla- rına ve müziksel algılamalarına uygun olmalı ve usul ve ölçüler teorik olarak değil kulaktan verilmelidir.</w:t>
            </w:r>
          </w:p>
          <w:p w:rsidR="00EF5F10" w:rsidRPr="00C40DDB" w:rsidRDefault="00EF5F10" w:rsidP="00E12C1A">
            <w:pPr>
              <w:spacing w:before="18" w:after="0" w:line="240" w:lineRule="auto"/>
              <w:ind w:left="70" w:right="130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C.4. Kazanımı ile İlgili Açıklama:</w:t>
            </w:r>
          </w:p>
          <w:p w:rsidR="00EF5F10" w:rsidRPr="00C40DDB" w:rsidRDefault="00EF5F10" w:rsidP="00E12C1A">
            <w:pPr>
              <w:spacing w:before="48" w:after="0" w:line="185" w:lineRule="auto"/>
              <w:ind w:left="70" w:right="1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5/8li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usu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l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hareketlerl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hissettirilere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veril-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melidir</w:t>
            </w:r>
          </w:p>
          <w:p w:rsidR="00EF5F10" w:rsidRPr="00C40DDB" w:rsidRDefault="00EF5F10" w:rsidP="00E12C1A">
            <w:pPr>
              <w:spacing w:before="18" w:after="0" w:line="240" w:lineRule="auto"/>
              <w:ind w:left="70" w:right="128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C.5. Kazanımı ile İlgili Açıklama:</w:t>
            </w:r>
          </w:p>
          <w:p w:rsidR="00EF5F10" w:rsidRPr="00C40DDB" w:rsidRDefault="00EF5F10" w:rsidP="00E12C1A">
            <w:pPr>
              <w:spacing w:before="48" w:after="0" w:line="185" w:lineRule="auto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Örne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şarkıla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r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“bi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r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bölümlü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”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şark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formunda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olmalıdır.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6C5150">
            <w:pPr>
              <w:rPr>
                <w:b/>
                <w:bCs/>
                <w:color w:val="000000"/>
                <w:lang w:val="tr-TR"/>
              </w:rPr>
            </w:pPr>
            <w:r w:rsidRPr="00A41745">
              <w:rPr>
                <w:b/>
                <w:bCs/>
                <w:color w:val="000000"/>
                <w:lang w:val="tr-TR"/>
              </w:rPr>
              <w:t>YARIYIL TATİLİ</w:t>
            </w:r>
          </w:p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</w:p>
        </w:tc>
      </w:tr>
      <w:tr w:rsidR="00EF5F10" w:rsidRPr="00594F09">
        <w:trPr>
          <w:trHeight w:hRule="exact" w:val="1005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E12C1A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3 HAFTA</w:t>
            </w:r>
          </w:p>
          <w:p w:rsidR="00EF5F10" w:rsidRPr="003873D2" w:rsidRDefault="00EF5F10" w:rsidP="00E12C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10–28 ŞUBAT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69" w:after="0" w:line="240" w:lineRule="auto"/>
              <w:ind w:left="72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 +40</w:t>
            </w:r>
          </w:p>
        </w:tc>
        <w:tc>
          <w:tcPr>
            <w:tcW w:w="23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DANS EDELİM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244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C. 5.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Müziklerde aynı ve farklı ezgi cümlele- rini dansa dönüştürür.</w:t>
            </w:r>
          </w:p>
        </w:tc>
        <w:tc>
          <w:tcPr>
            <w:tcW w:w="16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50" w:after="0" w:line="180" w:lineRule="exact"/>
              <w:ind w:left="70" w:right="205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Köpe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</w:t>
            </w:r>
            <w:r w:rsidRPr="00C40DDB">
              <w:rPr>
                <w:rFonts w:ascii="Times New Roman" w:hAnsi="Times New Roman" w:cs="Times New Roman"/>
                <w:color w:val="000000"/>
                <w:spacing w:val="-1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resimler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1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ve “Cic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1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Köp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ğim” isiml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1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şarkını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notalar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C.5. Kazanımı ile İlgili Açıklama:</w:t>
            </w:r>
          </w:p>
          <w:p w:rsidR="00EF5F10" w:rsidRPr="00C40DDB" w:rsidRDefault="00EF5F10" w:rsidP="00E12C1A">
            <w:pPr>
              <w:spacing w:before="48" w:after="0" w:line="185" w:lineRule="auto"/>
              <w:ind w:left="70" w:right="19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: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0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Örne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</w:t>
            </w:r>
            <w:r w:rsidRPr="00C40DDB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şarkıla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r</w:t>
            </w:r>
            <w:r w:rsidRPr="00C40DDB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“bi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r</w:t>
            </w:r>
            <w:r w:rsidRPr="00C40DDB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bölümlü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”</w:t>
            </w:r>
            <w:r w:rsidRPr="00C40DDB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şark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formunda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olmalıdır.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</w:p>
          <w:p w:rsidR="00EF5F10" w:rsidRPr="00A41745" w:rsidRDefault="00EF5F10" w:rsidP="006C5150">
            <w:pPr>
              <w:rPr>
                <w:color w:val="000000"/>
                <w:lang w:val="tr-TR"/>
              </w:rPr>
            </w:pPr>
          </w:p>
        </w:tc>
      </w:tr>
      <w:tr w:rsidR="00EF5F10" w:rsidRPr="00594F09">
        <w:trPr>
          <w:trHeight w:hRule="exact" w:val="1185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E12C1A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2 HAFTA</w:t>
            </w:r>
          </w:p>
          <w:p w:rsidR="00EF5F10" w:rsidRPr="003873D2" w:rsidRDefault="00EF5F10" w:rsidP="00E12C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03–14 MART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69" w:after="0" w:line="240" w:lineRule="auto"/>
              <w:ind w:left="236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</w:t>
            </w:r>
          </w:p>
        </w:tc>
        <w:tc>
          <w:tcPr>
            <w:tcW w:w="23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33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MÜZİKLERDEKİ HIZ DEĞİŞİKLİKLERİ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4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B. 3.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Şarkı, türkü ve oyun müziklerindeki hız değişikliklerini fark eder.</w:t>
            </w:r>
          </w:p>
        </w:tc>
        <w:tc>
          <w:tcPr>
            <w:tcW w:w="16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50" w:after="0" w:line="180" w:lineRule="exact"/>
              <w:ind w:left="70" w:right="46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“Hayd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1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Biliniz”, “Mevsimler”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,</w:t>
            </w:r>
            <w:r w:rsidRPr="00C40DDB">
              <w:rPr>
                <w:rFonts w:ascii="Times New Roman" w:hAnsi="Times New Roman" w:cs="Times New Roman"/>
                <w:color w:val="000000"/>
                <w:spacing w:val="-1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 xml:space="preserve">“Gelin </w:t>
            </w:r>
            <w:r w:rsidRPr="00C40DDB">
              <w:rPr>
                <w:rFonts w:ascii="Times New Roman" w:hAnsi="Times New Roman" w:cs="Times New Roman"/>
                <w:color w:val="000000"/>
                <w:spacing w:val="-20"/>
                <w:sz w:val="18"/>
                <w:szCs w:val="18"/>
                <w:lang w:val="tr-TR"/>
              </w:rPr>
              <w:t>A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yşe”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,</w:t>
            </w:r>
            <w:r w:rsidRPr="00C40DDB"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“Oyun” şarkılarını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</w:t>
            </w:r>
            <w:r w:rsidRPr="00C40DDB">
              <w:rPr>
                <w:rFonts w:ascii="Times New Roman" w:hAnsi="Times New Roman" w:cs="Times New Roman"/>
                <w:color w:val="000000"/>
                <w:spacing w:val="-1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notalar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çeşitl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1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ritim çalgılar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69" w:right="130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B.3. Kazanımı ile İlgili Açıklama:</w:t>
            </w:r>
          </w:p>
          <w:p w:rsidR="00EF5F10" w:rsidRPr="00C40DDB" w:rsidRDefault="00EF5F10" w:rsidP="00E12C1A">
            <w:pPr>
              <w:spacing w:before="48" w:after="0" w:line="185" w:lineRule="auto"/>
              <w:ind w:left="70" w:right="1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B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u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sını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f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düzeyind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“gidere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yavaşlama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”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(ri-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tardando) ve “giderek çabuklaşma” (accelerando) hız değişiklikleri hareketlerle hissettirilmelidir.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</w:p>
        </w:tc>
      </w:tr>
      <w:tr w:rsidR="00EF5F10" w:rsidRPr="00594F09">
        <w:trPr>
          <w:trHeight w:hRule="exact" w:val="869"/>
        </w:trPr>
        <w:tc>
          <w:tcPr>
            <w:tcW w:w="135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E12C1A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3 HAFTA</w:t>
            </w:r>
          </w:p>
          <w:p w:rsidR="00EF5F10" w:rsidRPr="00724DE3" w:rsidRDefault="00EF5F10" w:rsidP="00E12C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17 MART–04 NİSAN</w:t>
            </w:r>
          </w:p>
        </w:tc>
        <w:tc>
          <w:tcPr>
            <w:tcW w:w="1044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69" w:after="0" w:line="240" w:lineRule="auto"/>
              <w:ind w:left="72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 +40</w:t>
            </w:r>
          </w:p>
        </w:tc>
        <w:tc>
          <w:tcPr>
            <w:tcW w:w="23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46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MÜZİKTE GÜRLÜK DEĞİŞİKLİKLERİ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82" w:after="0" w:line="200" w:lineRule="exact"/>
              <w:ind w:left="70" w:right="24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B. 5.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Dinlediği müzik- lerdeki gürlük deği- şikliklerini fark eder.</w:t>
            </w:r>
          </w:p>
        </w:tc>
        <w:tc>
          <w:tcPr>
            <w:tcW w:w="16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34" w:after="0" w:line="200" w:lineRule="exact"/>
              <w:ind w:left="70" w:right="436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“Kuşları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</w:t>
            </w:r>
            <w:r w:rsidRPr="00C40DDB"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Dili” isiml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1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şarkını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>notalar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E12C1A">
            <w:pPr>
              <w:spacing w:before="74" w:after="0" w:line="240" w:lineRule="auto"/>
              <w:ind w:left="69" w:right="130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B.5. Kazanımı ile İlgili Açıklama:</w:t>
            </w:r>
          </w:p>
          <w:p w:rsidR="00EF5F10" w:rsidRPr="00C40DDB" w:rsidRDefault="00EF5F10" w:rsidP="00E12C1A">
            <w:pPr>
              <w:spacing w:before="48" w:after="0" w:line="185" w:lineRule="auto"/>
              <w:ind w:left="70" w:right="1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Gürlü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değişikliklerinde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gidere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kuvvetlen-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m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(crescendo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)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gidere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hafiflem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(decrescendo)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üzerinde durulmalıdır.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E12C1A">
            <w:pPr>
              <w:rPr>
                <w:color w:val="000000"/>
                <w:lang w:val="tr-TR"/>
              </w:rPr>
            </w:pPr>
          </w:p>
        </w:tc>
      </w:tr>
    </w:tbl>
    <w:p w:rsidR="00EF5F10" w:rsidRPr="00C40DDB" w:rsidRDefault="00EF5F10">
      <w:pPr>
        <w:spacing w:after="0"/>
        <w:rPr>
          <w:color w:val="000000"/>
          <w:lang w:val="tr-TR"/>
        </w:rPr>
        <w:sectPr w:rsidR="00EF5F10" w:rsidRPr="00C40DDB">
          <w:pgSz w:w="18160" w:h="13040" w:orient="landscape"/>
          <w:pgMar w:top="440" w:right="540" w:bottom="440" w:left="540" w:header="144" w:footer="249" w:gutter="0"/>
          <w:cols w:space="708"/>
        </w:sectPr>
      </w:pPr>
      <w:r w:rsidRPr="00C40DDB">
        <w:rPr>
          <w:color w:val="000000"/>
          <w:lang w:val="tr-TR"/>
        </w:rPr>
        <w:br w:type="textWrapping" w:clear="all"/>
      </w:r>
    </w:p>
    <w:p w:rsidR="00EF5F10" w:rsidRPr="00C40DDB" w:rsidRDefault="00EF5F10">
      <w:pPr>
        <w:spacing w:before="3" w:after="0" w:line="120" w:lineRule="exact"/>
        <w:rPr>
          <w:color w:val="000000"/>
          <w:sz w:val="12"/>
          <w:szCs w:val="12"/>
          <w:lang w:val="tr-TR"/>
        </w:rPr>
      </w:pPr>
      <w:r>
        <w:rPr>
          <w:noProof/>
          <w:lang w:val="tr-TR" w:eastAsia="tr-TR"/>
        </w:rPr>
        <w:pict>
          <v:shape id="_x0000_s1064" type="#_x0000_t202" style="position:absolute;margin-left:518.75pt;margin-top:523.65pt;width:24.45pt;height:15.1pt;z-index:-251637760;mso-position-horizontal-relative:page;mso-position-vertical-relative:page" filled="f" stroked="f">
            <v:textbox style="mso-next-textbox:#_x0000_s1064" inset="0,0,0,0">
              <w:txbxContent>
                <w:p w:rsidR="00EF5F10" w:rsidRDefault="00EF5F10">
                  <w:pPr>
                    <w:spacing w:after="0" w:line="183" w:lineRule="exact"/>
                    <w:ind w:right="-2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sz w:val="18"/>
                      <w:szCs w:val="18"/>
                    </w:rPr>
                    <w:t>.5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tr-TR" w:eastAsia="tr-TR"/>
        </w:rPr>
        <w:pict>
          <v:group id="_x0000_s1065" style="position:absolute;margin-left:159.3pt;margin-top:104.15pt;width:2.25pt;height:2pt;z-index:-251636736;mso-position-horizontal-relative:page;mso-position-vertical-relative:page" coordorigin="3186,2083" coordsize="45,40">
            <v:shape id="_x0000_s1066" style="position:absolute;left:3186;top:2083;width:45;height:40" coordorigin="3186,2083" coordsize="45,40" path="m3231,2083r-26,l3186,2123r16,l3231,2083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67" style="position:absolute;margin-left:175.65pt;margin-top:104.15pt;width:2.25pt;height:2pt;z-index:-251635712;mso-position-horizontal-relative:page;mso-position-vertical-relative:page" coordorigin="3513,2083" coordsize="45,40">
            <v:shape id="_x0000_s1068" style="position:absolute;left:3513;top:2083;width:45;height:40" coordorigin="3513,2083" coordsize="45,40" path="m3558,2083r-26,l3513,2123r16,l3558,2083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69" style="position:absolute;margin-left:192pt;margin-top:104.15pt;width:2.25pt;height:2pt;z-index:-251634688;mso-position-horizontal-relative:page;mso-position-vertical-relative:page" coordorigin="3840,2083" coordsize="45,40">
            <v:shape id="_x0000_s1070" style="position:absolute;left:3840;top:2083;width:45;height:40" coordorigin="3840,2083" coordsize="45,40" path="m3885,2083r-26,l3840,2123r16,l3885,2083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71" style="position:absolute;margin-left:158.15pt;margin-top:239.15pt;width:2.25pt;height:2pt;z-index:-251633664;mso-position-horizontal-relative:page;mso-position-vertical-relative:page" coordorigin="3163,4783" coordsize="45,40">
            <v:shape id="_x0000_s1072" style="position:absolute;left:3163;top:4783;width:45;height:40" coordorigin="3163,4783" coordsize="45,40" path="m3209,4783r-26,l3163,4823r16,l3209,4783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73" style="position:absolute;margin-left:174.5pt;margin-top:239.15pt;width:2.25pt;height:2pt;z-index:-251632640;mso-position-horizontal-relative:page;mso-position-vertical-relative:page" coordorigin="3490,4783" coordsize="45,40">
            <v:shape id="_x0000_s1074" style="position:absolute;left:3490;top:4783;width:45;height:40" coordorigin="3490,4783" coordsize="45,40" path="m3536,4783r-26,l3490,4823r16,l3536,4783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75" style="position:absolute;margin-left:193.1pt;margin-top:239.15pt;width:2.25pt;height:2pt;z-index:-251631616;mso-position-horizontal-relative:page;mso-position-vertical-relative:page" coordorigin="3862,4783" coordsize="45,40">
            <v:shape id="_x0000_s1076" style="position:absolute;left:3862;top:4783;width:45;height:40" coordorigin="3862,4783" coordsize="45,40" path="m3907,4783r-26,l3862,4823r16,l3907,4783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77" style="position:absolute;margin-left:164.95pt;margin-top:484.1pt;width:2.25pt;height:2pt;z-index:-251630592;mso-position-horizontal-relative:page;mso-position-vertical-relative:page" coordorigin="3299,9682" coordsize="45,40">
            <v:shape id="_x0000_s1078" style="position:absolute;left:3299;top:9682;width:45;height:40" coordorigin="3299,9682" coordsize="45,40" path="m3344,9682r-26,l3299,9722r16,l3344,9682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79" style="position:absolute;margin-left:181.25pt;margin-top:484.1pt;width:2.25pt;height:2pt;z-index:-251629568;mso-position-horizontal-relative:page;mso-position-vertical-relative:page" coordorigin="3625,9682" coordsize="45,40">
            <v:shape id="_x0000_s1080" style="position:absolute;left:3625;top:9682;width:45;height:40" coordorigin="3625,9682" coordsize="45,40" path="m3671,9682r-26,l3625,9722r16,l3671,9682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81" style="position:absolute;margin-left:167.45pt;margin-top:496.95pt;width:2.25pt;height:2pt;z-index:-251628544;mso-position-horizontal-relative:page;mso-position-vertical-relative:page" coordorigin="3349,9939" coordsize="45,40">
            <v:shape id="_x0000_s1082" style="position:absolute;left:3349;top:9939;width:45;height:40" coordorigin="3349,9939" coordsize="45,40" path="m3395,9939r-26,l3349,9979r16,l3395,9939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83" style="position:absolute;margin-left:183.8pt;margin-top:496.95pt;width:2.25pt;height:2pt;z-index:-251627520;mso-position-horizontal-relative:page;mso-position-vertical-relative:page" coordorigin="3676,9939" coordsize="45,40">
            <v:shape id="_x0000_s1084" style="position:absolute;left:3676;top:9939;width:45;height:40" coordorigin="3676,9939" coordsize="45,40" path="m3722,9939r-27,l3676,9979r16,l3722,9939e" fillcolor="#231f20" stroked="f">
              <v:path arrowok="t"/>
            </v:shape>
            <w10:wrap anchorx="page" anchory="page"/>
          </v:group>
        </w:pict>
      </w:r>
      <w:r>
        <w:rPr>
          <w:noProof/>
          <w:lang w:val="tr-TR" w:eastAsia="tr-TR"/>
        </w:rPr>
        <w:pict>
          <v:group id="_x0000_s1085" style="position:absolute;margin-left:520.15pt;margin-top:524.1pt;width:23.05pt;height:14.65pt;z-index:-251626496;mso-position-horizontal-relative:page;mso-position-vertical-relative:page" coordorigin="10403,10482" coordsize="461,2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6" type="#_x0000_t75" style="position:absolute;left:10403;top:10482;width:461;height:293">
              <v:imagedata r:id="rId9" o:title=""/>
            </v:shape>
            <v:shape id="_x0000_s1087" type="#_x0000_t75" style="position:absolute;left:10403;top:10493;width:107;height:126">
              <v:imagedata r:id="rId10" o:title=""/>
            </v:shape>
            <v:group id="_x0000_s1088" style="position:absolute;left:10555;top:10571;width:178;height:2" coordorigin="10555,10571" coordsize="178,2">
              <v:shape id="_x0000_s1089" style="position:absolute;left:10555;top:10571;width:178;height:2" coordorigin="10555,10571" coordsize="178,0" path="m10555,10571r178,e" filled="f" strokecolor="#231f20" strokeweight=".5pt">
                <v:path arrowok="t"/>
              </v:shape>
            </v:group>
            <v:group id="_x0000_s1090" style="position:absolute;left:10701;top:10525;width:127;height:79" coordorigin="10701,10525" coordsize="127,79">
              <v:shape id="_x0000_s1091" style="position:absolute;left:10701;top:10525;width:127;height:79" coordorigin="10701,10525" coordsize="127,79" path="m10828,10571r-127,-46l10715,10546r8,15l10725,10574r,26l10828,10571e" fillcolor="#231f20" stroked="f">
                <v:path arrowok="t"/>
              </v:shape>
              <v:shape id="_x0000_s1092" style="position:absolute;left:10701;top:10525;width:127;height:79" coordorigin="10701,10525" coordsize="127,79" path="m10725,10600r,-26l10721,10587r-11,17l10725,10600e" fillcolor="#231f20" stroked="f">
                <v:path arrowok="t"/>
              </v:shape>
            </v:group>
            <w10:wrap anchorx="page" anchory="page"/>
          </v:group>
        </w:pict>
      </w:r>
      <w:r>
        <w:rPr>
          <w:noProof/>
          <w:lang w:val="tr-TR" w:eastAsia="tr-TR"/>
        </w:rPr>
        <w:pict>
          <v:shape id="_x0000_s1093" type="#_x0000_t202" style="position:absolute;margin-left:814pt;margin-top:111.55pt;width:14pt;height:61.8pt;z-index:-251625472;mso-position-horizontal-relative:page;mso-position-vertical-relative:page" filled="f" stroked="f">
            <v:textbox style="layout-flow:vertical;mso-next-textbox:#_x0000_s1093" inset="0,0,0,0">
              <w:txbxContent>
                <w:p w:rsidR="00EF5F10" w:rsidRDefault="00EF5F10">
                  <w:pPr>
                    <w:spacing w:after="0" w:line="263" w:lineRule="exact"/>
                    <w:ind w:left="20" w:right="-56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FFFFFF"/>
                      <w:spacing w:val="11"/>
                      <w:w w:val="82"/>
                      <w:sz w:val="24"/>
                      <w:szCs w:val="24"/>
                    </w:rPr>
                    <w:t>Y</w:t>
                  </w:r>
                  <w:r>
                    <w:rPr>
                      <w:rFonts w:ascii="Arial" w:hAnsi="Arial" w:cs="Arial"/>
                      <w:color w:val="FFFFFF"/>
                      <w:spacing w:val="7"/>
                      <w:w w:val="82"/>
                      <w:sz w:val="24"/>
                      <w:szCs w:val="24"/>
                    </w:rPr>
                    <w:t>I</w:t>
                  </w:r>
                  <w:r>
                    <w:rPr>
                      <w:rFonts w:ascii="Arial" w:hAnsi="Arial" w:cs="Arial"/>
                      <w:color w:val="FFFFFF"/>
                      <w:w w:val="82"/>
                      <w:sz w:val="24"/>
                      <w:szCs w:val="24"/>
                    </w:rPr>
                    <w:t>LL</w:t>
                  </w:r>
                  <w:r>
                    <w:rPr>
                      <w:rFonts w:ascii="Arial" w:hAnsi="Arial" w:cs="Arial"/>
                      <w:color w:val="FFFFFF"/>
                      <w:spacing w:val="7"/>
                      <w:w w:val="82"/>
                      <w:sz w:val="24"/>
                      <w:szCs w:val="24"/>
                    </w:rPr>
                    <w:t>I</w:t>
                  </w:r>
                  <w:r>
                    <w:rPr>
                      <w:rFonts w:ascii="Arial" w:hAnsi="Arial" w:cs="Arial"/>
                      <w:color w:val="FFFFFF"/>
                      <w:w w:val="82"/>
                      <w:sz w:val="24"/>
                      <w:szCs w:val="24"/>
                    </w:rPr>
                    <w:t>K</w:t>
                  </w:r>
                  <w:r>
                    <w:rPr>
                      <w:rFonts w:ascii="Arial" w:hAnsi="Arial" w:cs="Arial"/>
                      <w:color w:val="FFFFFF"/>
                      <w:spacing w:val="7"/>
                      <w:w w:val="8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FFFFFF"/>
                      <w:spacing w:val="12"/>
                      <w:w w:val="67"/>
                      <w:sz w:val="24"/>
                      <w:szCs w:val="24"/>
                    </w:rPr>
                    <w:t>P</w:t>
                  </w:r>
                  <w:r>
                    <w:rPr>
                      <w:rFonts w:ascii="Arial" w:hAnsi="Arial" w:cs="Arial"/>
                      <w:color w:val="FFFFFF"/>
                      <w:w w:val="84"/>
                      <w:sz w:val="24"/>
                      <w:szCs w:val="24"/>
                    </w:rPr>
                    <w:t>LAN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tr-TR" w:eastAsia="tr-TR"/>
        </w:rPr>
        <w:pict>
          <v:shape id="_x0000_s1094" type="#_x0000_t202" style="position:absolute;margin-left:61.7pt;margin-top:294.55pt;width:13pt;height:13pt;z-index:-251624448;mso-position-horizontal-relative:page;mso-position-vertical-relative:page" filled="f" stroked="f">
            <v:textbox style="layout-flow:vertical;mso-next-textbox:#_x0000_s1094" inset="0,0,0,0">
              <w:txbxContent>
                <w:p w:rsidR="00EF5F10" w:rsidRDefault="00EF5F10">
                  <w:pPr>
                    <w:spacing w:after="0" w:line="244" w:lineRule="exact"/>
                    <w:ind w:left="20" w:right="-5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FFFFFF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</w:p>
    <w:tbl>
      <w:tblPr>
        <w:tblpPr w:leftFromText="141" w:rightFromText="141" w:vertAnchor="text" w:horzAnchor="margin" w:tblpXSpec="center" w:tblpY="-44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132"/>
        <w:gridCol w:w="1086"/>
        <w:gridCol w:w="2339"/>
        <w:gridCol w:w="2010"/>
        <w:gridCol w:w="1828"/>
        <w:gridCol w:w="4020"/>
        <w:gridCol w:w="1637"/>
      </w:tblGrid>
      <w:tr w:rsidR="00EF5F10" w:rsidRPr="00A41745">
        <w:trPr>
          <w:trHeight w:hRule="exact" w:val="654"/>
        </w:trPr>
        <w:tc>
          <w:tcPr>
            <w:tcW w:w="113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3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HAFTA</w:t>
            </w:r>
          </w:p>
        </w:tc>
        <w:tc>
          <w:tcPr>
            <w:tcW w:w="108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3" w:after="0" w:line="240" w:lineRule="auto"/>
              <w:ind w:left="319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SÜRE</w:t>
            </w:r>
          </w:p>
        </w:tc>
        <w:tc>
          <w:tcPr>
            <w:tcW w:w="233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3" w:after="0" w:line="240" w:lineRule="auto"/>
              <w:ind w:left="110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ANA KAZANIM TEMALARI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3" w:after="0" w:line="240" w:lineRule="auto"/>
              <w:ind w:left="430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KAZANIMLAR</w:t>
            </w:r>
          </w:p>
        </w:tc>
        <w:tc>
          <w:tcPr>
            <w:tcW w:w="18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3" w:after="0" w:line="240" w:lineRule="auto"/>
              <w:ind w:left="197" w:right="-20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ARAÇ  VE  GEREÇ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3" w:after="0" w:line="240" w:lineRule="auto"/>
              <w:ind w:left="1346" w:right="132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AÇIKLAMALAR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87" w:after="0" w:line="170" w:lineRule="exact"/>
              <w:ind w:left="263" w:right="243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tr-TR"/>
              </w:rPr>
              <w:t>BELİRLİ GÜN VE HAFTALAR</w:t>
            </w:r>
          </w:p>
        </w:tc>
      </w:tr>
      <w:tr w:rsidR="00EF5F10" w:rsidRPr="00594F09">
        <w:trPr>
          <w:trHeight w:hRule="exact" w:val="2349"/>
        </w:trPr>
        <w:tc>
          <w:tcPr>
            <w:tcW w:w="113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3142C0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3 HAFTA</w:t>
            </w:r>
          </w:p>
          <w:p w:rsidR="00EF5F10" w:rsidRPr="00F00F76" w:rsidRDefault="00EF5F10" w:rsidP="003142C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07–25 NİSAN</w:t>
            </w:r>
          </w:p>
        </w:tc>
        <w:tc>
          <w:tcPr>
            <w:tcW w:w="108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69" w:after="0" w:line="240" w:lineRule="auto"/>
              <w:ind w:left="93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 +40</w:t>
            </w:r>
          </w:p>
        </w:tc>
        <w:tc>
          <w:tcPr>
            <w:tcW w:w="233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82" w:after="0" w:line="200" w:lineRule="exact"/>
              <w:ind w:left="70" w:right="707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BELİRLİ GÜN VE HAFTALARIMIZ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3142C0">
            <w:pPr>
              <w:spacing w:before="8" w:after="0" w:line="120" w:lineRule="exact"/>
              <w:rPr>
                <w:color w:val="000000"/>
                <w:sz w:val="12"/>
                <w:szCs w:val="12"/>
                <w:lang w:val="tr-TR"/>
              </w:rPr>
            </w:pPr>
          </w:p>
          <w:p w:rsidR="00EF5F10" w:rsidRPr="00C40DDB" w:rsidRDefault="00EF5F10" w:rsidP="003142C0">
            <w:pPr>
              <w:spacing w:after="0" w:line="162" w:lineRule="auto"/>
              <w:ind w:left="70" w:right="59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A. 1.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Birlikte söyleme ve çalma kurallarına uyar.</w:t>
            </w:r>
          </w:p>
          <w:p w:rsidR="00EF5F10" w:rsidRPr="00C40DDB" w:rsidRDefault="00EF5F10" w:rsidP="003142C0">
            <w:pPr>
              <w:spacing w:before="56" w:after="0" w:line="162" w:lineRule="auto"/>
              <w:ind w:left="70" w:right="69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A. 6.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Belirli gün ve haftalarla ilgili müzikleri anlamına uygun söyler.</w:t>
            </w:r>
          </w:p>
          <w:p w:rsidR="00EF5F10" w:rsidRPr="00C40DDB" w:rsidRDefault="00EF5F10" w:rsidP="003142C0">
            <w:pPr>
              <w:spacing w:before="56" w:after="0" w:line="162" w:lineRule="auto"/>
              <w:ind w:left="70" w:right="2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D. 7.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Çevresindeki müzik etkinliklerine katılır.</w:t>
            </w:r>
          </w:p>
          <w:p w:rsidR="00EF5F10" w:rsidRPr="00C40DDB" w:rsidRDefault="00EF5F10" w:rsidP="003142C0">
            <w:pPr>
              <w:spacing w:before="56" w:after="0" w:line="162" w:lineRule="auto"/>
              <w:ind w:left="70" w:right="54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D. 4.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Marşlar aracılığıyla millî</w:t>
            </w:r>
            <w:r w:rsidRPr="00C40DDB">
              <w:rPr>
                <w:rFonts w:ascii="Times New Roman" w:hAnsi="Times New Roman" w:cs="Times New Roman"/>
                <w:color w:val="000000"/>
                <w:spacing w:val="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bilinç kazanır.</w:t>
            </w:r>
          </w:p>
        </w:tc>
        <w:tc>
          <w:tcPr>
            <w:tcW w:w="18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35" w:after="0" w:line="200" w:lineRule="exact"/>
              <w:ind w:left="70" w:right="158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“Cumhuriyet</w:t>
            </w:r>
            <w:r w:rsidRPr="00C40DDB"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Marşı”, “23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Nisan Şarkısı” isimli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şarkıların notaları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4" w:after="0" w:line="240" w:lineRule="auto"/>
              <w:ind w:left="70" w:right="129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A.6. Kazanımı ile İlgili Açıklama:</w:t>
            </w:r>
          </w:p>
          <w:p w:rsidR="00EF5F10" w:rsidRPr="00C40DDB" w:rsidRDefault="00EF5F10" w:rsidP="003142C0">
            <w:pPr>
              <w:spacing w:before="48" w:after="0" w:line="185" w:lineRule="auto"/>
              <w:ind w:left="70" w:right="1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Diğe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r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Derslerl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İlişkilendirme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Türkç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ders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“Din- leme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”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öğrenm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alanı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Şii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r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müzi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dinletilerin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ka-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tılır.</w:t>
            </w:r>
          </w:p>
          <w:p w:rsidR="00EF5F10" w:rsidRPr="00C40DDB" w:rsidRDefault="00EF5F10" w:rsidP="003142C0">
            <w:pPr>
              <w:spacing w:before="18" w:after="0" w:line="240" w:lineRule="auto"/>
              <w:ind w:left="70" w:right="129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D.7. Kazanımı ile İlgili Açıklama:</w:t>
            </w:r>
          </w:p>
          <w:p w:rsidR="00EF5F10" w:rsidRPr="00C40DDB" w:rsidRDefault="00EF5F10" w:rsidP="003142C0">
            <w:pPr>
              <w:spacing w:before="48" w:after="0" w:line="185" w:lineRule="auto"/>
              <w:ind w:left="70" w:right="1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Diğer Derslerle İlişkilendirme: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Sosyal Bilgiler Der-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“Gruplar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Kurumla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r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Sosya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l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Örgütler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”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öğrenme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alanı: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Okulunda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ve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yakın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çevresinde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katılacağı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sosyal ve eğitsel etkinliklere karar verir.</w:t>
            </w:r>
          </w:p>
          <w:p w:rsidR="00EF5F10" w:rsidRPr="00C40DDB" w:rsidRDefault="00EF5F10" w:rsidP="003142C0">
            <w:pPr>
              <w:spacing w:before="56" w:after="0" w:line="185" w:lineRule="auto"/>
              <w:ind w:left="70" w:right="1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  <w:lang w:val="tr-TR"/>
              </w:rPr>
              <w:t>Ar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  <w:lang w:val="tr-TR"/>
              </w:rPr>
              <w:t>Disiplinlerl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İ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  <w:lang w:val="tr-TR"/>
              </w:rPr>
              <w:t>li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ş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18"/>
                <w:szCs w:val="18"/>
                <w:lang w:val="tr-TR"/>
              </w:rPr>
              <w:t>kilendirme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İ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nsa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Haklar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ve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Vatandaş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lı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k: Sorumluluklar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nı evde ve okulda yerine getirir.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3142C0">
            <w:pPr>
              <w:rPr>
                <w:color w:val="000000"/>
                <w:lang w:val="tr-TR"/>
              </w:rPr>
            </w:pPr>
          </w:p>
        </w:tc>
      </w:tr>
      <w:tr w:rsidR="00EF5F10" w:rsidRPr="00594F09">
        <w:trPr>
          <w:trHeight w:hRule="exact" w:val="4899"/>
        </w:trPr>
        <w:tc>
          <w:tcPr>
            <w:tcW w:w="113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3142C0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HAFTA</w:t>
            </w:r>
          </w:p>
          <w:p w:rsidR="00EF5F10" w:rsidRPr="00F00F76" w:rsidRDefault="00EF5F10" w:rsidP="003142C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28 NİSAN–16 MAYIS</w:t>
            </w:r>
          </w:p>
        </w:tc>
        <w:tc>
          <w:tcPr>
            <w:tcW w:w="108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69" w:after="0" w:line="240" w:lineRule="auto"/>
              <w:ind w:left="71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 + 40</w:t>
            </w:r>
          </w:p>
        </w:tc>
        <w:tc>
          <w:tcPr>
            <w:tcW w:w="233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4" w:after="0" w:line="240" w:lineRule="auto"/>
              <w:ind w:left="7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18"/>
                <w:szCs w:val="18"/>
                <w:lang w:val="tr-TR"/>
              </w:rPr>
              <w:t>FARKL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8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18"/>
                <w:szCs w:val="18"/>
                <w:lang w:val="tr-TR"/>
              </w:rPr>
              <w:t>MÜZİ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K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18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9"/>
                <w:sz w:val="18"/>
                <w:szCs w:val="18"/>
                <w:lang w:val="tr-TR"/>
              </w:rPr>
              <w:t>TÜRLER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İ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3142C0">
            <w:pPr>
              <w:spacing w:before="8" w:after="0" w:line="120" w:lineRule="exact"/>
              <w:rPr>
                <w:color w:val="000000"/>
                <w:sz w:val="12"/>
                <w:szCs w:val="12"/>
                <w:lang w:val="tr-TR"/>
              </w:rPr>
            </w:pPr>
          </w:p>
          <w:p w:rsidR="00EF5F10" w:rsidRPr="00C40DDB" w:rsidRDefault="00EF5F10" w:rsidP="003142C0">
            <w:pPr>
              <w:spacing w:after="0" w:line="162" w:lineRule="auto"/>
              <w:ind w:left="70" w:right="1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  <w:lang w:val="tr-TR"/>
              </w:rPr>
              <w:t>D.3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. </w:t>
            </w:r>
            <w:r w:rsidRPr="00C40DDB"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  <w:lang w:val="tr-TR"/>
              </w:rPr>
              <w:t>Farkl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  <w:lang w:val="tr-TR"/>
              </w:rPr>
              <w:t xml:space="preserve">türlerdeki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müzikleri dinleyerek mü-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zi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beğen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 xml:space="preserve">kültürünü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geliştirir.</w:t>
            </w:r>
          </w:p>
          <w:p w:rsidR="00EF5F10" w:rsidRPr="00A41745" w:rsidRDefault="00EF5F10" w:rsidP="003142C0">
            <w:pPr>
              <w:spacing w:before="10" w:after="0" w:line="130" w:lineRule="exact"/>
              <w:rPr>
                <w:color w:val="000000"/>
                <w:sz w:val="13"/>
                <w:szCs w:val="13"/>
                <w:lang w:val="tr-TR"/>
              </w:rPr>
            </w:pPr>
          </w:p>
          <w:p w:rsidR="00EF5F10" w:rsidRPr="00C40DDB" w:rsidRDefault="00EF5F10" w:rsidP="003142C0">
            <w:pPr>
              <w:spacing w:after="0" w:line="162" w:lineRule="auto"/>
              <w:ind w:left="70" w:right="1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D.1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.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Sınıfç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orta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müzik arşiv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oluşturmad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görev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almaya gönüllü olur.</w:t>
            </w:r>
          </w:p>
          <w:p w:rsidR="00EF5F10" w:rsidRPr="00A41745" w:rsidRDefault="00EF5F10" w:rsidP="003142C0">
            <w:pPr>
              <w:spacing w:before="10" w:after="0" w:line="130" w:lineRule="exact"/>
              <w:rPr>
                <w:color w:val="000000"/>
                <w:sz w:val="13"/>
                <w:szCs w:val="13"/>
                <w:lang w:val="tr-TR"/>
              </w:rPr>
            </w:pPr>
          </w:p>
          <w:p w:rsidR="00EF5F10" w:rsidRPr="00C40DDB" w:rsidRDefault="00EF5F10" w:rsidP="003142C0">
            <w:pPr>
              <w:spacing w:after="0" w:line="162" w:lineRule="auto"/>
              <w:ind w:left="70" w:right="1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C.1.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Dinlediği müziklerle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ilgil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duyg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u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düşünce-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lerini ifade eder.</w:t>
            </w:r>
          </w:p>
          <w:p w:rsidR="00EF5F10" w:rsidRPr="00C40DDB" w:rsidRDefault="00EF5F10" w:rsidP="003142C0">
            <w:pPr>
              <w:spacing w:before="85" w:after="0" w:line="186" w:lineRule="exact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position w:val="-2"/>
                <w:sz w:val="18"/>
                <w:szCs w:val="18"/>
                <w:lang w:val="tr-TR"/>
              </w:rPr>
              <w:t>A.3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18"/>
                <w:szCs w:val="18"/>
                <w:lang w:val="tr-TR"/>
              </w:rPr>
              <w:t>.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4"/>
                <w:position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position w:val="-2"/>
                <w:sz w:val="18"/>
                <w:szCs w:val="18"/>
                <w:lang w:val="tr-TR"/>
              </w:rPr>
              <w:t>Müzi</w:t>
            </w:r>
            <w:r w:rsidRPr="00C40DDB">
              <w:rPr>
                <w:rFonts w:ascii="Times New Roman" w:hAnsi="Times New Roman" w:cs="Times New Roman"/>
                <w:color w:val="000000"/>
                <w:position w:val="-2"/>
                <w:sz w:val="18"/>
                <w:szCs w:val="18"/>
                <w:lang w:val="tr-TR"/>
              </w:rPr>
              <w:t>k</w:t>
            </w:r>
            <w:r w:rsidRPr="00C40DDB">
              <w:rPr>
                <w:rFonts w:ascii="Times New Roman" w:hAnsi="Times New Roman" w:cs="Times New Roman"/>
                <w:color w:val="000000"/>
                <w:spacing w:val="14"/>
                <w:position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position w:val="-2"/>
                <w:sz w:val="18"/>
                <w:szCs w:val="18"/>
                <w:lang w:val="tr-TR"/>
              </w:rPr>
              <w:t>çalışmaların</w:t>
            </w:r>
            <w:r w:rsidRPr="00C40DDB">
              <w:rPr>
                <w:rFonts w:ascii="Times New Roman" w:hAnsi="Times New Roman" w:cs="Times New Roman"/>
                <w:color w:val="000000"/>
                <w:position w:val="-2"/>
                <w:sz w:val="18"/>
                <w:szCs w:val="18"/>
                <w:lang w:val="tr-TR"/>
              </w:rPr>
              <w:t>ı</w:t>
            </w:r>
          </w:p>
          <w:p w:rsidR="00EF5F10" w:rsidRPr="00C40DDB" w:rsidRDefault="00EF5F10" w:rsidP="003142C0">
            <w:pPr>
              <w:spacing w:after="0" w:line="162" w:lineRule="exact"/>
              <w:ind w:left="70" w:right="128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position w:val="1"/>
                <w:sz w:val="18"/>
                <w:szCs w:val="18"/>
                <w:lang w:val="tr-TR"/>
              </w:rPr>
              <w:t>sergiler.</w:t>
            </w:r>
          </w:p>
        </w:tc>
        <w:tc>
          <w:tcPr>
            <w:tcW w:w="18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35" w:after="0" w:line="200" w:lineRule="exact"/>
              <w:ind w:left="70" w:right="63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“Bayrağım”,</w:t>
            </w:r>
            <w:r w:rsidRPr="00C40DDB">
              <w:rPr>
                <w:rFonts w:ascii="Times New Roman" w:hAnsi="Times New Roman" w:cs="Times New Roman"/>
                <w:color w:val="000000"/>
                <w:spacing w:val="-9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“Ha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Bu Deniz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(Karedeniz)” isimli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şarkıların notaları,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farklı</w:t>
            </w:r>
            <w:r w:rsidRPr="00C40DDB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türlere ait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müzik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eserlerinin olduğu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CD’le</w:t>
            </w:r>
            <w:r w:rsidRPr="00C40DDB">
              <w:rPr>
                <w:rFonts w:ascii="Times New Roman" w:hAnsi="Times New Roman" w:cs="Times New Roman"/>
                <w:color w:val="000000"/>
                <w:spacing w:val="-7"/>
                <w:sz w:val="18"/>
                <w:szCs w:val="18"/>
                <w:lang w:val="tr-TR"/>
              </w:rPr>
              <w:t>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, yaşadığınız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yöreye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ait</w:t>
            </w:r>
          </w:p>
          <w:p w:rsidR="00EF5F10" w:rsidRPr="00C40DDB" w:rsidRDefault="00EF5F10" w:rsidP="003142C0">
            <w:pPr>
              <w:spacing w:after="0" w:line="200" w:lineRule="exact"/>
              <w:ind w:left="70" w:right="117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müziklerle</w:t>
            </w:r>
            <w:r w:rsidRPr="00C40DDB">
              <w:rPr>
                <w:rFonts w:ascii="Times New Roman" w:hAnsi="Times New Roman" w:cs="Times New Roman"/>
                <w:color w:val="000000"/>
                <w:spacing w:val="-8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ilgili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kaset veya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CD’ler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4" w:after="0" w:line="240" w:lineRule="auto"/>
              <w:ind w:left="70" w:right="129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D.3. Kazanımı ile İlgili Açıklama:</w:t>
            </w:r>
          </w:p>
          <w:p w:rsidR="00EF5F10" w:rsidRPr="00C40DDB" w:rsidRDefault="00EF5F10" w:rsidP="003142C0">
            <w:pPr>
              <w:spacing w:before="48" w:after="0" w:line="185" w:lineRule="auto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Der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s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İç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İlişkilendirme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“Marşla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r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aracılığı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yla ulusal bilinç kazanır.” kazanımı ile ilişkilendirilmelidir.</w:t>
            </w:r>
          </w:p>
          <w:p w:rsidR="00EF5F10" w:rsidRPr="00C40DDB" w:rsidRDefault="00EF5F10" w:rsidP="003142C0">
            <w:pPr>
              <w:spacing w:before="56" w:after="0" w:line="185" w:lineRule="auto"/>
              <w:ind w:left="70" w:right="1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Sözl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ü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ola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eserlerin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;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prozod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kuralların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uy- gu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Türkç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l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kulla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n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ımın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geliştire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eserle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r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ara-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sından seçilmesine dikkat edilmelidir.</w:t>
            </w:r>
          </w:p>
          <w:p w:rsidR="00EF5F10" w:rsidRPr="00C40DDB" w:rsidRDefault="00EF5F10" w:rsidP="003142C0">
            <w:pPr>
              <w:spacing w:before="56" w:after="0" w:line="185" w:lineRule="auto"/>
              <w:ind w:left="70" w:right="1" w:firstLine="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Diğer Derslerle İlişkilendirme: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Sosyal Bilgiler Der- si, “İnsanlar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Yerler ve Çevreler” Öğrenme Alanı: Ef-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sane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destan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öykü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türk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ü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şiirlerde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yararlanarak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yaşadığ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yeri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co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ğ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raf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özellikler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il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ilgil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 ç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ıkar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mlar-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da bulunur.</w:t>
            </w:r>
          </w:p>
          <w:p w:rsidR="00EF5F10" w:rsidRPr="00C40DDB" w:rsidRDefault="00EF5F10" w:rsidP="003142C0">
            <w:pPr>
              <w:spacing w:before="18" w:after="0" w:line="240" w:lineRule="auto"/>
              <w:ind w:left="70" w:right="129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D.1. Kazanımı ile İlgili Açıklama:</w:t>
            </w:r>
          </w:p>
          <w:p w:rsidR="00EF5F10" w:rsidRPr="00C40DDB" w:rsidRDefault="00EF5F10" w:rsidP="003142C0">
            <w:pPr>
              <w:spacing w:before="48" w:after="0" w:line="185" w:lineRule="auto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Kaset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cd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dvd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belg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vb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.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materyalle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r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edinile-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rek bir arşiv oluşturulması sağlanmalıdır.</w:t>
            </w:r>
          </w:p>
          <w:p w:rsidR="00EF5F10" w:rsidRPr="00C40DDB" w:rsidRDefault="00EF5F10" w:rsidP="003142C0">
            <w:pPr>
              <w:spacing w:before="18" w:after="0" w:line="240" w:lineRule="auto"/>
              <w:ind w:left="70" w:right="130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C.1. Kazanımı ile İlgili Açıklama:</w:t>
            </w:r>
          </w:p>
          <w:p w:rsidR="00EF5F10" w:rsidRPr="00C40DDB" w:rsidRDefault="00EF5F10" w:rsidP="003142C0">
            <w:pPr>
              <w:spacing w:before="48" w:after="0" w:line="185" w:lineRule="auto"/>
              <w:ind w:left="70" w:right="16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18"/>
                <w:szCs w:val="18"/>
                <w:lang w:val="tr-TR"/>
              </w:rPr>
              <w:t>Uyarı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Farkl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anlatı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m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yollar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öğrencini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 xml:space="preserve">tercihine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bağl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olarak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;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resi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m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yapma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yaz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lı-sözl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ü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anlatma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dra-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ma ve dans olmalıdır.</w:t>
            </w:r>
          </w:p>
          <w:p w:rsidR="00EF5F10" w:rsidRPr="00C40DDB" w:rsidRDefault="00EF5F10" w:rsidP="003142C0">
            <w:pPr>
              <w:spacing w:before="56" w:after="0" w:line="185" w:lineRule="auto"/>
              <w:ind w:left="70" w:right="1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Di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ğ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er Derslerle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İ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li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ş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kilendirme: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Türkçe Dersi “Gör-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l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Okum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Görse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l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Sunu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”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Öğrenm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Alanı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Duy-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gu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düşünc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izlenimlerin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drama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tiyatro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müzikli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oyun, kukla vb. yollarla sunar.</w:t>
            </w:r>
          </w:p>
          <w:p w:rsidR="00EF5F10" w:rsidRPr="00C40DDB" w:rsidRDefault="00EF5F10" w:rsidP="003142C0">
            <w:pPr>
              <w:spacing w:before="18" w:after="0" w:line="240" w:lineRule="auto"/>
              <w:ind w:left="70" w:right="1302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A.3. Kazanımı ile İlgili Açıklama:</w:t>
            </w:r>
          </w:p>
          <w:p w:rsidR="00EF5F10" w:rsidRPr="00C40DDB" w:rsidRDefault="00EF5F10" w:rsidP="003142C0">
            <w:pPr>
              <w:spacing w:before="48" w:after="0" w:line="185" w:lineRule="auto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Der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s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İç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İlişkilendirme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“Dinlediğ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müziklerl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ilgili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duygu ve düşüncelerini farklı anlatım yollarıyla ifade eder.” kazanımı ile ilişkilendirilmelidir.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3142C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</w:p>
          <w:p w:rsidR="00EF5F10" w:rsidRPr="00A41745" w:rsidRDefault="00EF5F10" w:rsidP="003142C0">
            <w:pPr>
              <w:rPr>
                <w:b/>
                <w:bCs/>
                <w:color w:val="000000"/>
                <w:sz w:val="16"/>
                <w:szCs w:val="16"/>
                <w:lang w:val="tr-TR"/>
              </w:rPr>
            </w:pPr>
            <w:r w:rsidRPr="00A41745">
              <w:rPr>
                <w:b/>
                <w:bCs/>
                <w:color w:val="000000"/>
                <w:sz w:val="16"/>
                <w:szCs w:val="16"/>
                <w:lang w:val="tr-TR"/>
              </w:rPr>
              <w:t xml:space="preserve">     23 NİSAN ULUSAL EGEMENLİK VE ÇOCUK BAYRAMI</w:t>
            </w:r>
          </w:p>
        </w:tc>
      </w:tr>
      <w:tr w:rsidR="00EF5F10" w:rsidRPr="00594F09">
        <w:trPr>
          <w:trHeight w:hRule="exact" w:val="2462"/>
        </w:trPr>
        <w:tc>
          <w:tcPr>
            <w:tcW w:w="1132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Default="00EF5F10" w:rsidP="003142C0">
            <w:pPr>
              <w:spacing w:before="69" w:after="0" w:line="240" w:lineRule="auto"/>
              <w:ind w:left="240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 HAFTA</w:t>
            </w:r>
          </w:p>
          <w:p w:rsidR="00EF5F10" w:rsidRPr="00F00F76" w:rsidRDefault="00EF5F10" w:rsidP="003142C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21 MAYIS–13 HAZİRAN</w:t>
            </w:r>
          </w:p>
        </w:tc>
        <w:tc>
          <w:tcPr>
            <w:tcW w:w="1086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69" w:after="0" w:line="240" w:lineRule="auto"/>
              <w:ind w:left="206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 +</w:t>
            </w:r>
          </w:p>
          <w:p w:rsidR="00EF5F10" w:rsidRPr="00C40DDB" w:rsidRDefault="00EF5F10" w:rsidP="003142C0">
            <w:pPr>
              <w:spacing w:before="49" w:after="0" w:line="240" w:lineRule="auto"/>
              <w:ind w:left="257" w:right="-20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40 +40</w:t>
            </w:r>
          </w:p>
        </w:tc>
        <w:tc>
          <w:tcPr>
            <w:tcW w:w="2339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4" w:after="0" w:line="297" w:lineRule="auto"/>
              <w:ind w:left="70" w:right="1003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ATATÜRK VE MÜZİK</w:t>
            </w:r>
          </w:p>
        </w:tc>
        <w:tc>
          <w:tcPr>
            <w:tcW w:w="201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3142C0">
            <w:pPr>
              <w:spacing w:before="8" w:after="0" w:line="120" w:lineRule="exact"/>
              <w:rPr>
                <w:color w:val="000000"/>
                <w:sz w:val="12"/>
                <w:szCs w:val="12"/>
                <w:lang w:val="tr-TR"/>
              </w:rPr>
            </w:pPr>
          </w:p>
          <w:p w:rsidR="00EF5F10" w:rsidRPr="00C40DDB" w:rsidRDefault="00EF5F10" w:rsidP="003142C0">
            <w:pPr>
              <w:spacing w:after="0" w:line="162" w:lineRule="auto"/>
              <w:ind w:left="70" w:right="1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6"/>
                <w:sz w:val="18"/>
                <w:szCs w:val="18"/>
                <w:lang w:val="tr-TR"/>
              </w:rPr>
              <w:t>A.5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. </w:t>
            </w:r>
            <w:r w:rsidRPr="00C40DDB">
              <w:rPr>
                <w:rFonts w:ascii="Times New Roman" w:hAnsi="Times New Roman" w:cs="Times New Roman"/>
                <w:color w:val="000000"/>
                <w:spacing w:val="6"/>
                <w:sz w:val="18"/>
                <w:szCs w:val="18"/>
                <w:lang w:val="tr-TR"/>
              </w:rPr>
              <w:t>Atatürk’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ü </w:t>
            </w:r>
            <w:r w:rsidRPr="00C40DDB">
              <w:rPr>
                <w:rFonts w:ascii="Times New Roman" w:hAnsi="Times New Roman" w:cs="Times New Roman"/>
                <w:color w:val="000000"/>
                <w:spacing w:val="6"/>
                <w:sz w:val="18"/>
                <w:szCs w:val="18"/>
                <w:lang w:val="tr-TR"/>
              </w:rPr>
              <w:t xml:space="preserve">anlatan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şark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marşlar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ı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anlamı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- na uygun seslendirir.</w:t>
            </w:r>
          </w:p>
          <w:p w:rsidR="00EF5F10" w:rsidRPr="00C40DDB" w:rsidRDefault="00EF5F10" w:rsidP="003142C0">
            <w:pPr>
              <w:spacing w:before="85" w:after="0" w:line="186" w:lineRule="exact"/>
              <w:ind w:left="70" w:right="1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6"/>
                <w:position w:val="-2"/>
                <w:sz w:val="18"/>
                <w:szCs w:val="18"/>
                <w:lang w:val="tr-TR"/>
              </w:rPr>
              <w:t>D.5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position w:val="-2"/>
                <w:sz w:val="18"/>
                <w:szCs w:val="18"/>
                <w:lang w:val="tr-TR"/>
              </w:rPr>
              <w:t xml:space="preserve">.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22"/>
                <w:position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6"/>
                <w:position w:val="-2"/>
                <w:sz w:val="18"/>
                <w:szCs w:val="18"/>
                <w:lang w:val="tr-TR"/>
              </w:rPr>
              <w:t>Atatürk’</w:t>
            </w:r>
            <w:r w:rsidRPr="00C40DDB">
              <w:rPr>
                <w:rFonts w:ascii="Times New Roman" w:hAnsi="Times New Roman" w:cs="Times New Roman"/>
                <w:color w:val="000000"/>
                <w:position w:val="-2"/>
                <w:sz w:val="18"/>
                <w:szCs w:val="18"/>
                <w:lang w:val="tr-TR"/>
              </w:rPr>
              <w:t xml:space="preserve">ü </w:t>
            </w:r>
            <w:r w:rsidRPr="00C40DDB">
              <w:rPr>
                <w:rFonts w:ascii="Times New Roman" w:hAnsi="Times New Roman" w:cs="Times New Roman"/>
                <w:color w:val="000000"/>
                <w:spacing w:val="22"/>
                <w:position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6"/>
                <w:position w:val="-2"/>
                <w:sz w:val="18"/>
                <w:szCs w:val="18"/>
                <w:lang w:val="tr-TR"/>
              </w:rPr>
              <w:t>anlatan</w:t>
            </w:r>
          </w:p>
          <w:p w:rsidR="00EF5F10" w:rsidRPr="00C40DDB" w:rsidRDefault="00EF5F10" w:rsidP="003142C0">
            <w:pPr>
              <w:spacing w:after="0" w:line="162" w:lineRule="exact"/>
              <w:ind w:left="70" w:right="25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position w:val="1"/>
                <w:sz w:val="18"/>
                <w:szCs w:val="18"/>
                <w:lang w:val="tr-TR"/>
              </w:rPr>
              <w:t>şarkı ve marşları tanır.</w:t>
            </w:r>
          </w:p>
          <w:p w:rsidR="00EF5F10" w:rsidRPr="00A41745" w:rsidRDefault="00EF5F10" w:rsidP="003142C0">
            <w:pPr>
              <w:spacing w:before="7" w:after="0" w:line="120" w:lineRule="exact"/>
              <w:rPr>
                <w:color w:val="000000"/>
                <w:sz w:val="12"/>
                <w:szCs w:val="12"/>
                <w:lang w:val="tr-TR"/>
              </w:rPr>
            </w:pPr>
          </w:p>
          <w:p w:rsidR="00EF5F10" w:rsidRPr="00C40DDB" w:rsidRDefault="00EF5F10" w:rsidP="003142C0">
            <w:pPr>
              <w:spacing w:after="0" w:line="162" w:lineRule="auto"/>
              <w:ind w:left="70" w:right="19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D.6.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Atatürk’ün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sanata</w:t>
            </w:r>
            <w:r w:rsidRPr="00C40DDB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ve Türk müziğine ilişkin gö- rüşlerini anlar.</w:t>
            </w:r>
          </w:p>
          <w:p w:rsidR="00EF5F10" w:rsidRPr="00A41745" w:rsidRDefault="00EF5F10" w:rsidP="003142C0">
            <w:pPr>
              <w:spacing w:before="10" w:after="0" w:line="130" w:lineRule="exact"/>
              <w:rPr>
                <w:color w:val="000000"/>
                <w:sz w:val="13"/>
                <w:szCs w:val="13"/>
                <w:lang w:val="tr-TR"/>
              </w:rPr>
            </w:pPr>
          </w:p>
          <w:p w:rsidR="00EF5F10" w:rsidRPr="00C40DDB" w:rsidRDefault="00EF5F10" w:rsidP="003142C0">
            <w:pPr>
              <w:spacing w:after="0" w:line="162" w:lineRule="auto"/>
              <w:ind w:left="70" w:right="1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18"/>
                <w:szCs w:val="18"/>
                <w:lang w:val="tr-TR"/>
              </w:rPr>
              <w:t>D.2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. </w:t>
            </w:r>
            <w:r w:rsidRPr="00C40DDB"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  <w:lang w:val="tr-TR"/>
              </w:rPr>
              <w:t>Müziklerl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  <w:lang w:val="tr-TR"/>
              </w:rPr>
              <w:t xml:space="preserve">ilgili 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sz w:val="18"/>
                <w:szCs w:val="18"/>
                <w:lang w:val="tr-TR"/>
              </w:rPr>
              <w:t>araştırmalarınd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sz w:val="18"/>
                <w:szCs w:val="18"/>
                <w:lang w:val="tr-TR"/>
              </w:rPr>
              <w:t>bilişim teknolojilerinde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4"/>
                <w:sz w:val="18"/>
                <w:szCs w:val="18"/>
                <w:lang w:val="tr-TR"/>
              </w:rPr>
              <w:t xml:space="preserve">yarar-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lanır.</w:t>
            </w:r>
          </w:p>
        </w:tc>
        <w:tc>
          <w:tcPr>
            <w:tcW w:w="1828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35" w:after="0" w:line="200" w:lineRule="exact"/>
              <w:ind w:left="70" w:right="53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“Gençli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</w:t>
            </w:r>
            <w:r w:rsidRPr="00C40DDB">
              <w:rPr>
                <w:rFonts w:ascii="Times New Roman" w:hAnsi="Times New Roman" w:cs="Times New Roman"/>
                <w:color w:val="000000"/>
                <w:spacing w:val="-1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Ma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>r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şı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”</w:t>
            </w:r>
            <w:r w:rsidRPr="00C40DDB">
              <w:rPr>
                <w:rFonts w:ascii="Times New Roman" w:hAnsi="Times New Roman" w:cs="Times New Roman"/>
                <w:color w:val="000000"/>
                <w:spacing w:val="-12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isimli marşı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</w:t>
            </w:r>
            <w:r w:rsidRPr="00C40DDB">
              <w:rPr>
                <w:rFonts w:ascii="Times New Roman" w:hAnsi="Times New Roman" w:cs="Times New Roman"/>
                <w:color w:val="000000"/>
                <w:spacing w:val="-1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1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 xml:space="preserve">“Atatürk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w w:val="98"/>
                <w:sz w:val="18"/>
                <w:szCs w:val="18"/>
                <w:lang w:val="tr-TR"/>
              </w:rPr>
              <w:t>Çocukları”</w:t>
            </w:r>
            <w:r w:rsidRPr="00C40DDB">
              <w:rPr>
                <w:rFonts w:ascii="Times New Roman" w:hAnsi="Times New Roman" w:cs="Times New Roman"/>
                <w:color w:val="000000"/>
                <w:w w:val="98"/>
                <w:sz w:val="18"/>
                <w:szCs w:val="18"/>
                <w:lang w:val="tr-TR"/>
              </w:rPr>
              <w:t>,</w:t>
            </w:r>
            <w:r w:rsidRPr="00C40DDB">
              <w:rPr>
                <w:rFonts w:ascii="Times New Roman" w:hAnsi="Times New Roman" w:cs="Times New Roman"/>
                <w:color w:val="000000"/>
                <w:spacing w:val="-3"/>
                <w:w w:val="98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“Atatürk” isiml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15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şarkılar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</w:t>
            </w:r>
            <w:r w:rsidRPr="00C40DDB">
              <w:rPr>
                <w:rFonts w:ascii="Times New Roman" w:hAnsi="Times New Roman" w:cs="Times New Roman"/>
                <w:color w:val="000000"/>
                <w:spacing w:val="-16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notaları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Atatür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k</w:t>
            </w:r>
            <w:r w:rsidRPr="00C40DDB">
              <w:rPr>
                <w:rFonts w:ascii="Times New Roman" w:hAnsi="Times New Roman" w:cs="Times New Roman"/>
                <w:color w:val="000000"/>
                <w:spacing w:val="-16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il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1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ilgil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i</w:t>
            </w:r>
            <w:r w:rsidRPr="00C40DDB">
              <w:rPr>
                <w:rFonts w:ascii="Times New Roman" w:hAnsi="Times New Roman" w:cs="Times New Roman"/>
                <w:color w:val="000000"/>
                <w:spacing w:val="-1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ma</w:t>
            </w:r>
            <w:r w:rsidRPr="00C40DDB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  <w:lang w:val="tr-TR"/>
              </w:rPr>
              <w:t>r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ş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,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şark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ı</w:t>
            </w:r>
            <w:r w:rsidRPr="00C40DDB">
              <w:rPr>
                <w:rFonts w:ascii="Times New Roman" w:hAnsi="Times New Roman" w:cs="Times New Roman"/>
                <w:color w:val="000000"/>
                <w:spacing w:val="-14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e</w:t>
            </w:r>
            <w:r w:rsidRPr="00C40DDB">
              <w:rPr>
                <w:rFonts w:ascii="Times New Roman" w:hAnsi="Times New Roman" w:cs="Times New Roman"/>
                <w:color w:val="000000"/>
                <w:spacing w:val="-13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türkülerin bulunduğ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u</w:t>
            </w:r>
            <w:r w:rsidRPr="00C40DDB">
              <w:rPr>
                <w:rFonts w:ascii="Times New Roman" w:hAnsi="Times New Roman" w:cs="Times New Roman"/>
                <w:color w:val="000000"/>
                <w:spacing w:val="-1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val="tr-TR"/>
              </w:rPr>
              <w:t>CD’ler</w:t>
            </w:r>
          </w:p>
        </w:tc>
        <w:tc>
          <w:tcPr>
            <w:tcW w:w="402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C40DDB" w:rsidRDefault="00EF5F10" w:rsidP="003142C0">
            <w:pPr>
              <w:spacing w:before="74" w:after="0" w:line="240" w:lineRule="auto"/>
              <w:ind w:left="70" w:right="1295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A.5. Kazanımı ile İlgili Açıklama:</w:t>
            </w:r>
          </w:p>
          <w:p w:rsidR="00EF5F10" w:rsidRPr="00C40DDB" w:rsidRDefault="00EF5F10" w:rsidP="003142C0">
            <w:pPr>
              <w:spacing w:before="48" w:after="0" w:line="185" w:lineRule="auto"/>
              <w:ind w:left="70" w:right="16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18"/>
                <w:szCs w:val="18"/>
                <w:lang w:val="tr-TR"/>
              </w:rPr>
              <w:t>Uyarı: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1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0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Kası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m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Atatürk’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ü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Anm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>Törenlerind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3"/>
                <w:sz w:val="18"/>
                <w:szCs w:val="18"/>
                <w:lang w:val="tr-TR"/>
              </w:rPr>
              <w:t xml:space="preserve">ve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millî</w:t>
            </w:r>
            <w:r w:rsidRPr="00C40DDB">
              <w:rPr>
                <w:rFonts w:ascii="Times New Roman" w:hAnsi="Times New Roman" w:cs="Times New Roman"/>
                <w:color w:val="000000"/>
                <w:spacing w:val="7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bayramlarda bu kazanıma yer verilmelidir.</w:t>
            </w:r>
          </w:p>
          <w:p w:rsidR="00EF5F10" w:rsidRPr="00C40DDB" w:rsidRDefault="00EF5F10" w:rsidP="003142C0">
            <w:pPr>
              <w:spacing w:before="18" w:after="0" w:line="240" w:lineRule="auto"/>
              <w:ind w:left="70" w:right="1298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D.5. Kazanımı ile İlgili Açıklama:</w:t>
            </w:r>
          </w:p>
          <w:p w:rsidR="00EF5F10" w:rsidRPr="00C40DDB" w:rsidRDefault="00EF5F10" w:rsidP="003142C0">
            <w:pPr>
              <w:spacing w:before="9" w:after="0" w:line="240" w:lineRule="auto"/>
              <w:ind w:left="70" w:right="30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5     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D.5</w:t>
            </w:r>
          </w:p>
          <w:p w:rsidR="00EF5F10" w:rsidRPr="00C40DDB" w:rsidRDefault="00EF5F10" w:rsidP="003142C0">
            <w:pPr>
              <w:spacing w:before="48" w:after="0" w:line="185" w:lineRule="auto"/>
              <w:ind w:left="70" w:right="1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</w:pP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Di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ğ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er Derslerle 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İ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>li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  <w:lang w:val="tr-TR"/>
              </w:rPr>
              <w:t>ş</w:t>
            </w:r>
            <w:r w:rsidRPr="00C40D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tr-TR"/>
              </w:rPr>
              <w:t xml:space="preserve">kilendirme: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Türkçe Dersi “Gör-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l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Okum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v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Görse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l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Sunu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”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Öğrenm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e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>Alanı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: </w:t>
            </w:r>
            <w:r w:rsidRPr="00C40DDB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val="tr-TR"/>
              </w:rPr>
              <w:t xml:space="preserve">Bilgi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toplama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k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amacıyl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a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bilişi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m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>teknolojilerinde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 xml:space="preserve">n </w:t>
            </w:r>
            <w:r w:rsidRPr="00C40DDB">
              <w:rPr>
                <w:rFonts w:ascii="Times New Roman" w:hAnsi="Times New Roman" w:cs="Times New Roman"/>
                <w:color w:val="000000"/>
                <w:spacing w:val="1"/>
                <w:sz w:val="18"/>
                <w:szCs w:val="18"/>
                <w:lang w:val="tr-TR"/>
              </w:rPr>
              <w:t xml:space="preserve">yararla- </w:t>
            </w:r>
            <w:r w:rsidRPr="00C40DDB">
              <w:rPr>
                <w:rFonts w:ascii="Times New Roman" w:hAnsi="Times New Roman" w:cs="Times New Roman"/>
                <w:color w:val="000000"/>
                <w:sz w:val="18"/>
                <w:szCs w:val="18"/>
                <w:lang w:val="tr-TR"/>
              </w:rPr>
              <w:t>nır.</w:t>
            </w:r>
          </w:p>
        </w:tc>
        <w:tc>
          <w:tcPr>
            <w:tcW w:w="163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:rsidR="00EF5F10" w:rsidRPr="00A41745" w:rsidRDefault="00EF5F10" w:rsidP="003142C0">
            <w:pPr>
              <w:rPr>
                <w:b/>
                <w:bCs/>
                <w:color w:val="000000"/>
                <w:sz w:val="16"/>
                <w:szCs w:val="16"/>
                <w:lang w:val="tr-TR"/>
              </w:rPr>
            </w:pPr>
            <w:r w:rsidRPr="00A41745">
              <w:rPr>
                <w:b/>
                <w:bCs/>
                <w:color w:val="000000"/>
                <w:sz w:val="16"/>
                <w:szCs w:val="16"/>
                <w:lang w:val="tr-TR"/>
              </w:rPr>
              <w:t>19 MAYIS ATATÜRK’Ü ANMA, GENÇLİK VE SPOR BAYRAMI</w:t>
            </w:r>
          </w:p>
        </w:tc>
      </w:tr>
    </w:tbl>
    <w:p w:rsidR="00EF5F10" w:rsidRPr="00C40DDB" w:rsidRDefault="00EF5F10">
      <w:pPr>
        <w:spacing w:after="0" w:line="200" w:lineRule="exact"/>
        <w:rPr>
          <w:color w:val="000000"/>
          <w:sz w:val="20"/>
          <w:szCs w:val="20"/>
          <w:lang w:val="tr-TR"/>
        </w:rPr>
      </w:pPr>
    </w:p>
    <w:p w:rsidR="00EF5F10" w:rsidRPr="00C40DDB" w:rsidRDefault="00EF5F10">
      <w:pPr>
        <w:spacing w:after="0" w:line="200" w:lineRule="exact"/>
        <w:rPr>
          <w:color w:val="000000"/>
          <w:sz w:val="20"/>
          <w:szCs w:val="20"/>
          <w:lang w:val="tr-TR"/>
        </w:rPr>
      </w:pPr>
    </w:p>
    <w:p w:rsidR="00EF5F10" w:rsidRPr="002E47B3" w:rsidRDefault="00EF5F10" w:rsidP="003142C0">
      <w:pPr>
        <w:rPr>
          <w:sz w:val="18"/>
          <w:szCs w:val="18"/>
          <w:lang w:val="tr-TR"/>
        </w:rPr>
      </w:pPr>
      <w:r w:rsidRPr="00C40DDB">
        <w:rPr>
          <w:color w:val="000000"/>
          <w:lang w:val="tr-TR"/>
        </w:rPr>
        <w:br w:type="textWrapping" w:clear="all"/>
      </w:r>
    </w:p>
    <w:p w:rsidR="00EF5F10" w:rsidRPr="00594F09" w:rsidRDefault="00EF5F10" w:rsidP="00707C08">
      <w:pPr>
        <w:rPr>
          <w:sz w:val="18"/>
          <w:szCs w:val="18"/>
          <w:lang w:val="tr-TR"/>
        </w:rPr>
      </w:pP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</w:r>
      <w:r w:rsidRPr="00594F09">
        <w:rPr>
          <w:sz w:val="18"/>
          <w:szCs w:val="18"/>
          <w:lang w:val="tr-TR"/>
        </w:rPr>
        <w:tab/>
        <w:t xml:space="preserve">  </w:t>
      </w:r>
    </w:p>
    <w:sectPr w:rsidR="00EF5F10" w:rsidRPr="00594F09" w:rsidSect="007E18D1">
      <w:headerReference w:type="default" r:id="rId11"/>
      <w:pgSz w:w="18160" w:h="13040" w:orient="landscape"/>
      <w:pgMar w:top="560" w:right="120" w:bottom="440" w:left="120" w:header="144" w:footer="24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F10" w:rsidRDefault="00EF5F10" w:rsidP="007E18D1">
      <w:pPr>
        <w:spacing w:after="0" w:line="240" w:lineRule="auto"/>
      </w:pPr>
      <w:r>
        <w:separator/>
      </w:r>
    </w:p>
  </w:endnote>
  <w:endnote w:type="continuationSeparator" w:id="0">
    <w:p w:rsidR="00EF5F10" w:rsidRDefault="00EF5F10" w:rsidP="007E1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F10" w:rsidRDefault="00EF5F10" w:rsidP="00BD0CD4">
    <w:pPr>
      <w:pStyle w:val="Footer"/>
      <w:framePr w:wrap="auto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3</w:t>
    </w:r>
    <w:r>
      <w:rPr>
        <w:rStyle w:val="PageNumber"/>
        <w:rFonts w:cs="Calibri"/>
      </w:rPr>
      <w:fldChar w:fldCharType="end"/>
    </w:r>
  </w:p>
  <w:p w:rsidR="00EF5F10" w:rsidRDefault="00EF5F10" w:rsidP="00E12C1A">
    <w:pPr>
      <w:spacing w:after="0" w:line="200" w:lineRule="exact"/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F10" w:rsidRDefault="00EF5F10" w:rsidP="007E18D1">
      <w:pPr>
        <w:spacing w:after="0" w:line="240" w:lineRule="auto"/>
      </w:pPr>
      <w:r>
        <w:separator/>
      </w:r>
    </w:p>
  </w:footnote>
  <w:footnote w:type="continuationSeparator" w:id="0">
    <w:p w:rsidR="00EF5F10" w:rsidRDefault="00EF5F10" w:rsidP="007E1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F10" w:rsidRDefault="00EF5F10">
    <w:pPr>
      <w:spacing w:after="0" w:line="200" w:lineRule="exact"/>
      <w:rPr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F10" w:rsidRDefault="00EF5F10">
    <w:pPr>
      <w:spacing w:after="0" w:line="200" w:lineRule="exact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8D1"/>
    <w:rsid w:val="000B2A58"/>
    <w:rsid w:val="00231387"/>
    <w:rsid w:val="002419A7"/>
    <w:rsid w:val="002E47B3"/>
    <w:rsid w:val="003142C0"/>
    <w:rsid w:val="00340467"/>
    <w:rsid w:val="003873D2"/>
    <w:rsid w:val="003B6C2E"/>
    <w:rsid w:val="00563276"/>
    <w:rsid w:val="00594F09"/>
    <w:rsid w:val="005A427C"/>
    <w:rsid w:val="00666251"/>
    <w:rsid w:val="006962F3"/>
    <w:rsid w:val="006C5150"/>
    <w:rsid w:val="00707C08"/>
    <w:rsid w:val="00716539"/>
    <w:rsid w:val="00723D9E"/>
    <w:rsid w:val="00724DE3"/>
    <w:rsid w:val="00771CE4"/>
    <w:rsid w:val="007D454D"/>
    <w:rsid w:val="007D64B8"/>
    <w:rsid w:val="007E18D1"/>
    <w:rsid w:val="00887B54"/>
    <w:rsid w:val="008F306D"/>
    <w:rsid w:val="00930C48"/>
    <w:rsid w:val="009A0FE2"/>
    <w:rsid w:val="00A41745"/>
    <w:rsid w:val="00A52446"/>
    <w:rsid w:val="00B87896"/>
    <w:rsid w:val="00BA7AC7"/>
    <w:rsid w:val="00BD0CD4"/>
    <w:rsid w:val="00C40DDB"/>
    <w:rsid w:val="00CF7246"/>
    <w:rsid w:val="00D238DE"/>
    <w:rsid w:val="00D42111"/>
    <w:rsid w:val="00D93587"/>
    <w:rsid w:val="00DB54FB"/>
    <w:rsid w:val="00E12C1A"/>
    <w:rsid w:val="00E74B79"/>
    <w:rsid w:val="00EB45D1"/>
    <w:rsid w:val="00EF5F10"/>
    <w:rsid w:val="00F00F76"/>
    <w:rsid w:val="00F05695"/>
    <w:rsid w:val="00F9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8DE"/>
    <w:pPr>
      <w:widowControl w:val="0"/>
      <w:spacing w:after="200" w:line="276" w:lineRule="auto"/>
    </w:pPr>
    <w:rPr>
      <w:rFonts w:cs="Calibri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B87896"/>
    <w:pPr>
      <w:keepNext/>
      <w:widowControl/>
      <w:spacing w:after="0" w:line="240" w:lineRule="auto"/>
      <w:jc w:val="center"/>
      <w:outlineLvl w:val="7"/>
    </w:pPr>
    <w:rPr>
      <w:rFonts w:ascii="Arial" w:hAnsi="Arial" w:cs="Arial"/>
      <w:b/>
      <w:bCs/>
      <w:sz w:val="24"/>
      <w:szCs w:val="24"/>
      <w:lang w:val="tr-TR"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D64B8"/>
    <w:rPr>
      <w:rFonts w:ascii="Calibri" w:hAnsi="Calibri" w:cs="Calibri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rsid w:val="007D4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454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D4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454D"/>
    <w:rPr>
      <w:rFonts w:cs="Times New Roman"/>
    </w:rPr>
  </w:style>
  <w:style w:type="character" w:styleId="PageNumber">
    <w:name w:val="page number"/>
    <w:basedOn w:val="DefaultParagraphFont"/>
    <w:uiPriority w:val="99"/>
    <w:rsid w:val="00E12C1A"/>
    <w:rPr>
      <w:rFonts w:cs="Times New Roman"/>
    </w:rPr>
  </w:style>
  <w:style w:type="character" w:styleId="Hyperlink">
    <w:name w:val="Hyperlink"/>
    <w:basedOn w:val="DefaultParagraphFont"/>
    <w:uiPriority w:val="99"/>
    <w:rsid w:val="00594F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7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3</Pages>
  <Words>1248</Words>
  <Characters>7115</Characters>
  <Application>Microsoft Office Outlook</Application>
  <DocSecurity>0</DocSecurity>
  <Lines>0</Lines>
  <Paragraphs>0</Paragraphs>
  <ScaleCrop>false</ScaleCrop>
  <Company>sindenkeznurün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imac9</dc:creator>
  <cp:keywords>www.sorubak.com</cp:keywords>
  <dc:description>www.sorubak.com</dc:description>
  <cp:lastModifiedBy>Dogan</cp:lastModifiedBy>
  <cp:revision>www.sorubak.com</cp:revision>
  <dcterms:created xsi:type="dcterms:W3CDTF">2012-09-13T08:44:00Z</dcterms:created>
  <dcterms:modified xsi:type="dcterms:W3CDTF">2013-09-18T06:01:00Z</dcterms:modified>
  <cp:category>www.sorubak.com</cp:category>
</cp:coreProperties>
</file>