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26" w:rsidRPr="00CE081F" w:rsidRDefault="005A3826" w:rsidP="00272AA2">
      <w:pPr>
        <w:tabs>
          <w:tab w:val="center" w:pos="28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Adı- Soyadı:                                                                                                              Tarih:  </w:t>
      </w:r>
      <w:r>
        <w:rPr>
          <w:sz w:val="28"/>
          <w:szCs w:val="28"/>
        </w:rPr>
        <w:t>05. 11. 2013</w:t>
      </w:r>
    </w:p>
    <w:p w:rsidR="005A3826" w:rsidRDefault="005A3826" w:rsidP="00272AA2">
      <w:pPr>
        <w:tabs>
          <w:tab w:val="center" w:pos="281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2013-2014 EĞİTİM ÖĞRETİM YILI EB GAZİKENT İLKO</w:t>
      </w:r>
      <w:r w:rsidRPr="00CB5580">
        <w:rPr>
          <w:b/>
          <w:sz w:val="28"/>
          <w:szCs w:val="28"/>
        </w:rPr>
        <w:t>KULU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>.</w:t>
      </w:r>
      <w:r w:rsidRPr="00CB5580">
        <w:rPr>
          <w:b/>
          <w:sz w:val="28"/>
          <w:szCs w:val="28"/>
        </w:rPr>
        <w:t xml:space="preserve"> SINIF</w:t>
      </w:r>
      <w:r>
        <w:rPr>
          <w:b/>
          <w:sz w:val="28"/>
          <w:szCs w:val="28"/>
        </w:rPr>
        <w:t>LAR MATEMATİK  DERSİ</w:t>
      </w:r>
    </w:p>
    <w:p w:rsidR="005A3826" w:rsidRDefault="005A3826" w:rsidP="00272AA2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CB5580">
        <w:rPr>
          <w:b/>
          <w:sz w:val="28"/>
          <w:szCs w:val="28"/>
        </w:rPr>
        <w:t xml:space="preserve"> DÖNEM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1. YAZILI</w:t>
      </w:r>
      <w:r>
        <w:rPr>
          <w:b/>
          <w:sz w:val="28"/>
          <w:szCs w:val="28"/>
        </w:rPr>
        <w:t xml:space="preserve">  SINAV</w:t>
      </w:r>
      <w:r w:rsidRPr="00CB5580">
        <w:rPr>
          <w:b/>
          <w:sz w:val="28"/>
          <w:szCs w:val="28"/>
        </w:rPr>
        <w:t xml:space="preserve"> SORULARI</w:t>
      </w:r>
    </w:p>
    <w:p w:rsidR="005A3826" w:rsidRPr="00CB5580" w:rsidRDefault="005A3826" w:rsidP="00272AA2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</w:p>
    <w:p w:rsidR="005A3826" w:rsidRDefault="005A3826" w:rsidP="00272AA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Sayıların okunuşlarını yazınız.</w:t>
      </w:r>
    </w:p>
    <w:p w:rsidR="005A3826" w:rsidRPr="000B274C" w:rsidRDefault="005A3826" w:rsidP="000B274C">
      <w:pPr>
        <w:spacing w:after="0" w:line="240" w:lineRule="auto"/>
        <w:ind w:left="720"/>
        <w:rPr>
          <w:sz w:val="24"/>
          <w:szCs w:val="24"/>
        </w:rPr>
      </w:pP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7851: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800055:</w:t>
      </w:r>
      <w:r>
        <w:rPr>
          <w:sz w:val="24"/>
          <w:szCs w:val="24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10001: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6040:</w:t>
      </w:r>
    </w:p>
    <w:p w:rsidR="005A3826" w:rsidRPr="000B274C" w:rsidRDefault="005A3826" w:rsidP="00272AA2">
      <w:pPr>
        <w:ind w:left="360"/>
        <w:rPr>
          <w:sz w:val="24"/>
          <w:szCs w:val="24"/>
        </w:rPr>
      </w:pPr>
      <w:r w:rsidRPr="000B274C">
        <w:rPr>
          <w:sz w:val="24"/>
          <w:szCs w:val="24"/>
        </w:rPr>
        <w:t>230030:</w:t>
      </w:r>
    </w:p>
    <w:p w:rsidR="005A3826" w:rsidRDefault="005A3826" w:rsidP="00272AA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Okunuşları verilen sayıları rakamla yazınız.</w:t>
      </w:r>
    </w:p>
    <w:p w:rsidR="005A3826" w:rsidRPr="000B274C" w:rsidRDefault="005A3826" w:rsidP="000B274C">
      <w:pPr>
        <w:spacing w:after="0" w:line="240" w:lineRule="auto"/>
        <w:ind w:left="720"/>
        <w:rPr>
          <w:sz w:val="24"/>
          <w:szCs w:val="24"/>
        </w:rPr>
      </w:pP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Beş bin on: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Seksen sekiz  bin yedi yüz kırk üç: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Dört yüz bin: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İki yüz elli altı bin bir:</w:t>
      </w:r>
    </w:p>
    <w:p w:rsidR="005A3826" w:rsidRPr="000B274C" w:rsidRDefault="005A3826" w:rsidP="00272AA2">
      <w:pPr>
        <w:ind w:left="360"/>
        <w:rPr>
          <w:sz w:val="24"/>
          <w:szCs w:val="24"/>
        </w:rPr>
      </w:pPr>
      <w:r w:rsidRPr="000B274C">
        <w:rPr>
          <w:sz w:val="24"/>
          <w:szCs w:val="24"/>
        </w:rPr>
        <w:t>Otuz  bin yedi:</w:t>
      </w:r>
    </w:p>
    <w:p w:rsidR="005A3826" w:rsidRDefault="005A3826" w:rsidP="00272AA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Çözümlenmiş şekilde verilen sayıları, karşılarına yazınız. Çözümlenmeden verilen sayıları da çözümleyiniz.</w:t>
      </w:r>
    </w:p>
    <w:p w:rsidR="005A3826" w:rsidRPr="000B274C" w:rsidRDefault="005A3826" w:rsidP="000B274C">
      <w:pPr>
        <w:spacing w:after="0" w:line="240" w:lineRule="auto"/>
        <w:ind w:left="720"/>
        <w:rPr>
          <w:sz w:val="24"/>
          <w:szCs w:val="24"/>
        </w:rPr>
      </w:pP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8 yüzlük+5 onluk+1 birlik=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40000+7+1000=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5 yüz binlik+6 birlik+3 onluk=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563428=</w:t>
      </w:r>
    </w:p>
    <w:p w:rsidR="005A3826" w:rsidRPr="000B274C" w:rsidRDefault="005A3826" w:rsidP="00272AA2">
      <w:pPr>
        <w:ind w:left="360"/>
        <w:rPr>
          <w:sz w:val="24"/>
          <w:szCs w:val="24"/>
        </w:rPr>
      </w:pPr>
      <w:r w:rsidRPr="000B274C">
        <w:rPr>
          <w:sz w:val="24"/>
          <w:szCs w:val="24"/>
        </w:rPr>
        <w:t>90405=</w:t>
      </w:r>
    </w:p>
    <w:p w:rsidR="005A3826" w:rsidRPr="000B274C" w:rsidRDefault="005A3826" w:rsidP="00272AA2">
      <w:pPr>
        <w:spacing w:after="0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4 . </w:t>
      </w:r>
      <w:r w:rsidRPr="000B274C">
        <w:rPr>
          <w:sz w:val="24"/>
          <w:szCs w:val="24"/>
        </w:rPr>
        <w:t xml:space="preserve"> Verilen sayıları küçükten büyüğe doğru sıralayınız.</w:t>
      </w:r>
    </w:p>
    <w:p w:rsidR="005A3826" w:rsidRPr="000B274C" w:rsidRDefault="005A3826" w:rsidP="00432422">
      <w:pPr>
        <w:spacing w:after="0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</w:t>
      </w:r>
      <w:r w:rsidRPr="000B274C">
        <w:rPr>
          <w:sz w:val="24"/>
          <w:szCs w:val="24"/>
        </w:rPr>
        <w:t>5003, 40003, 6999, 100009</w:t>
      </w:r>
    </w:p>
    <w:p w:rsidR="005A3826" w:rsidRPr="000B274C" w:rsidRDefault="005A3826" w:rsidP="00432422">
      <w:pPr>
        <w:spacing w:after="0"/>
        <w:ind w:left="360"/>
        <w:rPr>
          <w:sz w:val="24"/>
          <w:szCs w:val="24"/>
        </w:rPr>
      </w:pPr>
    </w:p>
    <w:p w:rsidR="005A3826" w:rsidRPr="000B274C" w:rsidRDefault="005A3826" w:rsidP="0043242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  Verilen sayıları büyükten küçüğe doğru sıralayınız.</w:t>
      </w:r>
    </w:p>
    <w:p w:rsidR="005A3826" w:rsidRPr="000B274C" w:rsidRDefault="005A3826" w:rsidP="00432422">
      <w:pPr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50000, 200030, 55555, 237803</w:t>
      </w:r>
    </w:p>
    <w:p w:rsidR="005A3826" w:rsidRPr="000B274C" w:rsidRDefault="005A3826" w:rsidP="00272AA2">
      <w:pPr>
        <w:rPr>
          <w:sz w:val="24"/>
          <w:szCs w:val="24"/>
        </w:rPr>
      </w:pPr>
    </w:p>
    <w:p w:rsidR="005A3826" w:rsidRPr="000B274C" w:rsidRDefault="005A3826" w:rsidP="00E91A5E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Aşağıdaki sayıları</w:t>
      </w:r>
      <w:r>
        <w:rPr>
          <w:sz w:val="24"/>
          <w:szCs w:val="24"/>
        </w:rPr>
        <w:t xml:space="preserve">n arasına “&gt;, &lt; , </w:t>
      </w:r>
      <w:r w:rsidRPr="000B274C">
        <w:rPr>
          <w:sz w:val="24"/>
          <w:szCs w:val="24"/>
        </w:rPr>
        <w:t>=”</w:t>
      </w:r>
      <w:r>
        <w:rPr>
          <w:sz w:val="24"/>
          <w:szCs w:val="24"/>
        </w:rPr>
        <w:t xml:space="preserve"> sembollerinden uygun olanını koyunuz</w:t>
      </w:r>
      <w:r w:rsidRPr="000B274C">
        <w:rPr>
          <w:sz w:val="24"/>
          <w:szCs w:val="24"/>
        </w:rPr>
        <w:t>.</w:t>
      </w:r>
    </w:p>
    <w:p w:rsidR="005A3826" w:rsidRDefault="005A3826" w:rsidP="00432422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80033….80133 ,      787001….78701 ,      9899….10001</w:t>
      </w:r>
    </w:p>
    <w:p w:rsidR="005A3826" w:rsidRDefault="005A3826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5.   </w:t>
      </w:r>
      <w:r>
        <w:rPr>
          <w:sz w:val="24"/>
          <w:szCs w:val="24"/>
        </w:rPr>
        <w:t>Aşağıdaki doğru bilgilerin başına ‘’D’’ yanlış bilgilerin başına ‘’Y’’ yazınız.</w:t>
      </w:r>
    </w:p>
    <w:p w:rsidR="005A3826" w:rsidRDefault="005A3826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 Dört basamaklı en küçük tek sayı 1000’dir.</w:t>
      </w:r>
    </w:p>
    <w:p w:rsidR="005A3826" w:rsidRDefault="005A3826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 25754 sayısının yüzler basamağındaki rakamın basamak değeri 7’dir.</w:t>
      </w:r>
    </w:p>
    <w:p w:rsidR="005A3826" w:rsidRDefault="005A3826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Beş basamaklı en büyük çift sayı  99998’ dir.</w:t>
      </w:r>
    </w:p>
    <w:p w:rsidR="005A3826" w:rsidRDefault="005A3826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4265 sayısının çözümlenmiş hali ( 4x1000) + (2x100) + ( 6x10) + ( 5x1) şeklindedir.</w:t>
      </w:r>
    </w:p>
    <w:p w:rsidR="005A3826" w:rsidRPr="000B274C" w:rsidRDefault="005A3826" w:rsidP="00980AE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Doğal sayıları yazmak için  9 rakam kullanırız.</w:t>
      </w:r>
    </w:p>
    <w:p w:rsidR="005A3826" w:rsidRDefault="005A3826" w:rsidP="001B0549">
      <w:pPr>
        <w:spacing w:after="0" w:line="240" w:lineRule="auto"/>
        <w:ind w:left="360"/>
        <w:rPr>
          <w:b/>
          <w:sz w:val="24"/>
          <w:szCs w:val="24"/>
        </w:rPr>
      </w:pPr>
    </w:p>
    <w:p w:rsidR="005A3826" w:rsidRDefault="005A3826" w:rsidP="001B0549">
      <w:pPr>
        <w:spacing w:after="0" w:line="240" w:lineRule="auto"/>
        <w:ind w:left="360"/>
        <w:rPr>
          <w:b/>
          <w:sz w:val="24"/>
          <w:szCs w:val="24"/>
        </w:rPr>
      </w:pPr>
    </w:p>
    <w:p w:rsidR="005A3826" w:rsidRDefault="005A3826" w:rsidP="001B0549">
      <w:pPr>
        <w:spacing w:after="0" w:line="240" w:lineRule="auto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</w:t>
      </w:r>
    </w:p>
    <w:p w:rsidR="005A3826" w:rsidRPr="000B274C" w:rsidRDefault="005A3826" w:rsidP="000B274C">
      <w:pPr>
        <w:spacing w:after="0" w:line="240" w:lineRule="auto"/>
        <w:rPr>
          <w:sz w:val="24"/>
          <w:szCs w:val="24"/>
        </w:rPr>
      </w:pPr>
    </w:p>
    <w:p w:rsidR="005A3826" w:rsidRPr="000B274C" w:rsidRDefault="005A3826" w:rsidP="00432422">
      <w:pPr>
        <w:rPr>
          <w:sz w:val="24"/>
          <w:szCs w:val="24"/>
        </w:rPr>
        <w:sectPr w:rsidR="005A3826" w:rsidRPr="000B274C" w:rsidSect="00272AA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A3826" w:rsidRDefault="005A3826" w:rsidP="00E50EB0">
      <w:pPr>
        <w:spacing w:after="0" w:line="240" w:lineRule="auto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>6</w:t>
      </w:r>
      <w:r w:rsidRPr="000B274C">
        <w:rPr>
          <w:sz w:val="24"/>
          <w:szCs w:val="24"/>
        </w:rPr>
        <w:t>. Aşağıdaki işlemleri yapınız.</w:t>
      </w:r>
    </w:p>
    <w:p w:rsidR="005A3826" w:rsidRPr="000B274C" w:rsidRDefault="005A3826" w:rsidP="00E50EB0">
      <w:pPr>
        <w:spacing w:after="0" w:line="240" w:lineRule="auto"/>
        <w:ind w:left="360"/>
        <w:rPr>
          <w:b/>
          <w:sz w:val="24"/>
          <w:szCs w:val="24"/>
        </w:rPr>
      </w:pPr>
    </w:p>
    <w:p w:rsidR="005A3826" w:rsidRPr="000B274C" w:rsidRDefault="005A3826" w:rsidP="008643A8">
      <w:pPr>
        <w:spacing w:after="0"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B274C">
        <w:rPr>
          <w:sz w:val="24"/>
          <w:szCs w:val="24"/>
        </w:rPr>
        <w:t xml:space="preserve">13006          </w:t>
      </w:r>
      <w:r>
        <w:rPr>
          <w:sz w:val="24"/>
          <w:szCs w:val="24"/>
        </w:rPr>
        <w:t xml:space="preserve">    </w:t>
      </w:r>
      <w:r w:rsidRPr="000B274C">
        <w:rPr>
          <w:sz w:val="24"/>
          <w:szCs w:val="24"/>
        </w:rPr>
        <w:t xml:space="preserve">9075        </w:t>
      </w:r>
      <w:r>
        <w:rPr>
          <w:sz w:val="24"/>
          <w:szCs w:val="24"/>
        </w:rPr>
        <w:t xml:space="preserve">   </w:t>
      </w:r>
      <w:r w:rsidRPr="000B274C">
        <w:rPr>
          <w:sz w:val="24"/>
          <w:szCs w:val="24"/>
        </w:rPr>
        <w:t xml:space="preserve"> 3418.        </w:t>
      </w:r>
      <w:r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 377.</w:t>
      </w:r>
    </w:p>
    <w:p w:rsidR="005A3826" w:rsidRPr="000B274C" w:rsidRDefault="005A3826" w:rsidP="008643A8">
      <w:pPr>
        <w:tabs>
          <w:tab w:val="left" w:pos="1845"/>
          <w:tab w:val="left" w:pos="3510"/>
        </w:tabs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0B274C">
        <w:rPr>
          <w:sz w:val="24"/>
          <w:szCs w:val="24"/>
        </w:rPr>
        <w:t xml:space="preserve"> 2516</w:t>
      </w:r>
      <w:r w:rsidRPr="000B274C">
        <w:rPr>
          <w:sz w:val="24"/>
          <w:szCs w:val="24"/>
        </w:rPr>
        <w:tab/>
      </w:r>
      <w:r>
        <w:rPr>
          <w:sz w:val="24"/>
          <w:szCs w:val="24"/>
        </w:rPr>
        <w:t>_</w:t>
      </w:r>
      <w:r w:rsidRPr="000B274C">
        <w:rPr>
          <w:sz w:val="24"/>
          <w:szCs w:val="24"/>
        </w:rPr>
        <w:t xml:space="preserve"> 1219</w:t>
      </w:r>
      <w:r>
        <w:rPr>
          <w:sz w:val="24"/>
          <w:szCs w:val="24"/>
        </w:rPr>
        <w:t xml:space="preserve">      +   10 .38    _   1. . </w:t>
      </w:r>
      <w:r w:rsidRPr="000B274C">
        <w:rPr>
          <w:sz w:val="24"/>
          <w:szCs w:val="24"/>
        </w:rPr>
        <w:t>8</w:t>
      </w:r>
    </w:p>
    <w:p w:rsidR="005A3826" w:rsidRPr="000B274C" w:rsidRDefault="005A3826" w:rsidP="008643A8">
      <w:pPr>
        <w:tabs>
          <w:tab w:val="left" w:pos="1845"/>
          <w:tab w:val="left" w:pos="3510"/>
        </w:tabs>
        <w:ind w:left="360"/>
        <w:rPr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3.65pt;margin-top:1.95pt;width:41.25pt;height:0;z-index:251668480" o:connectortype="straight"/>
        </w:pict>
      </w:r>
      <w:r>
        <w:rPr>
          <w:noProof/>
        </w:rPr>
        <w:pict>
          <v:shape id="_x0000_s1027" type="#_x0000_t32" style="position:absolute;left:0;text-align:left;margin-left:141.15pt;margin-top:1.2pt;width:39.75pt;height:.75pt;z-index:251667456" o:connectortype="straight"/>
        </w:pict>
      </w:r>
      <w:r>
        <w:rPr>
          <w:noProof/>
        </w:rPr>
        <w:pict>
          <v:shape id="_x0000_s1028" type="#_x0000_t32" style="position:absolute;left:0;text-align:left;margin-left:89.4pt;margin-top:1.2pt;width:39pt;height:.75pt;z-index:251666432" o:connectortype="straight"/>
        </w:pict>
      </w:r>
      <w:r>
        <w:rPr>
          <w:noProof/>
        </w:rPr>
        <w:pict>
          <v:shape id="_x0000_s1029" type="#_x0000_t32" style="position:absolute;left:0;text-align:left;margin-left:23.4pt;margin-top:14.7pt;width:38.25pt;height:.75pt;z-index:251665408" o:connectortype="straight"/>
        </w:pict>
      </w:r>
      <w:r>
        <w:rPr>
          <w:noProof/>
        </w:rPr>
        <w:pict>
          <v:shape id="_x0000_s1030" type="#_x0000_t32" style="position:absolute;left:0;text-align:left;margin-left:61.65pt;margin-top:14.7pt;width:0;height:.75pt;z-index:251664384" o:connectortype="straight"/>
        </w:pict>
      </w:r>
      <w:r w:rsidRPr="000B274C">
        <w:rPr>
          <w:sz w:val="24"/>
          <w:szCs w:val="24"/>
        </w:rPr>
        <w:t xml:space="preserve">  </w:t>
      </w:r>
      <w:r>
        <w:rPr>
          <w:sz w:val="24"/>
          <w:szCs w:val="24"/>
        </w:rPr>
        <w:t>+</w:t>
      </w:r>
      <w:r w:rsidRPr="000B274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 129                           </w:t>
      </w:r>
      <w:r>
        <w:rPr>
          <w:sz w:val="24"/>
          <w:szCs w:val="24"/>
        </w:rPr>
        <w:t xml:space="preserve">       </w:t>
      </w:r>
      <w:r w:rsidRPr="000B274C">
        <w:rPr>
          <w:sz w:val="24"/>
          <w:szCs w:val="24"/>
        </w:rPr>
        <w:t xml:space="preserve"> .4625        </w:t>
      </w:r>
      <w:r>
        <w:rPr>
          <w:sz w:val="24"/>
          <w:szCs w:val="24"/>
        </w:rPr>
        <w:t xml:space="preserve">  .</w:t>
      </w:r>
      <w:r w:rsidRPr="000B274C">
        <w:rPr>
          <w:sz w:val="24"/>
          <w:szCs w:val="24"/>
        </w:rPr>
        <w:t>109</w:t>
      </w:r>
    </w:p>
    <w:p w:rsidR="005A3826" w:rsidRPr="000B274C" w:rsidRDefault="005A3826" w:rsidP="008643A8">
      <w:pPr>
        <w:tabs>
          <w:tab w:val="left" w:pos="1845"/>
          <w:tab w:val="left" w:pos="3510"/>
        </w:tabs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</w:t>
      </w:r>
    </w:p>
    <w:p w:rsidR="005A3826" w:rsidRDefault="005A3826" w:rsidP="00432422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2582+178 </w:t>
      </w:r>
      <w:r w:rsidRPr="000B274C">
        <w:rPr>
          <w:sz w:val="24"/>
          <w:szCs w:val="24"/>
        </w:rPr>
        <w:t>=</w:t>
      </w:r>
    </w:p>
    <w:p w:rsidR="005A3826" w:rsidRPr="000B274C" w:rsidRDefault="005A3826" w:rsidP="00432422">
      <w:pPr>
        <w:tabs>
          <w:tab w:val="left" w:pos="3510"/>
        </w:tabs>
        <w:rPr>
          <w:sz w:val="24"/>
          <w:szCs w:val="24"/>
        </w:rPr>
      </w:pPr>
    </w:p>
    <w:p w:rsidR="005A3826" w:rsidRPr="000B274C" w:rsidRDefault="005A3826" w:rsidP="008643A8">
      <w:pPr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7.  </w:t>
      </w:r>
      <w:r w:rsidRPr="000B274C">
        <w:rPr>
          <w:sz w:val="24"/>
          <w:szCs w:val="24"/>
        </w:rPr>
        <w:t>76+77+78+79+80+81=</w:t>
      </w:r>
    </w:p>
    <w:p w:rsidR="005A3826" w:rsidRPr="000B274C" w:rsidRDefault="005A3826" w:rsidP="008643A8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İşlemini kısa yoldan yapınız.</w:t>
      </w:r>
    </w:p>
    <w:p w:rsidR="005A3826" w:rsidRPr="000B274C" w:rsidRDefault="005A3826" w:rsidP="008643A8">
      <w:pPr>
        <w:tabs>
          <w:tab w:val="left" w:pos="3510"/>
        </w:tabs>
        <w:rPr>
          <w:b/>
          <w:sz w:val="24"/>
          <w:szCs w:val="24"/>
        </w:rPr>
      </w:pPr>
    </w:p>
    <w:p w:rsidR="005A3826" w:rsidRPr="000B274C" w:rsidRDefault="005A3826" w:rsidP="008643A8">
      <w:pPr>
        <w:tabs>
          <w:tab w:val="left" w:pos="3510"/>
        </w:tabs>
        <w:rPr>
          <w:b/>
          <w:sz w:val="24"/>
          <w:szCs w:val="24"/>
        </w:rPr>
      </w:pPr>
    </w:p>
    <w:p w:rsidR="005A3826" w:rsidRPr="000B274C" w:rsidRDefault="005A3826" w:rsidP="008643A8">
      <w:pPr>
        <w:tabs>
          <w:tab w:val="left" w:pos="3510"/>
        </w:tabs>
        <w:rPr>
          <w:b/>
          <w:sz w:val="24"/>
          <w:szCs w:val="24"/>
        </w:rPr>
      </w:pPr>
    </w:p>
    <w:p w:rsidR="005A3826" w:rsidRPr="000B274C" w:rsidRDefault="005A3826" w:rsidP="008643A8">
      <w:pPr>
        <w:tabs>
          <w:tab w:val="left" w:pos="3510"/>
        </w:tabs>
        <w:rPr>
          <w:b/>
          <w:sz w:val="24"/>
          <w:szCs w:val="24"/>
        </w:rPr>
      </w:pPr>
    </w:p>
    <w:p w:rsidR="005A3826" w:rsidRPr="000B274C" w:rsidRDefault="005A3826" w:rsidP="00F62D1D">
      <w:pPr>
        <w:tabs>
          <w:tab w:val="left" w:pos="3510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8</w:t>
      </w:r>
      <w:r w:rsidRPr="000B274C">
        <w:rPr>
          <w:sz w:val="24"/>
          <w:szCs w:val="24"/>
        </w:rPr>
        <w:t>.  Aşağıda verilen sayının    basamak adlarını yazınız.</w:t>
      </w:r>
    </w:p>
    <w:p w:rsidR="005A3826" w:rsidRPr="000B274C" w:rsidRDefault="005A3826" w:rsidP="008643A8">
      <w:pPr>
        <w:tabs>
          <w:tab w:val="left" w:pos="3510"/>
        </w:tabs>
        <w:rPr>
          <w:sz w:val="24"/>
          <w:szCs w:val="24"/>
        </w:rPr>
      </w:pPr>
      <w:r>
        <w:rPr>
          <w:noProof/>
        </w:rPr>
        <w:pict>
          <v:shape id="_x0000_s1031" type="#_x0000_t32" style="position:absolute;margin-left:38.4pt;margin-top:11.05pt;width:0;height:24.75pt;z-index:251674624" o:connectortype="straight"/>
        </w:pict>
      </w:r>
      <w:r>
        <w:rPr>
          <w:noProof/>
        </w:rPr>
        <w:pict>
          <v:shape id="_x0000_s1032" type="#_x0000_t32" style="position:absolute;margin-left:32.4pt;margin-top:11.05pt;width:0;height:34.5pt;z-index:251673600" o:connectortype="straight"/>
        </w:pict>
      </w:r>
      <w:r>
        <w:rPr>
          <w:noProof/>
        </w:rPr>
        <w:pict>
          <v:shape id="_x0000_s1033" type="#_x0000_t32" style="position:absolute;margin-left:23.4pt;margin-top:14.8pt;width:0;height:36.75pt;z-index:251672576" o:connectortype="straight"/>
        </w:pict>
      </w:r>
      <w:r>
        <w:rPr>
          <w:noProof/>
        </w:rPr>
        <w:pict>
          <v:shape id="_x0000_s1034" type="#_x0000_t32" style="position:absolute;margin-left:18.15pt;margin-top:14.8pt;width:1.5pt;height:45pt;z-index:251671552" o:connectortype="straight"/>
        </w:pict>
      </w:r>
      <w:r>
        <w:rPr>
          <w:noProof/>
        </w:rPr>
        <w:pict>
          <v:shape id="_x0000_s1035" type="#_x0000_t32" style="position:absolute;margin-left:13.65pt;margin-top:14.8pt;width:.75pt;height:55.5pt;z-index:251670528" o:connectortype="straight"/>
        </w:pict>
      </w:r>
      <w:r>
        <w:rPr>
          <w:noProof/>
        </w:rPr>
        <w:pict>
          <v:shape id="_x0000_s1036" type="#_x0000_t32" style="position:absolute;margin-left:7.65pt;margin-top:14.8pt;width:.75pt;height:63pt;z-index:251669504" o:connectortype="straight"/>
        </w:pict>
      </w:r>
      <w:r w:rsidRPr="000B274C">
        <w:rPr>
          <w:sz w:val="24"/>
          <w:szCs w:val="24"/>
        </w:rPr>
        <w:t xml:space="preserve">  506981</w:t>
      </w:r>
    </w:p>
    <w:p w:rsidR="005A3826" w:rsidRPr="000B274C" w:rsidRDefault="005A3826" w:rsidP="008643A8">
      <w:pPr>
        <w:tabs>
          <w:tab w:val="left" w:pos="3510"/>
        </w:tabs>
        <w:rPr>
          <w:b/>
          <w:sz w:val="24"/>
          <w:szCs w:val="24"/>
        </w:rPr>
      </w:pPr>
      <w:r>
        <w:rPr>
          <w:noProof/>
        </w:rPr>
        <w:pict>
          <v:shape id="_x0000_s1037" type="#_x0000_t32" style="position:absolute;margin-left:23.4pt;margin-top:24.7pt;width:45pt;height:0;z-index:251677696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32.4pt;margin-top:18.7pt;width:36pt;height:0;z-index:251676672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38.4pt;margin-top:8.95pt;width:33.75pt;height:0;z-index:251675648" o:connectortype="straight">
            <v:stroke endarrow="block"/>
          </v:shape>
        </w:pict>
      </w:r>
    </w:p>
    <w:p w:rsidR="005A3826" w:rsidRPr="000B274C" w:rsidRDefault="005A3826" w:rsidP="008643A8">
      <w:pPr>
        <w:tabs>
          <w:tab w:val="left" w:pos="3510"/>
        </w:tabs>
        <w:rPr>
          <w:b/>
          <w:sz w:val="24"/>
          <w:szCs w:val="24"/>
        </w:rPr>
      </w:pPr>
      <w:r>
        <w:rPr>
          <w:noProof/>
        </w:rPr>
        <w:pict>
          <v:shape id="_x0000_s1040" type="#_x0000_t32" style="position:absolute;margin-left:7.65pt;margin-top:16.6pt;width:.75pt;height:11.25pt;flip:x;z-index:251680768" o:connectortype="straight"/>
        </w:pict>
      </w:r>
      <w:r>
        <w:rPr>
          <w:noProof/>
        </w:rPr>
        <w:pict>
          <v:shape id="_x0000_s1041" type="#_x0000_t32" style="position:absolute;margin-left:14.4pt;margin-top:20.35pt;width:54pt;height:0;z-index:251679744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19.65pt;margin-top:6.1pt;width:48.75pt;height:0;z-index:251678720" o:connectortype="straight">
            <v:stroke endarrow="block"/>
          </v:shape>
        </w:pict>
      </w:r>
    </w:p>
    <w:p w:rsidR="005A3826" w:rsidRDefault="005A3826" w:rsidP="00F62D1D">
      <w:pPr>
        <w:spacing w:after="0" w:line="240" w:lineRule="auto"/>
        <w:ind w:left="360"/>
        <w:rPr>
          <w:b/>
          <w:sz w:val="24"/>
          <w:szCs w:val="24"/>
        </w:rPr>
      </w:pPr>
      <w:r>
        <w:rPr>
          <w:noProof/>
        </w:rPr>
        <w:pict>
          <v:shape id="_x0000_s1043" type="#_x0000_t32" style="position:absolute;left:0;text-align:left;margin-left:7.65pt;margin-top:4.75pt;width:60.75pt;height:0;z-index:251681792" o:connectortype="straight">
            <v:stroke endarrow="block"/>
          </v:shape>
        </w:pict>
      </w:r>
    </w:p>
    <w:p w:rsidR="005A3826" w:rsidRPr="000B274C" w:rsidRDefault="005A3826" w:rsidP="00F62D1D">
      <w:pPr>
        <w:spacing w:after="0" w:line="240" w:lineRule="auto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>9</w:t>
      </w:r>
      <w:r w:rsidRPr="000B274C">
        <w:rPr>
          <w:sz w:val="24"/>
          <w:szCs w:val="24"/>
        </w:rPr>
        <w:t>.  30133 sayısının basamak değerleri toplamı kaçtır?</w:t>
      </w:r>
    </w:p>
    <w:p w:rsidR="005A3826" w:rsidRPr="000B274C" w:rsidRDefault="005A3826" w:rsidP="007E16BF">
      <w:pPr>
        <w:rPr>
          <w:sz w:val="24"/>
          <w:szCs w:val="24"/>
        </w:rPr>
      </w:pPr>
    </w:p>
    <w:p w:rsidR="005A3826" w:rsidRPr="000B274C" w:rsidRDefault="005A3826" w:rsidP="007E16BF">
      <w:pPr>
        <w:rPr>
          <w:b/>
          <w:sz w:val="24"/>
          <w:szCs w:val="24"/>
        </w:rPr>
      </w:pPr>
    </w:p>
    <w:p w:rsidR="005A3826" w:rsidRDefault="005A3826" w:rsidP="007E16BF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32106 sayısının birler ve binler basamağının sayı değerleri toplamı kaçtır?</w:t>
      </w:r>
    </w:p>
    <w:p w:rsidR="005A3826" w:rsidRPr="000B274C" w:rsidRDefault="005A3826" w:rsidP="000B274C">
      <w:pPr>
        <w:spacing w:after="0" w:line="240" w:lineRule="auto"/>
        <w:ind w:left="780"/>
        <w:rPr>
          <w:sz w:val="24"/>
          <w:szCs w:val="24"/>
        </w:rPr>
      </w:pPr>
    </w:p>
    <w:p w:rsidR="005A3826" w:rsidRPr="000B274C" w:rsidRDefault="005A3826" w:rsidP="00F62D1D">
      <w:pPr>
        <w:spacing w:after="0" w:line="240" w:lineRule="auto"/>
        <w:ind w:left="780"/>
        <w:rPr>
          <w:sz w:val="24"/>
          <w:szCs w:val="24"/>
        </w:rPr>
      </w:pPr>
    </w:p>
    <w:p w:rsidR="005A3826" w:rsidRPr="000B274C" w:rsidRDefault="005A3826" w:rsidP="00E50EB0">
      <w:pPr>
        <w:spacing w:after="0" w:line="240" w:lineRule="auto"/>
        <w:ind w:left="780"/>
        <w:rPr>
          <w:b/>
          <w:sz w:val="24"/>
          <w:szCs w:val="24"/>
        </w:rPr>
      </w:pPr>
    </w:p>
    <w:p w:rsidR="005A3826" w:rsidRPr="000B274C" w:rsidRDefault="005A3826" w:rsidP="007E16BF">
      <w:pPr>
        <w:ind w:left="360"/>
        <w:rPr>
          <w:sz w:val="24"/>
          <w:szCs w:val="24"/>
        </w:rPr>
      </w:pPr>
    </w:p>
    <w:p w:rsidR="005A3826" w:rsidRDefault="005A3826" w:rsidP="007E16BF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Aşağıdaki sayıları  en yakın yüzlüğe yuvarlayınız.</w:t>
      </w:r>
    </w:p>
    <w:p w:rsidR="005A3826" w:rsidRPr="000B274C" w:rsidRDefault="005A3826" w:rsidP="000B274C">
      <w:pPr>
        <w:spacing w:after="0" w:line="240" w:lineRule="auto"/>
        <w:ind w:left="780"/>
        <w:rPr>
          <w:sz w:val="24"/>
          <w:szCs w:val="24"/>
        </w:rPr>
      </w:pP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3980:</w:t>
      </w: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1632:</w:t>
      </w: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5652:</w:t>
      </w: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6873:</w:t>
      </w:r>
    </w:p>
    <w:p w:rsidR="005A3826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7823:</w:t>
      </w:r>
    </w:p>
    <w:p w:rsidR="005A3826" w:rsidRDefault="005A3826" w:rsidP="006E60C5">
      <w:pPr>
        <w:spacing w:after="0" w:line="240" w:lineRule="auto"/>
        <w:rPr>
          <w:sz w:val="24"/>
          <w:szCs w:val="24"/>
        </w:rPr>
      </w:pPr>
    </w:p>
    <w:p w:rsidR="005A3826" w:rsidRPr="000B274C" w:rsidRDefault="005A3826" w:rsidP="00F62D1D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>12</w:t>
      </w:r>
      <w:r w:rsidRPr="000B274C">
        <w:rPr>
          <w:sz w:val="24"/>
          <w:szCs w:val="24"/>
        </w:rPr>
        <w:t>.  Boşluklara uygun gelebilecek sayıları yazınız.</w:t>
      </w: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>16 - 21-……..- 31- 36 -…………</w:t>
      </w: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 xml:space="preserve">3 – 6 – 5 – 10 - ………. </w:t>
      </w:r>
    </w:p>
    <w:p w:rsidR="005A3826" w:rsidRPr="000B274C" w:rsidRDefault="005A3826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1 – 7 – 6 - ………. – 11</w:t>
      </w:r>
    </w:p>
    <w:p w:rsidR="005A3826" w:rsidRPr="000B274C" w:rsidRDefault="005A3826" w:rsidP="00E50EB0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98 – 100 – 50 – 52 - ………</w:t>
      </w:r>
    </w:p>
    <w:p w:rsidR="005A3826" w:rsidRPr="000B274C" w:rsidRDefault="005A3826" w:rsidP="00F62D1D">
      <w:pPr>
        <w:tabs>
          <w:tab w:val="center" w:pos="3164"/>
        </w:tabs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13. </w:t>
      </w:r>
      <w:r w:rsidRPr="000B274C">
        <w:rPr>
          <w:sz w:val="24"/>
          <w:szCs w:val="24"/>
        </w:rPr>
        <w:t>Birler bölüğü 246, binler bölüğü 5 olan sayıyı yazınız.</w:t>
      </w:r>
    </w:p>
    <w:p w:rsidR="005A3826" w:rsidRPr="000B274C" w:rsidRDefault="005A3826" w:rsidP="00E50EB0">
      <w:pPr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</w:t>
      </w:r>
      <w:r w:rsidRPr="000B274C">
        <w:rPr>
          <w:sz w:val="24"/>
          <w:szCs w:val="24"/>
        </w:rPr>
        <w:t>A) 24605                               B)500246</w:t>
      </w:r>
    </w:p>
    <w:p w:rsidR="005A3826" w:rsidRPr="000B274C" w:rsidRDefault="005A3826" w:rsidP="00E50EB0">
      <w:pPr>
        <w:tabs>
          <w:tab w:val="center" w:pos="3164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C)5246</w:t>
      </w:r>
      <w:r w:rsidRPr="000B274C">
        <w:rPr>
          <w:sz w:val="24"/>
          <w:szCs w:val="24"/>
        </w:rPr>
        <w:tab/>
        <w:t xml:space="preserve">             D)2465</w:t>
      </w:r>
    </w:p>
    <w:p w:rsidR="005A3826" w:rsidRDefault="005A3826" w:rsidP="00F62D1D">
      <w:pPr>
        <w:tabs>
          <w:tab w:val="center" w:pos="3164"/>
        </w:tabs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14 </w:t>
      </w:r>
      <w:r w:rsidRPr="000B274C">
        <w:rPr>
          <w:sz w:val="24"/>
          <w:szCs w:val="24"/>
        </w:rPr>
        <w:t>.</w:t>
      </w:r>
      <w:r>
        <w:rPr>
          <w:sz w:val="24"/>
          <w:szCs w:val="24"/>
        </w:rPr>
        <w:t>37159 sayısının onlar ve binler basamağındaki rakamları yer değiştirirsek sayıda nasıl bir değişiklik olur?</w:t>
      </w:r>
    </w:p>
    <w:p w:rsidR="005A3826" w:rsidRPr="000B274C" w:rsidRDefault="005A3826" w:rsidP="00CE081F">
      <w:pPr>
        <w:rPr>
          <w:sz w:val="24"/>
          <w:szCs w:val="24"/>
        </w:rPr>
      </w:pPr>
      <w:r>
        <w:rPr>
          <w:sz w:val="24"/>
          <w:szCs w:val="24"/>
        </w:rPr>
        <w:t xml:space="preserve"> A)1980 artar</w:t>
      </w:r>
      <w:r w:rsidRPr="000B274C">
        <w:rPr>
          <w:sz w:val="24"/>
          <w:szCs w:val="24"/>
        </w:rPr>
        <w:t xml:space="preserve">  B)</w:t>
      </w:r>
      <w:r>
        <w:rPr>
          <w:sz w:val="24"/>
          <w:szCs w:val="24"/>
        </w:rPr>
        <w:t>1980 azalır  C)360 olur D)Değişmez</w:t>
      </w:r>
    </w:p>
    <w:p w:rsidR="005A3826" w:rsidRPr="000B274C" w:rsidRDefault="005A3826" w:rsidP="00CE081F">
      <w:pPr>
        <w:tabs>
          <w:tab w:val="center" w:pos="3164"/>
        </w:tabs>
        <w:spacing w:after="0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t>15</w:t>
      </w:r>
      <w:r w:rsidRPr="000B274C">
        <w:rPr>
          <w:sz w:val="24"/>
          <w:szCs w:val="24"/>
        </w:rPr>
        <w:t>.  (348+124) işlemi için yapılabilecek en iyi tahmin hangisidir?</w:t>
      </w:r>
    </w:p>
    <w:p w:rsidR="005A3826" w:rsidRPr="000B274C" w:rsidRDefault="005A3826" w:rsidP="00CE081F">
      <w:pPr>
        <w:tabs>
          <w:tab w:val="center" w:pos="3164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0B274C">
        <w:rPr>
          <w:sz w:val="24"/>
          <w:szCs w:val="24"/>
        </w:rPr>
        <w:t xml:space="preserve">A) 410  </w:t>
      </w:r>
      <w:r>
        <w:rPr>
          <w:sz w:val="24"/>
          <w:szCs w:val="24"/>
        </w:rPr>
        <w:t xml:space="preserve">     </w:t>
      </w:r>
      <w:r w:rsidRPr="000B274C">
        <w:rPr>
          <w:sz w:val="24"/>
          <w:szCs w:val="24"/>
        </w:rPr>
        <w:t xml:space="preserve">  B)440     </w:t>
      </w:r>
      <w:r>
        <w:rPr>
          <w:sz w:val="24"/>
          <w:szCs w:val="24"/>
        </w:rPr>
        <w:t xml:space="preserve">    </w:t>
      </w:r>
      <w:r w:rsidRPr="000B274C">
        <w:rPr>
          <w:sz w:val="24"/>
          <w:szCs w:val="24"/>
        </w:rPr>
        <w:t xml:space="preserve"> C)470     </w:t>
      </w:r>
      <w:r>
        <w:rPr>
          <w:sz w:val="24"/>
          <w:szCs w:val="24"/>
        </w:rPr>
        <w:t xml:space="preserve">      </w:t>
      </w:r>
      <w:r w:rsidRPr="000B274C">
        <w:rPr>
          <w:sz w:val="24"/>
          <w:szCs w:val="24"/>
        </w:rPr>
        <w:t xml:space="preserve">  D)500</w:t>
      </w: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16. </w:t>
      </w:r>
      <w:r w:rsidRPr="000B274C">
        <w:rPr>
          <w:sz w:val="24"/>
          <w:szCs w:val="24"/>
        </w:rPr>
        <w:t>Yüz binler basamağı 4, binler basamağı 7, yüzler basamağı 2 ve birler basamağı 9 olan sayı hangisidir?</w:t>
      </w: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A) 47209                                 B) 407209</w:t>
      </w:r>
    </w:p>
    <w:p w:rsidR="005A3826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C) 4729                                    D) 400709</w:t>
      </w: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17. </w:t>
      </w:r>
      <w:r w:rsidRPr="000B274C">
        <w:rPr>
          <w:sz w:val="24"/>
          <w:szCs w:val="24"/>
        </w:rPr>
        <w:t xml:space="preserve"> 654 &lt; a eşitsizliğinde  ‘’a’’ en az kaç olabilir?</w:t>
      </w:r>
    </w:p>
    <w:p w:rsidR="005A3826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A) 653    B)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65</w:t>
      </w:r>
      <w:r>
        <w:rPr>
          <w:sz w:val="24"/>
          <w:szCs w:val="24"/>
        </w:rPr>
        <w:t>6    C) 654     D) 655</w:t>
      </w: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>18.</w:t>
      </w:r>
      <w:r>
        <w:rPr>
          <w:b/>
          <w:sz w:val="24"/>
          <w:szCs w:val="24"/>
        </w:rPr>
        <w:t xml:space="preserve"> 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Dört basamaklı en büyük çift sayı ile üç basamaklı en küçük tek sayının farkı kaçtır?</w:t>
      </w:r>
    </w:p>
    <w:p w:rsidR="005A3826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>A) 10099   B) 9897   C) 9899   D) 9898</w:t>
      </w:r>
    </w:p>
    <w:p w:rsidR="005A3826" w:rsidRPr="000B274C" w:rsidRDefault="005A3826" w:rsidP="00F62D1D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Default="005A3826" w:rsidP="00EA4E89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19. </w:t>
      </w:r>
      <w:r w:rsidRPr="000B274C">
        <w:rPr>
          <w:sz w:val="24"/>
          <w:szCs w:val="24"/>
        </w:rPr>
        <w:t>Okulumuzdaki erkek öğrencilerin sayısı, kız öğrencilerin sayısından 328 fazladır. Kız öğrencilerin sayısı 514 olduğuna göre okulumuzdaki toplam öğrenci sayısı kaçtır?</w:t>
      </w:r>
      <w:r w:rsidRPr="001B0549">
        <w:rPr>
          <w:sz w:val="24"/>
          <w:szCs w:val="24"/>
        </w:rPr>
        <w:t xml:space="preserve"> </w:t>
      </w:r>
    </w:p>
    <w:p w:rsidR="005A3826" w:rsidRDefault="005A3826" w:rsidP="001B0549">
      <w:pPr>
        <w:spacing w:after="0" w:line="240" w:lineRule="auto"/>
        <w:ind w:left="360"/>
        <w:rPr>
          <w:sz w:val="24"/>
          <w:szCs w:val="24"/>
        </w:rPr>
      </w:pPr>
    </w:p>
    <w:p w:rsidR="005A3826" w:rsidRDefault="005A3826" w:rsidP="001B0549">
      <w:pPr>
        <w:spacing w:after="0" w:line="240" w:lineRule="auto"/>
        <w:ind w:left="360"/>
        <w:rPr>
          <w:sz w:val="24"/>
          <w:szCs w:val="24"/>
        </w:rPr>
      </w:pPr>
    </w:p>
    <w:p w:rsidR="005A3826" w:rsidRDefault="005A3826" w:rsidP="001B0549">
      <w:pPr>
        <w:spacing w:after="0" w:line="240" w:lineRule="auto"/>
        <w:ind w:left="360"/>
        <w:rPr>
          <w:sz w:val="24"/>
          <w:szCs w:val="24"/>
        </w:rPr>
      </w:pPr>
    </w:p>
    <w:p w:rsidR="005A3826" w:rsidRDefault="005A3826" w:rsidP="001B0549">
      <w:pPr>
        <w:spacing w:after="0" w:line="240" w:lineRule="auto"/>
        <w:ind w:left="360"/>
        <w:rPr>
          <w:sz w:val="24"/>
          <w:szCs w:val="24"/>
        </w:rPr>
      </w:pPr>
    </w:p>
    <w:p w:rsidR="005A3826" w:rsidRPr="000B274C" w:rsidRDefault="005A3826" w:rsidP="00980AE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20.   </w:t>
      </w:r>
      <w:r w:rsidRPr="000B274C">
        <w:rPr>
          <w:sz w:val="24"/>
          <w:szCs w:val="24"/>
        </w:rPr>
        <w:t>9,8,2,0 rakamlarını kullanarak;</w:t>
      </w:r>
    </w:p>
    <w:p w:rsidR="005A3826" w:rsidRPr="000B274C" w:rsidRDefault="005A3826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küçük sayı:</w:t>
      </w:r>
    </w:p>
    <w:p w:rsidR="005A3826" w:rsidRPr="000B274C" w:rsidRDefault="005A3826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küçük çift sayı:</w:t>
      </w:r>
    </w:p>
    <w:p w:rsidR="005A3826" w:rsidRPr="000B274C" w:rsidRDefault="005A3826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büyük tek sayı:</w:t>
      </w:r>
    </w:p>
    <w:p w:rsidR="005A3826" w:rsidRPr="000B274C" w:rsidRDefault="005A3826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büyük sayı:</w:t>
      </w:r>
    </w:p>
    <w:p w:rsidR="005A3826" w:rsidRDefault="005A3826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4000’den küçük en büyük sa</w:t>
      </w:r>
      <w:r>
        <w:rPr>
          <w:sz w:val="24"/>
          <w:szCs w:val="24"/>
        </w:rPr>
        <w:t>yı:</w:t>
      </w:r>
    </w:p>
    <w:p w:rsidR="005A3826" w:rsidRDefault="005A3826" w:rsidP="00980AE9">
      <w:pPr>
        <w:spacing w:after="0" w:line="240" w:lineRule="auto"/>
        <w:ind w:left="1440"/>
        <w:rPr>
          <w:sz w:val="24"/>
          <w:szCs w:val="24"/>
        </w:rPr>
      </w:pPr>
    </w:p>
    <w:p w:rsidR="005A3826" w:rsidRDefault="005A3826" w:rsidP="00980AE9">
      <w:pPr>
        <w:tabs>
          <w:tab w:val="center" w:pos="3164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>BAŞARILAR…..</w:t>
      </w:r>
    </w:p>
    <w:p w:rsidR="005A3826" w:rsidRDefault="005A3826" w:rsidP="00E6494B">
      <w:pPr>
        <w:tabs>
          <w:tab w:val="center" w:pos="2810"/>
        </w:tabs>
        <w:rPr>
          <w:b/>
          <w:sz w:val="28"/>
          <w:szCs w:val="28"/>
        </w:rPr>
        <w:sectPr w:rsidR="005A3826" w:rsidSect="001B0549">
          <w:type w:val="continuous"/>
          <w:pgSz w:w="11906" w:h="16838"/>
          <w:pgMar w:top="567" w:right="567" w:bottom="249" w:left="567" w:header="709" w:footer="709" w:gutter="0"/>
          <w:cols w:num="2" w:space="708"/>
          <w:docGrid w:linePitch="360"/>
        </w:sectPr>
      </w:pPr>
    </w:p>
    <w:p w:rsidR="005A3826" w:rsidRPr="00CE081F" w:rsidRDefault="005A3826" w:rsidP="00E6494B">
      <w:pPr>
        <w:tabs>
          <w:tab w:val="center" w:pos="28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Adı- Soyadı:                                                                                                              Tarih:  </w:t>
      </w:r>
      <w:r>
        <w:rPr>
          <w:sz w:val="28"/>
          <w:szCs w:val="28"/>
        </w:rPr>
        <w:t>05. 11. 2012</w:t>
      </w:r>
    </w:p>
    <w:p w:rsidR="005A3826" w:rsidRDefault="005A3826" w:rsidP="00E6494B">
      <w:pPr>
        <w:tabs>
          <w:tab w:val="center" w:pos="281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2012-2013 EĞİTİM ÖĞRETİM YILI EB GAZİKENT İLKO</w:t>
      </w:r>
      <w:r w:rsidRPr="00CB5580">
        <w:rPr>
          <w:b/>
          <w:sz w:val="28"/>
          <w:szCs w:val="28"/>
        </w:rPr>
        <w:t>KULU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>.</w:t>
      </w:r>
      <w:r w:rsidRPr="00CB5580">
        <w:rPr>
          <w:b/>
          <w:sz w:val="28"/>
          <w:szCs w:val="28"/>
        </w:rPr>
        <w:t xml:space="preserve"> SINIF</w:t>
      </w:r>
      <w:r>
        <w:rPr>
          <w:b/>
          <w:sz w:val="28"/>
          <w:szCs w:val="28"/>
        </w:rPr>
        <w:t>LAR MATEMATİK  DERSİ</w:t>
      </w:r>
    </w:p>
    <w:p w:rsidR="005A3826" w:rsidRDefault="005A3826" w:rsidP="00E6494B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CB5580">
        <w:rPr>
          <w:b/>
          <w:sz w:val="28"/>
          <w:szCs w:val="28"/>
        </w:rPr>
        <w:t xml:space="preserve"> DÖNEM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1. YAZILI</w:t>
      </w:r>
      <w:r>
        <w:rPr>
          <w:b/>
          <w:sz w:val="28"/>
          <w:szCs w:val="28"/>
        </w:rPr>
        <w:t xml:space="preserve">  SINAV</w:t>
      </w:r>
      <w:r w:rsidRPr="00CB5580">
        <w:rPr>
          <w:b/>
          <w:sz w:val="28"/>
          <w:szCs w:val="28"/>
        </w:rPr>
        <w:t xml:space="preserve"> SORULARI</w:t>
      </w:r>
      <w:r>
        <w:rPr>
          <w:b/>
          <w:sz w:val="28"/>
          <w:szCs w:val="28"/>
        </w:rPr>
        <w:t xml:space="preserve"> CEVAP ANAHTARI</w:t>
      </w:r>
    </w:p>
    <w:p w:rsidR="005A3826" w:rsidRPr="00CB5580" w:rsidRDefault="005A3826" w:rsidP="00E6494B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</w:p>
    <w:p w:rsidR="005A3826" w:rsidRDefault="005A3826" w:rsidP="00E6494B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Sayıların okunuşlarını yazınız.</w:t>
      </w:r>
    </w:p>
    <w:p w:rsidR="005A3826" w:rsidRPr="000B274C" w:rsidRDefault="005A3826" w:rsidP="00E6494B">
      <w:pPr>
        <w:spacing w:after="0" w:line="240" w:lineRule="auto"/>
        <w:ind w:left="720"/>
        <w:rPr>
          <w:sz w:val="24"/>
          <w:szCs w:val="24"/>
        </w:rPr>
      </w:pP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7851: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Yedi bin sekiz yüz elli bir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800055:</w:t>
      </w:r>
      <w:r>
        <w:rPr>
          <w:b/>
          <w:sz w:val="24"/>
          <w:szCs w:val="24"/>
        </w:rPr>
        <w:t>Sekiz yüz bin elli beş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10001:</w:t>
      </w:r>
      <w:r>
        <w:rPr>
          <w:b/>
          <w:sz w:val="24"/>
          <w:szCs w:val="24"/>
        </w:rPr>
        <w:t>On bin bir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6040:</w:t>
      </w:r>
      <w:r>
        <w:rPr>
          <w:b/>
          <w:sz w:val="24"/>
          <w:szCs w:val="24"/>
        </w:rPr>
        <w:t>Altı bin kırk</w:t>
      </w:r>
    </w:p>
    <w:p w:rsidR="005A3826" w:rsidRPr="00AE7ED9" w:rsidRDefault="005A3826" w:rsidP="00E6494B">
      <w:pPr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230030: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İki yüz otuz bin otuz</w:t>
      </w:r>
    </w:p>
    <w:p w:rsidR="005A3826" w:rsidRDefault="005A3826" w:rsidP="00E6494B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Okunuşları verilen sayıları rakamla yazınız.</w:t>
      </w:r>
    </w:p>
    <w:p w:rsidR="005A3826" w:rsidRPr="000B274C" w:rsidRDefault="005A3826" w:rsidP="00E6494B">
      <w:pPr>
        <w:spacing w:after="0" w:line="240" w:lineRule="auto"/>
        <w:ind w:left="720"/>
        <w:rPr>
          <w:sz w:val="24"/>
          <w:szCs w:val="24"/>
        </w:rPr>
      </w:pP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Beş bin on: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5010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Seksen sekiz  bin yedi yüz kırk üç: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88743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Dört yüz bin: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400000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İki yüz elli altı bin bir: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256001</w:t>
      </w:r>
    </w:p>
    <w:p w:rsidR="005A3826" w:rsidRPr="00AE7ED9" w:rsidRDefault="005A3826" w:rsidP="00E6494B">
      <w:pPr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Otuz  bin yedi: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30007</w:t>
      </w:r>
    </w:p>
    <w:p w:rsidR="005A3826" w:rsidRDefault="005A3826" w:rsidP="00E6494B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Çözümlenmiş şekilde verilen sayıları, karşılarına yazınız. Çözümlenmeden verilen sayıları da çözümleyiniz.</w:t>
      </w:r>
    </w:p>
    <w:p w:rsidR="005A3826" w:rsidRPr="000B274C" w:rsidRDefault="005A3826" w:rsidP="00E6494B">
      <w:pPr>
        <w:spacing w:after="0" w:line="240" w:lineRule="auto"/>
        <w:ind w:left="720"/>
        <w:rPr>
          <w:sz w:val="24"/>
          <w:szCs w:val="24"/>
        </w:rPr>
      </w:pP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8 yüzlük+5 onluk+1 birlik=</w:t>
      </w:r>
      <w:r>
        <w:rPr>
          <w:b/>
          <w:sz w:val="24"/>
          <w:szCs w:val="24"/>
        </w:rPr>
        <w:t>851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40000+7+1000=</w:t>
      </w:r>
      <w:r>
        <w:rPr>
          <w:b/>
          <w:sz w:val="24"/>
          <w:szCs w:val="24"/>
        </w:rPr>
        <w:t>41007</w:t>
      </w:r>
      <w:r>
        <w:rPr>
          <w:sz w:val="24"/>
          <w:szCs w:val="24"/>
        </w:rPr>
        <w:t xml:space="preserve"> 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5 yüz binlik+6 birlik+3 onluk=</w:t>
      </w:r>
      <w:r>
        <w:rPr>
          <w:b/>
          <w:sz w:val="24"/>
          <w:szCs w:val="24"/>
        </w:rPr>
        <w:t>500036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563428=</w:t>
      </w:r>
      <w:r>
        <w:rPr>
          <w:b/>
          <w:sz w:val="24"/>
          <w:szCs w:val="24"/>
        </w:rPr>
        <w:t>5 yüz binlik+6 on binlik+3 binlik + 4 yüzlük+2 onluk+8 birlik</w:t>
      </w:r>
    </w:p>
    <w:p w:rsidR="005A3826" w:rsidRPr="00AE7ED9" w:rsidRDefault="005A3826" w:rsidP="00E6494B">
      <w:pPr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90405=</w:t>
      </w:r>
      <w:r>
        <w:rPr>
          <w:b/>
          <w:sz w:val="24"/>
          <w:szCs w:val="24"/>
        </w:rPr>
        <w:t>9 on binlik+ 4 yüzlük+ 5 birlik</w:t>
      </w:r>
    </w:p>
    <w:p w:rsidR="005A3826" w:rsidRPr="000B274C" w:rsidRDefault="005A3826" w:rsidP="00E6494B">
      <w:pPr>
        <w:spacing w:after="0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4 . </w:t>
      </w:r>
      <w:r w:rsidRPr="000B274C">
        <w:rPr>
          <w:sz w:val="24"/>
          <w:szCs w:val="24"/>
        </w:rPr>
        <w:t xml:space="preserve"> Verilen sayıları küçükten büyüğe doğru sıralayınız.</w:t>
      </w:r>
    </w:p>
    <w:p w:rsidR="005A3826" w:rsidRPr="000B274C" w:rsidRDefault="005A3826" w:rsidP="00E6494B">
      <w:pPr>
        <w:spacing w:after="0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</w:t>
      </w:r>
      <w:r w:rsidRPr="000B274C">
        <w:rPr>
          <w:sz w:val="24"/>
          <w:szCs w:val="24"/>
        </w:rPr>
        <w:t>5003, 40003, 6999, 100009</w:t>
      </w:r>
    </w:p>
    <w:p w:rsidR="005A3826" w:rsidRPr="00AE7ED9" w:rsidRDefault="005A3826" w:rsidP="00E6494B">
      <w:pPr>
        <w:spacing w:after="0"/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5003&lt;6999&lt; 40003&lt;100009</w:t>
      </w:r>
    </w:p>
    <w:p w:rsidR="005A3826" w:rsidRPr="000B274C" w:rsidRDefault="005A3826" w:rsidP="00E6494B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  Verilen sayıları büyükten küçüğe doğru sıralayınız.</w:t>
      </w:r>
    </w:p>
    <w:p w:rsidR="005A3826" w:rsidRPr="000B274C" w:rsidRDefault="005A3826" w:rsidP="00E6494B">
      <w:pPr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50000, 200030, 55555, 237803</w:t>
      </w:r>
    </w:p>
    <w:p w:rsidR="005A3826" w:rsidRPr="00AE7ED9" w:rsidRDefault="005A3826" w:rsidP="00E6494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>237803&gt;200030&gt;55555&gt;50000</w:t>
      </w:r>
    </w:p>
    <w:p w:rsidR="005A3826" w:rsidRPr="000B274C" w:rsidRDefault="005A3826" w:rsidP="00E6494B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Aşağıdaki sayıları</w:t>
      </w:r>
      <w:r>
        <w:rPr>
          <w:sz w:val="24"/>
          <w:szCs w:val="24"/>
        </w:rPr>
        <w:t xml:space="preserve">n arasına “&gt;, &lt; , </w:t>
      </w:r>
      <w:r w:rsidRPr="000B274C">
        <w:rPr>
          <w:sz w:val="24"/>
          <w:szCs w:val="24"/>
        </w:rPr>
        <w:t>=”</w:t>
      </w:r>
      <w:r>
        <w:rPr>
          <w:sz w:val="24"/>
          <w:szCs w:val="24"/>
        </w:rPr>
        <w:t xml:space="preserve"> sembollerinden uygun olanını koyunuz</w:t>
      </w:r>
      <w:r w:rsidRPr="000B274C">
        <w:rPr>
          <w:sz w:val="24"/>
          <w:szCs w:val="24"/>
        </w:rPr>
        <w:t>.</w:t>
      </w:r>
    </w:p>
    <w:p w:rsidR="005A3826" w:rsidRDefault="005A3826" w:rsidP="00E6494B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80033 </w:t>
      </w:r>
      <w:r w:rsidRPr="00F3197B">
        <w:rPr>
          <w:b/>
          <w:sz w:val="24"/>
          <w:szCs w:val="24"/>
        </w:rPr>
        <w:t>&lt;</w:t>
      </w:r>
      <w:r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80133 ,      787001</w:t>
      </w:r>
      <w:r>
        <w:rPr>
          <w:sz w:val="24"/>
          <w:szCs w:val="24"/>
        </w:rPr>
        <w:t xml:space="preserve"> </w:t>
      </w:r>
      <w:r w:rsidRPr="00F3197B">
        <w:rPr>
          <w:b/>
          <w:sz w:val="24"/>
          <w:szCs w:val="24"/>
        </w:rPr>
        <w:t>&gt;</w:t>
      </w:r>
      <w:r w:rsidRPr="000B274C">
        <w:rPr>
          <w:sz w:val="24"/>
          <w:szCs w:val="24"/>
        </w:rPr>
        <w:t>78701 ,      9899</w:t>
      </w:r>
      <w:r>
        <w:rPr>
          <w:sz w:val="24"/>
          <w:szCs w:val="24"/>
        </w:rPr>
        <w:t xml:space="preserve"> </w:t>
      </w:r>
      <w:r w:rsidRPr="00F3197B">
        <w:rPr>
          <w:b/>
          <w:sz w:val="24"/>
          <w:szCs w:val="24"/>
        </w:rPr>
        <w:t>&lt;</w:t>
      </w:r>
      <w:r w:rsidRPr="000B274C">
        <w:rPr>
          <w:sz w:val="24"/>
          <w:szCs w:val="24"/>
        </w:rPr>
        <w:t>10001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5.   </w:t>
      </w:r>
      <w:r>
        <w:rPr>
          <w:sz w:val="24"/>
          <w:szCs w:val="24"/>
        </w:rPr>
        <w:t>Aşağıdaki doğru bilgilerin başına ‘’D’’ yanlış bilgilerin başına ‘’Y’’ yazınız.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     )     Dört basamaklı en küçük tek sayı 1000’dir.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    )     25754 sayısının yüzler basamağındaki rakamın basamak değeri 7’dir.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>
        <w:rPr>
          <w:b/>
          <w:sz w:val="24"/>
          <w:szCs w:val="24"/>
        </w:rPr>
        <w:t>D</w:t>
      </w:r>
      <w:r>
        <w:rPr>
          <w:sz w:val="24"/>
          <w:szCs w:val="24"/>
        </w:rPr>
        <w:t xml:space="preserve">     )    Beş basamaklı en büyük çift sayı  99998’ dir.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>
        <w:rPr>
          <w:b/>
          <w:sz w:val="24"/>
          <w:szCs w:val="24"/>
        </w:rPr>
        <w:t>D</w:t>
      </w:r>
      <w:r>
        <w:rPr>
          <w:sz w:val="24"/>
          <w:szCs w:val="24"/>
        </w:rPr>
        <w:t xml:space="preserve">     )    4265 sayısının çözümlenmiş hali ( 4x1000) + (2x100) + ( 6x10) + ( 5x1) şeklindedir.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    )    Doğal sayıları yazmak için  9 rakam kullanırız.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Default="005A3826" w:rsidP="00E6494B">
      <w:pPr>
        <w:spacing w:after="0" w:line="240" w:lineRule="auto"/>
        <w:ind w:left="360"/>
        <w:rPr>
          <w:b/>
          <w:sz w:val="24"/>
          <w:szCs w:val="24"/>
        </w:rPr>
        <w:sectPr w:rsidR="005A3826" w:rsidSect="00E6494B">
          <w:type w:val="continuous"/>
          <w:pgSz w:w="11906" w:h="16838"/>
          <w:pgMar w:top="567" w:right="567" w:bottom="249" w:left="567" w:header="709" w:footer="709" w:gutter="0"/>
          <w:cols w:space="708"/>
          <w:docGrid w:linePitch="360"/>
        </w:sectPr>
      </w:pPr>
    </w:p>
    <w:p w:rsidR="005A3826" w:rsidRPr="000B274C" w:rsidRDefault="005A3826" w:rsidP="00E6494B">
      <w:pPr>
        <w:spacing w:after="0" w:line="240" w:lineRule="auto"/>
        <w:ind w:left="360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t>6</w:t>
      </w:r>
      <w:r w:rsidRPr="000B274C">
        <w:rPr>
          <w:sz w:val="24"/>
          <w:szCs w:val="24"/>
        </w:rPr>
        <w:t>. Aşağıdaki işlemleri yapınız.</w:t>
      </w:r>
    </w:p>
    <w:p w:rsidR="005A3826" w:rsidRPr="00653197" w:rsidRDefault="005A3826" w:rsidP="00E6494B">
      <w:pPr>
        <w:spacing w:after="0" w:line="240" w:lineRule="auto"/>
        <w:ind w:left="540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13006          </w:t>
      </w:r>
      <w:r>
        <w:rPr>
          <w:sz w:val="24"/>
          <w:szCs w:val="24"/>
        </w:rPr>
        <w:t xml:space="preserve">      </w:t>
      </w:r>
      <w:r w:rsidRPr="000B274C">
        <w:rPr>
          <w:sz w:val="24"/>
          <w:szCs w:val="24"/>
        </w:rPr>
        <w:t xml:space="preserve">9075        </w:t>
      </w:r>
      <w:r>
        <w:rPr>
          <w:sz w:val="24"/>
          <w:szCs w:val="24"/>
        </w:rPr>
        <w:t xml:space="preserve">  </w:t>
      </w:r>
      <w:r w:rsidRPr="000B2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3418</w:t>
      </w:r>
      <w:r>
        <w:rPr>
          <w:b/>
          <w:sz w:val="24"/>
          <w:szCs w:val="24"/>
        </w:rPr>
        <w:t>7</w:t>
      </w:r>
      <w:r w:rsidRPr="000B274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377</w:t>
      </w:r>
      <w:r>
        <w:rPr>
          <w:b/>
          <w:sz w:val="24"/>
          <w:szCs w:val="24"/>
        </w:rPr>
        <w:t>7</w:t>
      </w:r>
    </w:p>
    <w:p w:rsidR="005A3826" w:rsidRPr="000B274C" w:rsidRDefault="005A3826" w:rsidP="00E6494B">
      <w:pPr>
        <w:tabs>
          <w:tab w:val="left" w:pos="1845"/>
          <w:tab w:val="left" w:pos="3510"/>
        </w:tabs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0B274C">
        <w:rPr>
          <w:sz w:val="24"/>
          <w:szCs w:val="24"/>
        </w:rPr>
        <w:t>2516</w:t>
      </w:r>
      <w:r w:rsidRPr="000B274C">
        <w:rPr>
          <w:sz w:val="24"/>
          <w:szCs w:val="24"/>
        </w:rPr>
        <w:tab/>
      </w:r>
      <w:r>
        <w:rPr>
          <w:sz w:val="24"/>
          <w:szCs w:val="24"/>
        </w:rPr>
        <w:t>_</w:t>
      </w:r>
      <w:r w:rsidRPr="000B274C">
        <w:rPr>
          <w:sz w:val="24"/>
          <w:szCs w:val="24"/>
        </w:rPr>
        <w:t xml:space="preserve"> 1219       </w:t>
      </w:r>
      <w:r>
        <w:rPr>
          <w:sz w:val="24"/>
          <w:szCs w:val="24"/>
        </w:rPr>
        <w:t xml:space="preserve"> +</w:t>
      </w:r>
      <w:r w:rsidRPr="000B274C">
        <w:rPr>
          <w:sz w:val="24"/>
          <w:szCs w:val="24"/>
        </w:rPr>
        <w:t xml:space="preserve">  10</w:t>
      </w:r>
      <w:r>
        <w:rPr>
          <w:b/>
          <w:sz w:val="24"/>
          <w:szCs w:val="24"/>
        </w:rPr>
        <w:t>4</w:t>
      </w:r>
      <w:r w:rsidRPr="000B274C">
        <w:rPr>
          <w:sz w:val="24"/>
          <w:szCs w:val="24"/>
        </w:rPr>
        <w:t xml:space="preserve">38    </w:t>
      </w:r>
      <w:r>
        <w:rPr>
          <w:sz w:val="24"/>
          <w:szCs w:val="24"/>
        </w:rPr>
        <w:t>_</w:t>
      </w:r>
      <w:r w:rsidRPr="000B274C">
        <w:rPr>
          <w:sz w:val="24"/>
          <w:szCs w:val="24"/>
        </w:rPr>
        <w:t xml:space="preserve">    1</w:t>
      </w:r>
      <w:r>
        <w:rPr>
          <w:b/>
          <w:sz w:val="24"/>
          <w:szCs w:val="24"/>
        </w:rPr>
        <w:t>66</w:t>
      </w:r>
      <w:r w:rsidRPr="000B274C">
        <w:rPr>
          <w:sz w:val="24"/>
          <w:szCs w:val="24"/>
        </w:rPr>
        <w:t>8</w:t>
      </w:r>
    </w:p>
    <w:p w:rsidR="005A3826" w:rsidRPr="000B274C" w:rsidRDefault="005A3826" w:rsidP="00EA4CBA">
      <w:pPr>
        <w:tabs>
          <w:tab w:val="left" w:pos="1845"/>
          <w:tab w:val="left" w:pos="3510"/>
        </w:tabs>
        <w:spacing w:after="0"/>
        <w:ind w:left="360"/>
        <w:rPr>
          <w:sz w:val="24"/>
          <w:szCs w:val="24"/>
        </w:rPr>
      </w:pPr>
      <w:r>
        <w:rPr>
          <w:noProof/>
        </w:rPr>
        <w:pict>
          <v:shape id="_x0000_s1044" type="#_x0000_t32" style="position:absolute;left:0;text-align:left;margin-left:200.4pt;margin-top:.5pt;width:37.5pt;height:.05pt;flip:y;z-index:251636736" o:connectortype="straight"/>
        </w:pict>
      </w:r>
      <w:r>
        <w:rPr>
          <w:noProof/>
        </w:rPr>
        <w:pict>
          <v:shape id="_x0000_s1045" type="#_x0000_t32" style="position:absolute;left:0;text-align:left;margin-left:145.65pt;margin-top:.5pt;width:40.5pt;height:.05pt;z-index:251635712" o:connectortype="straight"/>
        </w:pict>
      </w:r>
      <w:r>
        <w:rPr>
          <w:noProof/>
        </w:rPr>
        <w:pict>
          <v:shape id="_x0000_s1046" type="#_x0000_t32" style="position:absolute;left:0;text-align:left;margin-left:87.15pt;margin-top:.5pt;width:35.25pt;height:0;z-index:251634688" o:connectortype="straight"/>
        </w:pict>
      </w:r>
      <w:r>
        <w:rPr>
          <w:noProof/>
        </w:rPr>
        <w:pict>
          <v:shape id="_x0000_s1047" type="#_x0000_t32" style="position:absolute;left:0;text-align:left;margin-left:22.65pt;margin-top:13.25pt;width:38.25pt;height:.75pt;z-index:251633664" o:connectortype="straight"/>
        </w:pict>
      </w:r>
      <w:r w:rsidRPr="000B274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+ </w:t>
      </w:r>
      <w:r w:rsidRPr="000B2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 129             </w:t>
      </w:r>
      <w:r>
        <w:rPr>
          <w:sz w:val="24"/>
          <w:szCs w:val="24"/>
        </w:rPr>
        <w:t xml:space="preserve">  </w:t>
      </w:r>
      <w:r w:rsidRPr="000B274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7856</w:t>
      </w:r>
      <w:r w:rsidRPr="000B274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4</w:t>
      </w:r>
      <w:r>
        <w:rPr>
          <w:sz w:val="24"/>
          <w:szCs w:val="24"/>
        </w:rPr>
        <w:t>4</w:t>
      </w:r>
      <w:r w:rsidRPr="000B274C">
        <w:rPr>
          <w:sz w:val="24"/>
          <w:szCs w:val="24"/>
        </w:rPr>
        <w:t>625</w:t>
      </w:r>
      <w:r>
        <w:rPr>
          <w:sz w:val="24"/>
          <w:szCs w:val="24"/>
        </w:rPr>
        <w:t xml:space="preserve">          </w:t>
      </w:r>
      <w:r>
        <w:rPr>
          <w:b/>
          <w:sz w:val="24"/>
          <w:szCs w:val="24"/>
        </w:rPr>
        <w:t>2</w:t>
      </w:r>
      <w:r>
        <w:rPr>
          <w:sz w:val="24"/>
          <w:szCs w:val="24"/>
        </w:rPr>
        <w:t>10</w:t>
      </w:r>
      <w:r w:rsidRPr="000B274C">
        <w:rPr>
          <w:sz w:val="24"/>
          <w:szCs w:val="24"/>
        </w:rPr>
        <w:t>9</w:t>
      </w:r>
    </w:p>
    <w:p w:rsidR="005A3826" w:rsidRPr="000B274C" w:rsidRDefault="005A3826" w:rsidP="00E6494B">
      <w:pPr>
        <w:tabs>
          <w:tab w:val="left" w:pos="1845"/>
          <w:tab w:val="left" w:pos="3510"/>
        </w:tabs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15651</w:t>
      </w:r>
      <w:r w:rsidRPr="000B274C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</w:t>
      </w:r>
    </w:p>
    <w:p w:rsidR="005A3826" w:rsidRDefault="005A3826" w:rsidP="00E6494B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2582+178</w:t>
      </w:r>
      <w:r w:rsidRPr="000B274C">
        <w:rPr>
          <w:sz w:val="24"/>
          <w:szCs w:val="24"/>
        </w:rPr>
        <w:t>=</w:t>
      </w:r>
      <w:r w:rsidRPr="00653197">
        <w:rPr>
          <w:b/>
          <w:sz w:val="24"/>
          <w:szCs w:val="24"/>
        </w:rPr>
        <w:t>2760</w:t>
      </w:r>
    </w:p>
    <w:p w:rsidR="005A3826" w:rsidRPr="000B274C" w:rsidRDefault="005A3826" w:rsidP="00E6494B">
      <w:pPr>
        <w:tabs>
          <w:tab w:val="left" w:pos="3510"/>
        </w:tabs>
        <w:rPr>
          <w:sz w:val="24"/>
          <w:szCs w:val="24"/>
        </w:rPr>
      </w:pPr>
    </w:p>
    <w:p w:rsidR="005A3826" w:rsidRPr="000B274C" w:rsidRDefault="005A3826" w:rsidP="002F7B21">
      <w:pPr>
        <w:pStyle w:val="NoSpacing"/>
      </w:pPr>
      <w:r w:rsidRPr="000B274C">
        <w:rPr>
          <w:b/>
        </w:rPr>
        <w:t xml:space="preserve">       7.  </w:t>
      </w:r>
      <w:r w:rsidRPr="000B274C">
        <w:t>76+77+78+79+80+81=</w:t>
      </w:r>
    </w:p>
    <w:p w:rsidR="005A3826" w:rsidRPr="000B274C" w:rsidRDefault="005A3826" w:rsidP="00E6494B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İşlemini kısa yoldan yapınız.</w:t>
      </w:r>
    </w:p>
    <w:p w:rsidR="005A3826" w:rsidRPr="000B274C" w:rsidRDefault="005A3826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81+ 76= 157</w:t>
      </w:r>
    </w:p>
    <w:p w:rsidR="005A3826" w:rsidRPr="000B274C" w:rsidRDefault="005A3826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157 X 6 =  942</w:t>
      </w:r>
    </w:p>
    <w:p w:rsidR="005A3826" w:rsidRPr="000B274C" w:rsidRDefault="005A3826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942 : 2 = 471</w:t>
      </w:r>
    </w:p>
    <w:p w:rsidR="005A3826" w:rsidRPr="000B274C" w:rsidRDefault="005A3826" w:rsidP="00E6494B">
      <w:pPr>
        <w:tabs>
          <w:tab w:val="left" w:pos="3510"/>
        </w:tabs>
        <w:rPr>
          <w:b/>
          <w:sz w:val="24"/>
          <w:szCs w:val="24"/>
        </w:rPr>
      </w:pPr>
    </w:p>
    <w:p w:rsidR="005A3826" w:rsidRPr="000B274C" w:rsidRDefault="005A3826" w:rsidP="00E6494B">
      <w:pPr>
        <w:tabs>
          <w:tab w:val="left" w:pos="3510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8</w:t>
      </w:r>
      <w:r w:rsidRPr="000B274C">
        <w:rPr>
          <w:sz w:val="24"/>
          <w:szCs w:val="24"/>
        </w:rPr>
        <w:t>.  Aşağıda verilen sayının   basamak adlarını yazınız.</w:t>
      </w:r>
    </w:p>
    <w:p w:rsidR="005A3826" w:rsidRPr="000B274C" w:rsidRDefault="005A3826" w:rsidP="00E6494B">
      <w:pPr>
        <w:tabs>
          <w:tab w:val="left" w:pos="3510"/>
        </w:tabs>
        <w:rPr>
          <w:sz w:val="24"/>
          <w:szCs w:val="24"/>
        </w:rPr>
      </w:pPr>
      <w:r>
        <w:rPr>
          <w:noProof/>
        </w:rPr>
        <w:pict>
          <v:shape id="_x0000_s1048" type="#_x0000_t32" style="position:absolute;margin-left:22.65pt;margin-top:20.3pt;width:0;height:37.5pt;z-index:251645952" o:connectortype="straight"/>
        </w:pict>
      </w:r>
      <w:r>
        <w:rPr>
          <w:noProof/>
        </w:rPr>
        <w:pict>
          <v:shape id="_x0000_s1049" type="#_x0000_t32" style="position:absolute;margin-left:27.15pt;margin-top:20.3pt;width:0;height:33.75pt;z-index:251644928" o:connectortype="straight"/>
        </w:pict>
      </w:r>
      <w:r>
        <w:rPr>
          <w:noProof/>
        </w:rPr>
        <w:pict>
          <v:shape id="_x0000_s1050" type="#_x0000_t32" style="position:absolute;margin-left:14.4pt;margin-top:16.55pt;width:.75pt;height:48pt;z-index:251643904" o:connectortype="straight"/>
        </w:pict>
      </w:r>
      <w:r>
        <w:rPr>
          <w:noProof/>
        </w:rPr>
        <w:pict>
          <v:shape id="_x0000_s1051" type="#_x0000_t32" style="position:absolute;margin-left:7.65pt;margin-top:16.55pt;width:0;height:54pt;z-index:251642880" o:connectortype="straight"/>
        </w:pict>
      </w:r>
      <w:r>
        <w:rPr>
          <w:noProof/>
        </w:rPr>
        <w:pict>
          <v:shape id="_x0000_s1052" type="#_x0000_t32" style="position:absolute;margin-left:22.65pt;margin-top:16.55pt;width:0;height:3.75pt;z-index:251641856" o:connectortype="straight"/>
        </w:pict>
      </w:r>
      <w:r>
        <w:rPr>
          <w:noProof/>
        </w:rPr>
        <w:pict>
          <v:shape id="_x0000_s1053" type="#_x0000_t32" style="position:absolute;margin-left:22.65pt;margin-top:20.3pt;width:0;height:19.5pt;z-index:251640832" o:connectortype="straight"/>
        </w:pict>
      </w:r>
      <w:r>
        <w:rPr>
          <w:noProof/>
        </w:rPr>
        <w:pict>
          <v:shape id="_x0000_s1054" type="#_x0000_t32" style="position:absolute;margin-left:22.65pt;margin-top:20.3pt;width:0;height:0;z-index:251639808" o:connectortype="straight"/>
        </w:pict>
      </w:r>
      <w:r>
        <w:rPr>
          <w:noProof/>
        </w:rPr>
        <w:pict>
          <v:shape id="_x0000_s1055" type="#_x0000_t32" style="position:absolute;margin-left:32.4pt;margin-top:20.3pt;width:.75pt;height:24pt;z-index:251638784" o:connectortype="straight"/>
        </w:pict>
      </w:r>
      <w:r>
        <w:rPr>
          <w:noProof/>
        </w:rPr>
        <w:pict>
          <v:shape id="_x0000_s1056" type="#_x0000_t32" style="position:absolute;margin-left:38.4pt;margin-top:20.3pt;width:0;height:13.5pt;z-index:251637760" o:connectortype="straight"/>
        </w:pict>
      </w:r>
      <w:r w:rsidRPr="000B274C">
        <w:rPr>
          <w:sz w:val="24"/>
          <w:szCs w:val="24"/>
        </w:rPr>
        <w:t xml:space="preserve">  506981</w:t>
      </w:r>
    </w:p>
    <w:p w:rsidR="005A3826" w:rsidRPr="000B274C" w:rsidRDefault="005A3826" w:rsidP="00F93C1E">
      <w:r>
        <w:rPr>
          <w:noProof/>
        </w:rPr>
        <w:pict>
          <v:shape id="_x0000_s1057" type="#_x0000_t32" style="position:absolute;margin-left:165.15pt;margin-top:21.95pt;width:.05pt;height:.05pt;z-index:251663360" o:connectortype="straight"/>
        </w:pict>
      </w:r>
      <w:r>
        <w:rPr>
          <w:noProof/>
        </w:rPr>
        <w:pict>
          <v:shape id="_x0000_s1058" type="#_x0000_t32" style="position:absolute;margin-left:60.9pt;margin-top:17.45pt;width:15.75pt;height:.05pt;flip:x;z-index:25165516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55.65pt;margin-top:6.95pt;width:14.25pt;height:0;z-index:251654144" o:connectortype="straight">
            <v:stroke endarrow="block"/>
          </v:shape>
        </w:pict>
      </w:r>
      <w:r>
        <w:rPr>
          <w:noProof/>
        </w:rPr>
        <w:pict>
          <v:shape id="_x0000_s1060" type="#_x0000_t32" style="position:absolute;margin-left:33.15pt;margin-top:17.45pt;width:36.75pt;height:0;z-index:251648000" o:connectortype="straight"/>
        </w:pict>
      </w:r>
      <w:r>
        <w:rPr>
          <w:noProof/>
        </w:rPr>
        <w:pict>
          <v:shape id="_x0000_s1061" type="#_x0000_t32" style="position:absolute;margin-left:38.4pt;margin-top:6.95pt;width:31.5pt;height:0;z-index:251646976" o:connectortype="straight"/>
        </w:pict>
      </w:r>
    </w:p>
    <w:p w:rsidR="005A3826" w:rsidRPr="000B274C" w:rsidRDefault="005A3826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noProof/>
        </w:rPr>
        <w:pict>
          <v:shape id="_x0000_s1062" type="#_x0000_t32" style="position:absolute;margin-left:15.15pt;margin-top:10.85pt;width:0;height:6pt;z-index:251662336" o:connectortype="straight"/>
        </w:pict>
      </w:r>
      <w:r>
        <w:rPr>
          <w:noProof/>
        </w:rPr>
        <w:pict>
          <v:shape id="_x0000_s1063" type="#_x0000_t32" style="position:absolute;margin-left:22.65pt;margin-top:4.1pt;width:0;height:6.75pt;z-index:251661312" o:connectortype="straight"/>
        </w:pict>
      </w:r>
      <w:r>
        <w:rPr>
          <w:noProof/>
        </w:rPr>
        <w:pict>
          <v:shape id="_x0000_s1064" type="#_x0000_t32" style="position:absolute;margin-left:43.65pt;margin-top:16.85pt;width:17.25pt;height:0;z-index:251659264" o:connectortype="straight">
            <v:stroke endarrow="block"/>
          </v:shape>
        </w:pict>
      </w:r>
      <w:r>
        <w:rPr>
          <w:noProof/>
        </w:rPr>
        <w:pict>
          <v:shape id="_x0000_s1065" type="#_x0000_t32" style="position:absolute;margin-left:43.65pt;margin-top:10.85pt;width:22.5pt;height:0;z-index:251658240" o:connectortype="straight">
            <v:stroke endarrow="block"/>
          </v:shape>
        </w:pict>
      </w:r>
      <w:r>
        <w:rPr>
          <w:noProof/>
        </w:rPr>
        <w:pict>
          <v:shape id="_x0000_s1066" type="#_x0000_t32" style="position:absolute;margin-left:60.9pt;margin-top:10.85pt;width:0;height:0;z-index:251657216" o:connectortype="straight">
            <v:stroke endarrow="block"/>
          </v:shape>
        </w:pict>
      </w:r>
      <w:r>
        <w:rPr>
          <w:noProof/>
        </w:rPr>
        <w:pict>
          <v:shape id="_x0000_s1067" type="#_x0000_t32" style="position:absolute;margin-left:60.9pt;margin-top:.35pt;width:5.25pt;height:0;z-index:251656192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7.65pt;margin-top:16.85pt;width:0;height:9.75pt;z-index:251652096" o:connectortype="straight"/>
        </w:pict>
      </w:r>
      <w:r>
        <w:rPr>
          <w:noProof/>
        </w:rPr>
        <w:pict>
          <v:shape id="_x0000_s1069" type="#_x0000_t32" style="position:absolute;margin-left:15.15pt;margin-top:16.85pt;width:66pt;height:0;z-index:251651072" o:connectortype="straight"/>
        </w:pict>
      </w:r>
      <w:r>
        <w:rPr>
          <w:noProof/>
        </w:rPr>
        <w:pict>
          <v:shape id="_x0000_s1070" type="#_x0000_t32" style="position:absolute;margin-left:22.65pt;margin-top:10.85pt;width:58.5pt;height:0;z-index:251650048" o:connectortype="straight"/>
        </w:pict>
      </w:r>
      <w:r>
        <w:rPr>
          <w:noProof/>
        </w:rPr>
        <w:pict>
          <v:shape id="_x0000_s1071" type="#_x0000_t32" style="position:absolute;margin-left:27.15pt;margin-top:.35pt;width:49.5pt;height:0;z-index:251649024" o:connectortype="straight"/>
        </w:pict>
      </w:r>
    </w:p>
    <w:p w:rsidR="005A3826" w:rsidRPr="000B274C" w:rsidRDefault="005A3826" w:rsidP="00E6494B">
      <w:pPr>
        <w:spacing w:after="0" w:line="240" w:lineRule="auto"/>
        <w:ind w:left="360"/>
        <w:rPr>
          <w:sz w:val="24"/>
          <w:szCs w:val="24"/>
        </w:rPr>
      </w:pPr>
      <w:r>
        <w:rPr>
          <w:noProof/>
        </w:rPr>
        <w:pict>
          <v:shape id="_x0000_s1072" type="#_x0000_t32" style="position:absolute;left:0;text-align:left;margin-left:43.65pt;margin-top:-.25pt;width:17.25pt;height:0;z-index:251660288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left:0;text-align:left;margin-left:7.65pt;margin-top:-.25pt;width:79.5pt;height:0;z-index:251653120" o:connectortype="straight"/>
        </w:pict>
      </w:r>
      <w:r w:rsidRPr="000B274C">
        <w:rPr>
          <w:b/>
          <w:sz w:val="24"/>
          <w:szCs w:val="24"/>
        </w:rPr>
        <w:t>9</w:t>
      </w:r>
      <w:r w:rsidRPr="000B274C">
        <w:rPr>
          <w:sz w:val="24"/>
          <w:szCs w:val="24"/>
        </w:rPr>
        <w:t>.  30133 sayısının basamak değerleri toplamı kaçtır?</w:t>
      </w:r>
    </w:p>
    <w:p w:rsidR="005A3826" w:rsidRPr="000B274C" w:rsidRDefault="005A3826" w:rsidP="00E6494B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5A3826" w:rsidRPr="000B274C" w:rsidRDefault="005A3826" w:rsidP="00E6494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30133</w:t>
      </w:r>
    </w:p>
    <w:p w:rsidR="005A3826" w:rsidRDefault="005A3826" w:rsidP="00E6494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32106 sayısının birler ve binler basamağının sayı değerleri toplamı kaçtır?</w:t>
      </w:r>
    </w:p>
    <w:p w:rsidR="005A3826" w:rsidRPr="000B274C" w:rsidRDefault="005A3826" w:rsidP="00E6494B">
      <w:pPr>
        <w:spacing w:after="0" w:line="240" w:lineRule="auto"/>
        <w:ind w:left="780"/>
        <w:rPr>
          <w:sz w:val="24"/>
          <w:szCs w:val="24"/>
        </w:rPr>
      </w:pPr>
    </w:p>
    <w:p w:rsidR="005A3826" w:rsidRPr="006B378C" w:rsidRDefault="005A3826" w:rsidP="00E6494B">
      <w:pPr>
        <w:spacing w:after="0" w:line="240" w:lineRule="auto"/>
        <w:ind w:left="780"/>
        <w:rPr>
          <w:b/>
          <w:sz w:val="24"/>
          <w:szCs w:val="24"/>
        </w:rPr>
      </w:pPr>
      <w:r>
        <w:rPr>
          <w:b/>
          <w:sz w:val="24"/>
          <w:szCs w:val="24"/>
        </w:rPr>
        <w:t>6 + 2 = 8</w:t>
      </w:r>
    </w:p>
    <w:p w:rsidR="005A3826" w:rsidRPr="000B274C" w:rsidRDefault="005A3826" w:rsidP="00E6494B">
      <w:pPr>
        <w:spacing w:after="0" w:line="240" w:lineRule="auto"/>
        <w:ind w:left="780"/>
        <w:rPr>
          <w:b/>
          <w:sz w:val="24"/>
          <w:szCs w:val="24"/>
        </w:rPr>
      </w:pPr>
    </w:p>
    <w:p w:rsidR="005A3826" w:rsidRPr="000B274C" w:rsidRDefault="005A3826" w:rsidP="00E6494B">
      <w:pPr>
        <w:ind w:left="360"/>
        <w:rPr>
          <w:sz w:val="24"/>
          <w:szCs w:val="24"/>
        </w:rPr>
      </w:pPr>
    </w:p>
    <w:p w:rsidR="005A3826" w:rsidRDefault="005A3826" w:rsidP="00E6494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Aşağıdaki sayıları  en yakın yüzlüğe yuvarlayınız.</w:t>
      </w:r>
    </w:p>
    <w:p w:rsidR="005A3826" w:rsidRPr="000B274C" w:rsidRDefault="005A3826" w:rsidP="00E6494B">
      <w:pPr>
        <w:spacing w:after="0" w:line="240" w:lineRule="auto"/>
        <w:ind w:left="780"/>
        <w:rPr>
          <w:sz w:val="24"/>
          <w:szCs w:val="24"/>
        </w:rPr>
      </w:pPr>
    </w:p>
    <w:p w:rsidR="005A3826" w:rsidRPr="006B378C" w:rsidRDefault="005A3826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3980: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4000</w:t>
      </w:r>
    </w:p>
    <w:p w:rsidR="005A3826" w:rsidRPr="006B378C" w:rsidRDefault="005A3826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1632:</w:t>
      </w:r>
      <w:r>
        <w:rPr>
          <w:b/>
          <w:sz w:val="24"/>
          <w:szCs w:val="24"/>
        </w:rPr>
        <w:t xml:space="preserve"> 1600</w:t>
      </w:r>
    </w:p>
    <w:p w:rsidR="005A3826" w:rsidRPr="006B378C" w:rsidRDefault="005A3826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5652: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5700 </w:t>
      </w:r>
    </w:p>
    <w:p w:rsidR="005A3826" w:rsidRPr="006B378C" w:rsidRDefault="005A3826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6873: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6900</w:t>
      </w:r>
    </w:p>
    <w:p w:rsidR="005A3826" w:rsidRPr="006B378C" w:rsidRDefault="005A3826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7823: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7800</w:t>
      </w:r>
    </w:p>
    <w:p w:rsidR="005A3826" w:rsidRDefault="005A3826" w:rsidP="00E6494B">
      <w:pPr>
        <w:spacing w:after="0" w:line="240" w:lineRule="auto"/>
        <w:rPr>
          <w:sz w:val="24"/>
          <w:szCs w:val="24"/>
        </w:rPr>
      </w:pPr>
    </w:p>
    <w:p w:rsidR="005A3826" w:rsidRDefault="005A3826" w:rsidP="00E6494B">
      <w:pPr>
        <w:spacing w:after="0" w:line="240" w:lineRule="auto"/>
        <w:rPr>
          <w:b/>
          <w:sz w:val="24"/>
          <w:szCs w:val="24"/>
        </w:rPr>
      </w:pPr>
    </w:p>
    <w:p w:rsidR="005A3826" w:rsidRDefault="005A3826" w:rsidP="00E6494B">
      <w:pPr>
        <w:spacing w:after="0" w:line="240" w:lineRule="auto"/>
        <w:rPr>
          <w:b/>
          <w:sz w:val="24"/>
          <w:szCs w:val="24"/>
        </w:rPr>
      </w:pPr>
    </w:p>
    <w:p w:rsidR="005A3826" w:rsidRDefault="005A3826" w:rsidP="00E6494B">
      <w:pPr>
        <w:spacing w:after="0" w:line="240" w:lineRule="auto"/>
        <w:rPr>
          <w:b/>
          <w:sz w:val="24"/>
          <w:szCs w:val="24"/>
        </w:rPr>
      </w:pPr>
    </w:p>
    <w:p w:rsidR="005A3826" w:rsidRPr="000B274C" w:rsidRDefault="005A3826" w:rsidP="00E6494B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>12</w:t>
      </w:r>
      <w:r w:rsidRPr="000B274C">
        <w:rPr>
          <w:sz w:val="24"/>
          <w:szCs w:val="24"/>
        </w:rPr>
        <w:t>.  Boşluklara uygun gelebilecek sayıları yazınız.</w:t>
      </w:r>
      <w:r>
        <w:rPr>
          <w:sz w:val="24"/>
          <w:szCs w:val="24"/>
        </w:rPr>
        <w:t xml:space="preserve"> </w:t>
      </w:r>
      <w:r w:rsidRPr="00E87F27">
        <w:rPr>
          <w:color w:val="0070C0"/>
          <w:sz w:val="24"/>
          <w:szCs w:val="24"/>
        </w:rPr>
        <w:t>Eğitimhane.com</w:t>
      </w:r>
    </w:p>
    <w:p w:rsidR="005A3826" w:rsidRPr="006B378C" w:rsidRDefault="005A3826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>16 - 21-</w:t>
      </w:r>
      <w:r>
        <w:rPr>
          <w:b/>
          <w:sz w:val="24"/>
          <w:szCs w:val="24"/>
        </w:rPr>
        <w:t>26</w:t>
      </w:r>
      <w:r w:rsidRPr="000B274C">
        <w:rPr>
          <w:sz w:val="24"/>
          <w:szCs w:val="24"/>
        </w:rPr>
        <w:t>- 31- 36 -</w:t>
      </w:r>
      <w:r>
        <w:rPr>
          <w:b/>
          <w:sz w:val="24"/>
          <w:szCs w:val="24"/>
        </w:rPr>
        <w:t>41</w:t>
      </w:r>
    </w:p>
    <w:p w:rsidR="005A3826" w:rsidRPr="000B274C" w:rsidRDefault="005A3826" w:rsidP="00E6494B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>3 – 6 – 5 – 10 -</w:t>
      </w:r>
      <w:r>
        <w:rPr>
          <w:b/>
          <w:sz w:val="24"/>
          <w:szCs w:val="24"/>
        </w:rPr>
        <w:t>9</w:t>
      </w:r>
      <w:r w:rsidRPr="000B274C">
        <w:rPr>
          <w:sz w:val="24"/>
          <w:szCs w:val="24"/>
        </w:rPr>
        <w:t xml:space="preserve"> </w:t>
      </w:r>
    </w:p>
    <w:p w:rsidR="005A3826" w:rsidRPr="000B274C" w:rsidRDefault="005A3826" w:rsidP="00E64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1 – 7 – 6 -  </w:t>
      </w:r>
      <w:r>
        <w:rPr>
          <w:b/>
          <w:sz w:val="24"/>
          <w:szCs w:val="24"/>
        </w:rPr>
        <w:t>12</w:t>
      </w:r>
      <w:r w:rsidRPr="000B274C">
        <w:rPr>
          <w:sz w:val="24"/>
          <w:szCs w:val="24"/>
        </w:rPr>
        <w:t xml:space="preserve"> – 11</w:t>
      </w:r>
    </w:p>
    <w:p w:rsidR="005A3826" w:rsidRDefault="005A3826" w:rsidP="006B378C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98 – 100 – 50 – 52 </w:t>
      </w:r>
      <w:r>
        <w:rPr>
          <w:sz w:val="24"/>
          <w:szCs w:val="24"/>
        </w:rPr>
        <w:t>–</w:t>
      </w:r>
      <w:r>
        <w:rPr>
          <w:b/>
          <w:sz w:val="24"/>
          <w:szCs w:val="24"/>
        </w:rPr>
        <w:t>26</w:t>
      </w:r>
      <w:r w:rsidRPr="000B274C">
        <w:rPr>
          <w:sz w:val="24"/>
          <w:szCs w:val="24"/>
        </w:rPr>
        <w:t xml:space="preserve"> </w:t>
      </w:r>
    </w:p>
    <w:p w:rsidR="005A3826" w:rsidRPr="000B274C" w:rsidRDefault="005A3826" w:rsidP="006B378C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13. </w:t>
      </w:r>
      <w:r w:rsidRPr="000B274C">
        <w:rPr>
          <w:sz w:val="24"/>
          <w:szCs w:val="24"/>
        </w:rPr>
        <w:t>Birler bölüğü 246, binler bölüğü 5 olan sayıyı yazınız.</w:t>
      </w:r>
    </w:p>
    <w:p w:rsidR="005A3826" w:rsidRPr="000B274C" w:rsidRDefault="005A3826" w:rsidP="00E6494B">
      <w:pPr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</w:t>
      </w:r>
      <w:r w:rsidRPr="000B274C">
        <w:rPr>
          <w:sz w:val="24"/>
          <w:szCs w:val="24"/>
        </w:rPr>
        <w:t>A) 24605                               B)500246</w:t>
      </w:r>
    </w:p>
    <w:p w:rsidR="005A3826" w:rsidRPr="000B274C" w:rsidRDefault="005A3826" w:rsidP="00E6494B">
      <w:pPr>
        <w:tabs>
          <w:tab w:val="center" w:pos="31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</w:t>
      </w:r>
      <w:r w:rsidRPr="000B274C">
        <w:rPr>
          <w:sz w:val="24"/>
          <w:szCs w:val="24"/>
        </w:rPr>
        <w:t>)5246</w:t>
      </w:r>
      <w:r w:rsidRPr="000B274C">
        <w:rPr>
          <w:sz w:val="24"/>
          <w:szCs w:val="24"/>
        </w:rPr>
        <w:tab/>
        <w:t xml:space="preserve">             D)2465</w:t>
      </w:r>
    </w:p>
    <w:p w:rsidR="005A3826" w:rsidRDefault="005A3826" w:rsidP="00EA4E89">
      <w:pPr>
        <w:tabs>
          <w:tab w:val="center" w:pos="3164"/>
        </w:tabs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14 </w:t>
      </w:r>
      <w:r w:rsidRPr="000B274C">
        <w:rPr>
          <w:sz w:val="24"/>
          <w:szCs w:val="24"/>
        </w:rPr>
        <w:t>.</w:t>
      </w:r>
      <w:r>
        <w:rPr>
          <w:sz w:val="24"/>
          <w:szCs w:val="24"/>
        </w:rPr>
        <w:t xml:space="preserve"> 37159 sayısının onlar ve binler basamağındaki rakamları yer değiştirirsek sayıda nasıl bir değişiklik olur?</w:t>
      </w:r>
    </w:p>
    <w:p w:rsidR="005A3826" w:rsidRPr="000B274C" w:rsidRDefault="005A3826" w:rsidP="00EA4E89">
      <w:pPr>
        <w:rPr>
          <w:sz w:val="24"/>
          <w:szCs w:val="24"/>
        </w:rPr>
      </w:pPr>
      <w:r>
        <w:rPr>
          <w:sz w:val="24"/>
          <w:szCs w:val="24"/>
        </w:rPr>
        <w:t xml:space="preserve"> A)1980 artar</w:t>
      </w:r>
      <w:r w:rsidRPr="000B2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  <w:r w:rsidRPr="000B274C">
        <w:rPr>
          <w:sz w:val="24"/>
          <w:szCs w:val="24"/>
        </w:rPr>
        <w:t>)</w:t>
      </w:r>
      <w:r>
        <w:rPr>
          <w:sz w:val="24"/>
          <w:szCs w:val="24"/>
        </w:rPr>
        <w:t>1980 azalır  C)360 olur D)Değişmez</w:t>
      </w:r>
    </w:p>
    <w:p w:rsidR="005A3826" w:rsidRPr="000B274C" w:rsidRDefault="005A3826" w:rsidP="00E6494B">
      <w:pPr>
        <w:tabs>
          <w:tab w:val="center" w:pos="3164"/>
        </w:tabs>
        <w:spacing w:after="0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t>15</w:t>
      </w:r>
      <w:r w:rsidRPr="000B274C">
        <w:rPr>
          <w:sz w:val="24"/>
          <w:szCs w:val="24"/>
        </w:rPr>
        <w:t>.  (348+124) işlemi için yapılabilecek en iyi tahmin hangisidir?</w:t>
      </w:r>
    </w:p>
    <w:p w:rsidR="005A3826" w:rsidRPr="000B274C" w:rsidRDefault="005A3826" w:rsidP="00E6494B">
      <w:pPr>
        <w:tabs>
          <w:tab w:val="center" w:pos="3164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0B274C">
        <w:rPr>
          <w:sz w:val="24"/>
          <w:szCs w:val="24"/>
        </w:rPr>
        <w:t xml:space="preserve">A) 410  </w:t>
      </w:r>
      <w:r>
        <w:rPr>
          <w:sz w:val="24"/>
          <w:szCs w:val="24"/>
        </w:rPr>
        <w:t xml:space="preserve">     </w:t>
      </w:r>
      <w:r w:rsidRPr="000B274C">
        <w:rPr>
          <w:sz w:val="24"/>
          <w:szCs w:val="24"/>
        </w:rPr>
        <w:t xml:space="preserve">  B)440     </w:t>
      </w: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C</w:t>
      </w:r>
      <w:r w:rsidRPr="000B274C">
        <w:rPr>
          <w:sz w:val="24"/>
          <w:szCs w:val="24"/>
        </w:rPr>
        <w:t xml:space="preserve">)470     </w:t>
      </w:r>
      <w:r>
        <w:rPr>
          <w:sz w:val="24"/>
          <w:szCs w:val="24"/>
        </w:rPr>
        <w:t xml:space="preserve">      </w:t>
      </w:r>
      <w:r w:rsidRPr="000B274C">
        <w:rPr>
          <w:sz w:val="24"/>
          <w:szCs w:val="24"/>
        </w:rPr>
        <w:t xml:space="preserve">  D)500</w:t>
      </w: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16. </w:t>
      </w:r>
      <w:r w:rsidRPr="000B274C">
        <w:rPr>
          <w:sz w:val="24"/>
          <w:szCs w:val="24"/>
        </w:rPr>
        <w:t>Yüz binler basamağı 4, binler basamağı 7, yüzler basamağı 2 ve birler basamağı 9 olan sayı hangisidir?</w:t>
      </w: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A) 47209                           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  <w:r w:rsidRPr="000B274C">
        <w:rPr>
          <w:sz w:val="24"/>
          <w:szCs w:val="24"/>
        </w:rPr>
        <w:t>) 407209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C) 4729                                    D) 400709</w:t>
      </w: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17. </w:t>
      </w:r>
      <w:r w:rsidRPr="000B274C">
        <w:rPr>
          <w:sz w:val="24"/>
          <w:szCs w:val="24"/>
        </w:rPr>
        <w:t xml:space="preserve"> 654 &lt; a eşitsizliğinde  ‘’a’’ en az kaç olabilir?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A) 653    B)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65</w:t>
      </w:r>
      <w:r>
        <w:rPr>
          <w:sz w:val="24"/>
          <w:szCs w:val="24"/>
        </w:rPr>
        <w:t xml:space="preserve">6    C) 654     </w:t>
      </w:r>
      <w:r>
        <w:rPr>
          <w:b/>
          <w:sz w:val="24"/>
          <w:szCs w:val="24"/>
        </w:rPr>
        <w:t>D</w:t>
      </w:r>
      <w:r>
        <w:rPr>
          <w:sz w:val="24"/>
          <w:szCs w:val="24"/>
        </w:rPr>
        <w:t>) 655</w:t>
      </w: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>18.</w:t>
      </w:r>
      <w:r>
        <w:rPr>
          <w:b/>
          <w:sz w:val="24"/>
          <w:szCs w:val="24"/>
        </w:rPr>
        <w:t xml:space="preserve"> 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Dört basamaklı en büyük çift sayı ile üç basamaklı en küçük tek sayının farkı kaçtır?</w:t>
      </w:r>
    </w:p>
    <w:p w:rsidR="005A3826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A) 10099   </w:t>
      </w:r>
      <w:r>
        <w:rPr>
          <w:b/>
          <w:sz w:val="24"/>
          <w:szCs w:val="24"/>
        </w:rPr>
        <w:t>B</w:t>
      </w:r>
      <w:r w:rsidRPr="000B274C">
        <w:rPr>
          <w:sz w:val="24"/>
          <w:szCs w:val="24"/>
        </w:rPr>
        <w:t>) 9897   C) 9899   D) 9898</w:t>
      </w:r>
    </w:p>
    <w:p w:rsidR="005A3826" w:rsidRPr="000B274C" w:rsidRDefault="005A3826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5A3826" w:rsidRDefault="005A3826" w:rsidP="00E6494B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19. </w:t>
      </w:r>
      <w:r w:rsidRPr="000B274C">
        <w:rPr>
          <w:sz w:val="24"/>
          <w:szCs w:val="24"/>
        </w:rPr>
        <w:t>Okulumuzdaki erkek öğrencilerin sayısı, kız öğrencilerin sayısından 328 fazladır. Kız öğrencilerin sayısı 514 olduğuna göre okulumuzdaki toplam öğrenci sayısı kaçtır?</w:t>
      </w:r>
      <w:r w:rsidRPr="001B0549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.  </w:t>
      </w:r>
    </w:p>
    <w:p w:rsidR="005A3826" w:rsidRDefault="005A3826" w:rsidP="00E6494B">
      <w:pPr>
        <w:spacing w:after="0" w:line="240" w:lineRule="auto"/>
        <w:ind w:left="360"/>
        <w:rPr>
          <w:sz w:val="24"/>
          <w:szCs w:val="24"/>
        </w:rPr>
      </w:pPr>
    </w:p>
    <w:p w:rsidR="005A3826" w:rsidRPr="00E76A25" w:rsidRDefault="005A3826" w:rsidP="00E6494B">
      <w:pPr>
        <w:spacing w:after="0"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514 + 328 = 842 erkek öğrenciler</w:t>
      </w:r>
    </w:p>
    <w:p w:rsidR="005A3826" w:rsidRPr="00E76A25" w:rsidRDefault="005A3826" w:rsidP="00E6494B">
      <w:pPr>
        <w:spacing w:after="0"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842 + 328 = 1170 toplam öğrenci</w:t>
      </w:r>
    </w:p>
    <w:p w:rsidR="005A3826" w:rsidRDefault="005A3826" w:rsidP="00E6494B">
      <w:pPr>
        <w:spacing w:after="0" w:line="240" w:lineRule="auto"/>
        <w:ind w:left="360"/>
        <w:rPr>
          <w:sz w:val="24"/>
          <w:szCs w:val="24"/>
        </w:rPr>
      </w:pPr>
    </w:p>
    <w:p w:rsidR="005A3826" w:rsidRDefault="005A3826" w:rsidP="00E6494B">
      <w:pPr>
        <w:spacing w:after="0" w:line="240" w:lineRule="auto"/>
        <w:ind w:left="360"/>
        <w:rPr>
          <w:sz w:val="24"/>
          <w:szCs w:val="24"/>
        </w:rPr>
      </w:pPr>
    </w:p>
    <w:p w:rsidR="005A3826" w:rsidRPr="000B274C" w:rsidRDefault="005A3826" w:rsidP="00E64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20.   </w:t>
      </w:r>
      <w:r w:rsidRPr="000B274C">
        <w:rPr>
          <w:sz w:val="24"/>
          <w:szCs w:val="24"/>
        </w:rPr>
        <w:t>9,8,2,0 rakamlarını kullanarak;</w:t>
      </w:r>
    </w:p>
    <w:p w:rsidR="005A3826" w:rsidRPr="000B274C" w:rsidRDefault="005A3826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küçük sayı: </w:t>
      </w:r>
      <w:r>
        <w:rPr>
          <w:b/>
          <w:sz w:val="24"/>
          <w:szCs w:val="24"/>
        </w:rPr>
        <w:t>2089</w:t>
      </w:r>
    </w:p>
    <w:p w:rsidR="005A3826" w:rsidRPr="000B274C" w:rsidRDefault="005A3826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küçük çift sayı: </w:t>
      </w:r>
      <w:r>
        <w:rPr>
          <w:b/>
          <w:sz w:val="24"/>
          <w:szCs w:val="24"/>
        </w:rPr>
        <w:t>2098</w:t>
      </w:r>
    </w:p>
    <w:p w:rsidR="005A3826" w:rsidRPr="000B274C" w:rsidRDefault="005A3826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büyük tek sayı: </w:t>
      </w:r>
      <w:r>
        <w:rPr>
          <w:b/>
          <w:sz w:val="24"/>
          <w:szCs w:val="24"/>
        </w:rPr>
        <w:t>8209</w:t>
      </w:r>
    </w:p>
    <w:p w:rsidR="005A3826" w:rsidRPr="000B274C" w:rsidRDefault="005A3826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büyük sayı: </w:t>
      </w:r>
      <w:r>
        <w:rPr>
          <w:b/>
          <w:sz w:val="24"/>
          <w:szCs w:val="24"/>
        </w:rPr>
        <w:t>9820</w:t>
      </w:r>
    </w:p>
    <w:p w:rsidR="005A3826" w:rsidRDefault="005A3826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4000’den küçük en büyük sa</w:t>
      </w:r>
      <w:r>
        <w:rPr>
          <w:sz w:val="24"/>
          <w:szCs w:val="24"/>
        </w:rPr>
        <w:t xml:space="preserve">yı: </w:t>
      </w:r>
      <w:r>
        <w:rPr>
          <w:b/>
          <w:sz w:val="24"/>
          <w:szCs w:val="24"/>
        </w:rPr>
        <w:t>2980</w:t>
      </w:r>
    </w:p>
    <w:p w:rsidR="005A3826" w:rsidRDefault="005A3826" w:rsidP="00E6494B">
      <w:pPr>
        <w:spacing w:after="0" w:line="240" w:lineRule="auto"/>
        <w:ind w:left="1440"/>
        <w:rPr>
          <w:sz w:val="24"/>
          <w:szCs w:val="24"/>
        </w:rPr>
      </w:pPr>
    </w:p>
    <w:p w:rsidR="005A3826" w:rsidRDefault="005A3826" w:rsidP="00E6494B">
      <w:pPr>
        <w:tabs>
          <w:tab w:val="center" w:pos="3164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b/>
          <w:sz w:val="24"/>
          <w:szCs w:val="24"/>
        </w:rPr>
        <w:t>BAŞARILAR…..</w:t>
      </w:r>
    </w:p>
    <w:p w:rsidR="005A3826" w:rsidRDefault="005A3826" w:rsidP="00C91165">
      <w:pPr>
        <w:tabs>
          <w:tab w:val="center" w:pos="3164"/>
        </w:tabs>
        <w:spacing w:after="0"/>
        <w:rPr>
          <w:b/>
          <w:sz w:val="28"/>
          <w:szCs w:val="28"/>
        </w:rPr>
        <w:sectPr w:rsidR="005A3826" w:rsidSect="00E6494B">
          <w:type w:val="continuous"/>
          <w:pgSz w:w="11906" w:h="16838"/>
          <w:pgMar w:top="567" w:right="567" w:bottom="249" w:left="567" w:header="709" w:footer="709" w:gutter="0"/>
          <w:cols w:num="2" w:space="708"/>
          <w:docGrid w:linePitch="360"/>
        </w:sectPr>
      </w:pPr>
      <w:r>
        <w:rPr>
          <w:b/>
          <w:sz w:val="24"/>
          <w:szCs w:val="24"/>
        </w:rPr>
        <w:t>Her sorunun cevabı ‘’5’’ puandır……</w:t>
      </w:r>
    </w:p>
    <w:p w:rsidR="005A3826" w:rsidRDefault="005A3826" w:rsidP="00C91165">
      <w:pPr>
        <w:tabs>
          <w:tab w:val="center" w:pos="2810"/>
        </w:tabs>
        <w:rPr>
          <w:b/>
          <w:sz w:val="28"/>
          <w:szCs w:val="28"/>
        </w:rPr>
      </w:pPr>
    </w:p>
    <w:sectPr w:rsidR="005A3826" w:rsidSect="00E6494B">
      <w:type w:val="continuous"/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42736"/>
    <w:multiLevelType w:val="hybridMultilevel"/>
    <w:tmpl w:val="25B4BC38"/>
    <w:lvl w:ilvl="0" w:tplc="6B10B0B8">
      <w:start w:val="129"/>
      <w:numFmt w:val="decimal"/>
      <w:lvlText w:val="%1"/>
      <w:lvlJc w:val="left"/>
      <w:pPr>
        <w:tabs>
          <w:tab w:val="num" w:pos="1845"/>
        </w:tabs>
        <w:ind w:left="1845" w:hanging="13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EC70ACD"/>
    <w:multiLevelType w:val="hybridMultilevel"/>
    <w:tmpl w:val="98405408"/>
    <w:lvl w:ilvl="0" w:tplc="F32C5E42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F32C5E42">
      <w:start w:val="10"/>
      <w:numFmt w:val="decimal"/>
      <w:lvlText w:val="%3."/>
      <w:lvlJc w:val="left"/>
      <w:pPr>
        <w:tabs>
          <w:tab w:val="num" w:pos="2400"/>
        </w:tabs>
        <w:ind w:left="2400" w:hanging="42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502F9C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775357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166C5"/>
    <w:multiLevelType w:val="hybridMultilevel"/>
    <w:tmpl w:val="98405408"/>
    <w:lvl w:ilvl="0" w:tplc="F32C5E42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F32C5E42">
      <w:start w:val="10"/>
      <w:numFmt w:val="decimal"/>
      <w:lvlText w:val="%3."/>
      <w:lvlJc w:val="left"/>
      <w:pPr>
        <w:tabs>
          <w:tab w:val="num" w:pos="2400"/>
        </w:tabs>
        <w:ind w:left="2400" w:hanging="42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EA45798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FBE0BDD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AA2"/>
    <w:rsid w:val="000B274C"/>
    <w:rsid w:val="001B0549"/>
    <w:rsid w:val="00272AA2"/>
    <w:rsid w:val="00290F79"/>
    <w:rsid w:val="002D4284"/>
    <w:rsid w:val="002F7B21"/>
    <w:rsid w:val="00311CE1"/>
    <w:rsid w:val="00432422"/>
    <w:rsid w:val="004B3EC7"/>
    <w:rsid w:val="005A3826"/>
    <w:rsid w:val="005D3229"/>
    <w:rsid w:val="00653197"/>
    <w:rsid w:val="006B378C"/>
    <w:rsid w:val="006E60C5"/>
    <w:rsid w:val="007A6EE3"/>
    <w:rsid w:val="007E16BF"/>
    <w:rsid w:val="007F5067"/>
    <w:rsid w:val="008643A8"/>
    <w:rsid w:val="008C2192"/>
    <w:rsid w:val="00906629"/>
    <w:rsid w:val="00980AE9"/>
    <w:rsid w:val="00A04040"/>
    <w:rsid w:val="00A13896"/>
    <w:rsid w:val="00AE7ED9"/>
    <w:rsid w:val="00BB10C3"/>
    <w:rsid w:val="00C91165"/>
    <w:rsid w:val="00C9171F"/>
    <w:rsid w:val="00CB5580"/>
    <w:rsid w:val="00CE081F"/>
    <w:rsid w:val="00D0731C"/>
    <w:rsid w:val="00D21FA5"/>
    <w:rsid w:val="00DA5D46"/>
    <w:rsid w:val="00E50EB0"/>
    <w:rsid w:val="00E6494B"/>
    <w:rsid w:val="00E76A25"/>
    <w:rsid w:val="00E87F27"/>
    <w:rsid w:val="00E91A5E"/>
    <w:rsid w:val="00EA4CBA"/>
    <w:rsid w:val="00EA4E89"/>
    <w:rsid w:val="00ED7112"/>
    <w:rsid w:val="00EF01A9"/>
    <w:rsid w:val="00EF3EAD"/>
    <w:rsid w:val="00F3197B"/>
    <w:rsid w:val="00F5142D"/>
    <w:rsid w:val="00F62D1D"/>
    <w:rsid w:val="00F650FE"/>
    <w:rsid w:val="00F93C1E"/>
    <w:rsid w:val="00FE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42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F7B21"/>
  </w:style>
  <w:style w:type="character" w:styleId="Hyperlink">
    <w:name w:val="Hyperlink"/>
    <w:basedOn w:val="DefaultParagraphFont"/>
    <w:uiPriority w:val="99"/>
    <w:rsid w:val="00A040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</TotalTime>
  <Pages>5</Pages>
  <Words>1200</Words>
  <Characters>6843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2012-11-03T19:16:00Z</cp:lastPrinted>
  <dcterms:created xsi:type="dcterms:W3CDTF">2012-11-02T21:35:00Z</dcterms:created>
  <dcterms:modified xsi:type="dcterms:W3CDTF">2013-10-01T08:38:00Z</dcterms:modified>
  <cp:category>www.sorubak.com</cp:category>
  <cp:version>www.sorubak.com</cp:version>
</cp:coreProperties>
</file>