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05F" w:rsidRDefault="00FC105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alt="http://t0.gstatic.com/images?q=tbn:ANd9GcRPBLUqDhFnUQ0gRUnIO2bWvPhCNvP-CAx37D2qykTiiHx-52HGhXwm_rM" style="position:absolute;margin-left:532.4pt;margin-top:-11.1pt;width:33.9pt;height:54.3pt;z-index:251625472;visibility:visible">
            <v:imagedata r:id="rId5" o:title=""/>
            <w10:wrap type="square"/>
          </v:shape>
        </w:pict>
      </w:r>
      <w:r>
        <w:rPr>
          <w:noProof/>
        </w:rPr>
        <w:pict>
          <v:shape id="Resim 2" o:spid="_x0000_s1027" type="#_x0000_t75" alt="http://t3.gstatic.com/images?q=tbn:ANd9GcRKl7I4vrN7gp2mJF4JmStEzUw6F0J4vsGL6PG4fde_9hssIxB3bo0B2mw" style="position:absolute;margin-left:-2.4pt;margin-top:23.35pt;width:24.3pt;height:45.6pt;z-index:251624448;visibility:visible">
            <v:imagedata r:id="rId6" o:title=""/>
            <w10:wrap type="square"/>
          </v:shape>
        </w:pict>
      </w:r>
      <w:r>
        <w:rPr>
          <w:noProof/>
        </w:rPr>
        <w:pict>
          <v:group id="_x0000_s1028" style="position:absolute;margin-left:35.1pt;margin-top:-45.9pt;width:498.65pt;height:90pt;z-index:251623424" coordorigin="941,210" coordsize="9973,18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2717;top:210;width:6300;height:455" fillcolor="#fde9d9" strokeweight="1.5pt">
              <v:textbox style="mso-next-textbox:#_x0000_s1029">
                <w:txbxContent>
                  <w:p w:rsidR="00FC105F" w:rsidRPr="00FD0F82" w:rsidRDefault="00FC105F" w:rsidP="00F93D11">
                    <w:pPr>
                      <w:jc w:val="center"/>
                      <w:rPr>
                        <w:b/>
                      </w:rPr>
                    </w:pPr>
                    <w:r w:rsidRPr="00FD0F82">
                      <w:rPr>
                        <w:b/>
                      </w:rPr>
                      <w:t>YAHYA KEMAL BEYATLI İLKOKULU</w:t>
                    </w:r>
                  </w:p>
                </w:txbxContent>
              </v:textbox>
            </v:shape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1030" type="#_x0000_t98" style="position:absolute;left:941;top:500;width:9973;height:1510" fillcolor="#fde9d9" strokecolor="#00b0f0" strokeweight="3pt"/>
            <v:roundrect id="_x0000_s1031" style="position:absolute;left:941;top:665;width:3546;height:1345" arcsize="10923f" fillcolor="#fde9d9" strokecolor="#f30" strokeweight="2.25pt">
              <v:textbox style="mso-next-textbox:#_x0000_s1031">
                <w:txbxContent>
                  <w:p w:rsidR="00FC105F" w:rsidRPr="006D5868" w:rsidRDefault="00FC105F" w:rsidP="00F93D11">
                    <w:pPr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ADI:</w:t>
                    </w:r>
                    <w:r>
                      <w:rPr>
                        <w:b/>
                      </w:rPr>
                      <w:t>……………………………</w:t>
                    </w:r>
                  </w:p>
                  <w:p w:rsidR="00FC105F" w:rsidRPr="006D5868" w:rsidRDefault="00FC105F" w:rsidP="00F93D11">
                    <w:pPr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SOYADI:</w:t>
                    </w:r>
                    <w:r>
                      <w:rPr>
                        <w:b/>
                      </w:rPr>
                      <w:t>………………………</w:t>
                    </w:r>
                  </w:p>
                  <w:p w:rsidR="00FC105F" w:rsidRPr="006D5868" w:rsidRDefault="00FC105F" w:rsidP="00F93D11">
                    <w:pPr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SINIFI:………………………..</w:t>
                    </w:r>
                  </w:p>
                  <w:p w:rsidR="00FC105F" w:rsidRPr="006D5868" w:rsidRDefault="00FC105F" w:rsidP="00F93D11">
                    <w:pPr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NO:………………………..</w:t>
                    </w:r>
                  </w:p>
                </w:txbxContent>
              </v:textbox>
            </v:roundrect>
            <v:roundrect id="_x0000_s1032" style="position:absolute;left:4487;top:665;width:3933;height:1345" arcsize="10923f" fillcolor="#fde9d9">
              <v:textbox style="mso-next-textbox:#_x0000_s1032">
                <w:txbxContent>
                  <w:p w:rsidR="00FC105F" w:rsidRPr="006D5868" w:rsidRDefault="00FC105F" w:rsidP="00F93D11">
                    <w:pPr>
                      <w:spacing w:line="240" w:lineRule="atLeast"/>
                      <w:jc w:val="center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201</w:t>
                    </w:r>
                    <w:r>
                      <w:rPr>
                        <w:b/>
                      </w:rPr>
                      <w:t>3</w:t>
                    </w:r>
                    <w:r w:rsidRPr="006D5868">
                      <w:rPr>
                        <w:b/>
                      </w:rPr>
                      <w:t>-201</w:t>
                    </w:r>
                    <w:r>
                      <w:rPr>
                        <w:b/>
                      </w:rPr>
                      <w:t>4</w:t>
                    </w:r>
                  </w:p>
                  <w:p w:rsidR="00FC105F" w:rsidRPr="006D5868" w:rsidRDefault="00FC105F" w:rsidP="00F93D11">
                    <w:pPr>
                      <w:spacing w:line="240" w:lineRule="atLeast"/>
                      <w:jc w:val="center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 xml:space="preserve">EĞİTİM-ÖĞRETİM YILI </w:t>
                    </w:r>
                  </w:p>
                  <w:p w:rsidR="00FC105F" w:rsidRPr="006D5868" w:rsidRDefault="00FC105F" w:rsidP="00F93D11">
                    <w:pPr>
                      <w:spacing w:line="240" w:lineRule="atLeast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MATEMATİK</w:t>
                    </w:r>
                  </w:p>
                  <w:p w:rsidR="00FC105F" w:rsidRPr="004D38FF" w:rsidRDefault="00FC105F" w:rsidP="00F93D11">
                    <w:pPr>
                      <w:spacing w:line="240" w:lineRule="atLeast"/>
                      <w:jc w:val="center"/>
                      <w:rPr>
                        <w:rFonts w:ascii="Comic Sans MS" w:hAnsi="Comic Sans MS"/>
                        <w:b/>
                      </w:rPr>
                    </w:pPr>
                    <w:r w:rsidRPr="006D5868">
                      <w:rPr>
                        <w:b/>
                      </w:rPr>
                      <w:t xml:space="preserve"> 1. DÖNEM 1.YAZILI</w:t>
                    </w:r>
                    <w:r w:rsidRPr="004D38FF">
                      <w:rPr>
                        <w:rFonts w:ascii="Comic Sans MS" w:hAnsi="Comic Sans MS"/>
                        <w:b/>
                      </w:rPr>
                      <w:t xml:space="preserve"> </w:t>
                    </w:r>
                    <w:r w:rsidRPr="006D5868">
                      <w:rPr>
                        <w:b/>
                      </w:rPr>
                      <w:t>SINAVI</w:t>
                    </w:r>
                  </w:p>
                </w:txbxContent>
              </v:textbox>
            </v:roundrect>
            <v:roundrect id="_x0000_s1033" style="position:absolute;left:8420;top:665;width:2494;height:1345" arcsize="10923f" fillcolor="#fde9d9" strokecolor="#f30" strokeweight="2.25pt">
              <v:textbox style="mso-next-textbox:#_x0000_s1033">
                <w:txbxContent>
                  <w:p w:rsidR="00FC105F" w:rsidRPr="00F93D11" w:rsidRDefault="00FC105F" w:rsidP="00F93D11">
                    <w:pPr>
                      <w:rPr>
                        <w:b/>
                        <w:sz w:val="26"/>
                        <w:szCs w:val="26"/>
                      </w:rPr>
                    </w:pPr>
                    <w:r w:rsidRPr="00F93D11">
                      <w:rPr>
                        <w:b/>
                        <w:sz w:val="26"/>
                        <w:szCs w:val="26"/>
                      </w:rPr>
                      <w:t>07.11.201</w:t>
                    </w:r>
                    <w:r>
                      <w:rPr>
                        <w:b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w10:wrap type="square"/>
          </v:group>
        </w:pict>
      </w:r>
    </w:p>
    <w:tbl>
      <w:tblPr>
        <w:tblpPr w:leftFromText="141" w:rightFromText="141" w:vertAnchor="page" w:horzAnchor="margin" w:tblpX="108" w:tblpY="2758"/>
        <w:tblW w:w="5387" w:type="dxa"/>
        <w:tblBorders>
          <w:top w:val="thickThinLargeGap" w:sz="24" w:space="0" w:color="E36C0A"/>
          <w:left w:val="thickThinLargeGap" w:sz="24" w:space="0" w:color="E36C0A"/>
          <w:bottom w:val="thickThinLargeGap" w:sz="24" w:space="0" w:color="E36C0A"/>
          <w:right w:val="thickThinLargeGap" w:sz="24" w:space="0" w:color="E36C0A"/>
          <w:insideH w:val="thickThinLargeGap" w:sz="24" w:space="0" w:color="E36C0A"/>
          <w:insideV w:val="thickThinLargeGap" w:sz="24" w:space="0" w:color="E36C0A"/>
        </w:tblBorders>
        <w:tblLook w:val="00A0"/>
      </w:tblPr>
      <w:tblGrid>
        <w:gridCol w:w="1526"/>
        <w:gridCol w:w="3861"/>
      </w:tblGrid>
      <w:tr w:rsidR="00FC105F" w:rsidRPr="00E07051" w:rsidTr="007B1CE8">
        <w:trPr>
          <w:trHeight w:val="323"/>
        </w:trPr>
        <w:tc>
          <w:tcPr>
            <w:tcW w:w="1526" w:type="dxa"/>
            <w:vAlign w:val="center"/>
          </w:tcPr>
          <w:p w:rsidR="00FC105F" w:rsidRPr="007B1CE8" w:rsidRDefault="00FC105F" w:rsidP="007B1CE8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  <w:lang w:eastAsia="en-US"/>
              </w:rPr>
            </w:pPr>
            <w:r w:rsidRPr="007B1CE8">
              <w:rPr>
                <w:rFonts w:ascii="Comic Sans MS" w:hAnsi="Comic Sans MS"/>
                <w:b/>
                <w:color w:val="000000"/>
                <w:sz w:val="20"/>
                <w:szCs w:val="20"/>
                <w:lang w:eastAsia="en-US"/>
              </w:rPr>
              <w:t xml:space="preserve">       SAYI</w:t>
            </w:r>
          </w:p>
        </w:tc>
        <w:tc>
          <w:tcPr>
            <w:tcW w:w="3861" w:type="dxa"/>
            <w:vAlign w:val="center"/>
          </w:tcPr>
          <w:p w:rsidR="00FC105F" w:rsidRPr="007B1CE8" w:rsidRDefault="00FC105F" w:rsidP="007B1CE8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  <w:lang w:eastAsia="en-US"/>
              </w:rPr>
            </w:pPr>
            <w:r w:rsidRPr="007B1CE8">
              <w:rPr>
                <w:rFonts w:ascii="Comic Sans MS" w:hAnsi="Comic Sans MS"/>
                <w:b/>
                <w:color w:val="000000"/>
                <w:sz w:val="20"/>
                <w:szCs w:val="20"/>
                <w:lang w:eastAsia="en-US"/>
              </w:rPr>
              <w:t>OKUNUŞU</w:t>
            </w:r>
          </w:p>
        </w:tc>
      </w:tr>
      <w:tr w:rsidR="00FC105F" w:rsidTr="007B1CE8">
        <w:trPr>
          <w:trHeight w:val="331"/>
        </w:trPr>
        <w:tc>
          <w:tcPr>
            <w:tcW w:w="1526" w:type="dxa"/>
            <w:vAlign w:val="center"/>
          </w:tcPr>
          <w:p w:rsidR="00FC105F" w:rsidRPr="007B1CE8" w:rsidRDefault="00FC105F" w:rsidP="007B1CE8">
            <w:pPr>
              <w:jc w:val="center"/>
              <w:rPr>
                <w:rFonts w:ascii="Cambria" w:hAnsi="Cambria"/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7B1CE8">
              <w:rPr>
                <w:rFonts w:ascii="Cambria" w:hAnsi="Cambria"/>
                <w:b/>
                <w:i/>
                <w:color w:val="000000"/>
                <w:sz w:val="22"/>
                <w:szCs w:val="22"/>
                <w:lang w:eastAsia="en-US"/>
              </w:rPr>
              <w:t xml:space="preserve">    3 875</w:t>
            </w:r>
          </w:p>
        </w:tc>
        <w:tc>
          <w:tcPr>
            <w:tcW w:w="3861" w:type="dxa"/>
            <w:vAlign w:val="center"/>
          </w:tcPr>
          <w:p w:rsidR="00FC105F" w:rsidRPr="007B1CE8" w:rsidRDefault="00FC105F" w:rsidP="007B1CE8">
            <w:pPr>
              <w:jc w:val="center"/>
              <w:rPr>
                <w:rFonts w:ascii="Cambria" w:hAnsi="Cambria"/>
                <w:i/>
                <w:color w:val="000000"/>
                <w:sz w:val="22"/>
                <w:szCs w:val="22"/>
                <w:lang w:eastAsia="en-US"/>
              </w:rPr>
            </w:pPr>
          </w:p>
        </w:tc>
      </w:tr>
      <w:tr w:rsidR="00FC105F" w:rsidTr="007B1CE8">
        <w:trPr>
          <w:trHeight w:val="308"/>
        </w:trPr>
        <w:tc>
          <w:tcPr>
            <w:tcW w:w="1526" w:type="dxa"/>
            <w:vAlign w:val="center"/>
          </w:tcPr>
          <w:p w:rsidR="00FC105F" w:rsidRPr="007B1CE8" w:rsidRDefault="00FC105F" w:rsidP="007B1CE8">
            <w:pPr>
              <w:rPr>
                <w:rFonts w:ascii="Cambria" w:hAnsi="Cambria"/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7B1CE8">
              <w:rPr>
                <w:rFonts w:ascii="Cambria" w:hAnsi="Cambria"/>
                <w:b/>
                <w:i/>
                <w:color w:val="000000"/>
                <w:sz w:val="22"/>
                <w:szCs w:val="22"/>
                <w:lang w:eastAsia="en-US"/>
              </w:rPr>
              <w:t xml:space="preserve">   20 405</w:t>
            </w:r>
          </w:p>
        </w:tc>
        <w:tc>
          <w:tcPr>
            <w:tcW w:w="3861" w:type="dxa"/>
            <w:vAlign w:val="center"/>
          </w:tcPr>
          <w:p w:rsidR="00FC105F" w:rsidRPr="007B1CE8" w:rsidRDefault="00FC105F" w:rsidP="007B1CE8">
            <w:pPr>
              <w:jc w:val="center"/>
              <w:rPr>
                <w:rFonts w:ascii="Cambria" w:hAnsi="Cambria"/>
                <w:i/>
                <w:color w:val="000000"/>
                <w:sz w:val="22"/>
                <w:szCs w:val="22"/>
                <w:lang w:eastAsia="en-US"/>
              </w:rPr>
            </w:pPr>
          </w:p>
        </w:tc>
      </w:tr>
      <w:tr w:rsidR="00FC105F" w:rsidTr="007B1CE8">
        <w:trPr>
          <w:trHeight w:val="330"/>
        </w:trPr>
        <w:tc>
          <w:tcPr>
            <w:tcW w:w="1526" w:type="dxa"/>
            <w:vAlign w:val="center"/>
          </w:tcPr>
          <w:p w:rsidR="00FC105F" w:rsidRPr="007B1CE8" w:rsidRDefault="00FC105F" w:rsidP="007B1CE8">
            <w:pPr>
              <w:rPr>
                <w:rFonts w:ascii="Cambria" w:hAnsi="Cambria"/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7B1CE8">
              <w:rPr>
                <w:rFonts w:ascii="Cambria" w:hAnsi="Cambria"/>
                <w:b/>
                <w:i/>
                <w:color w:val="000000"/>
                <w:sz w:val="22"/>
                <w:szCs w:val="22"/>
                <w:lang w:eastAsia="en-US"/>
              </w:rPr>
              <w:t xml:space="preserve"> 801 305</w:t>
            </w:r>
          </w:p>
        </w:tc>
        <w:tc>
          <w:tcPr>
            <w:tcW w:w="3861" w:type="dxa"/>
            <w:vAlign w:val="center"/>
          </w:tcPr>
          <w:p w:rsidR="00FC105F" w:rsidRPr="007B1CE8" w:rsidRDefault="00FC105F" w:rsidP="007B1CE8">
            <w:pPr>
              <w:jc w:val="center"/>
              <w:rPr>
                <w:rFonts w:ascii="Cambria" w:hAnsi="Cambria"/>
                <w:i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FC105F" w:rsidRDefault="00FC105F" w:rsidP="00F93D11">
      <w:r>
        <w:rPr>
          <w:noProof/>
        </w:rPr>
        <w:pict>
          <v:group id="_x0000_s1034" style="position:absolute;margin-left:-33.4pt;margin-top:30.3pt;width:274.75pt;height:429.35pt;z-index:251664384;mso-position-horizontal-relative:text;mso-position-vertical-relative:text" coordorigin="376,2299" coordsize="5495,8587"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_x0000_s1035" type="#_x0000_t61" style="position:absolute;left:1128;top:2299;width:4705;height:494" o:regroupid="7" adj="-1823,9794" fillcolor="#6ff">
              <v:shadow on="t"/>
              <v:textbox style="mso-next-textbox:#_x0000_s1035">
                <w:txbxContent>
                  <w:p w:rsidR="00FC105F" w:rsidRPr="007B1CE8" w:rsidRDefault="00FC105F" w:rsidP="008857A9">
                    <w:pPr>
                      <w:ind w:left="-142"/>
                      <w:rPr>
                        <w:rFonts w:ascii="Cambria" w:hAnsi="Cambria"/>
                        <w:i/>
                        <w:color w:val="000000"/>
                        <w:sz w:val="22"/>
                        <w:szCs w:val="22"/>
                      </w:rPr>
                    </w:pPr>
                    <w:r w:rsidRPr="007B1CE8">
                      <w:rPr>
                        <w:rFonts w:ascii="Cambria" w:hAnsi="Cambria"/>
                        <w:b/>
                        <w:i/>
                        <w:color w:val="000000"/>
                        <w:sz w:val="22"/>
                        <w:szCs w:val="22"/>
                      </w:rPr>
                      <w:t>1.Aşağıdaki sayıların okunuşlarını</w:t>
                    </w:r>
                    <w:r w:rsidRPr="007B1CE8">
                      <w:rPr>
                        <w:rFonts w:ascii="Cambria" w:hAnsi="Cambria"/>
                        <w:i/>
                        <w:color w:val="000000"/>
                        <w:sz w:val="22"/>
                        <w:szCs w:val="22"/>
                      </w:rPr>
                      <w:t xml:space="preserve"> </w:t>
                    </w:r>
                    <w:r w:rsidRPr="007B1CE8">
                      <w:rPr>
                        <w:rFonts w:ascii="Cambria" w:hAnsi="Cambria"/>
                        <w:b/>
                        <w:i/>
                        <w:color w:val="000000"/>
                        <w:sz w:val="22"/>
                        <w:szCs w:val="22"/>
                      </w:rPr>
                      <w:t>yazınız.3p</w:t>
                    </w:r>
                    <w:r w:rsidRPr="007B1CE8">
                      <w:rPr>
                        <w:rFonts w:ascii="Cambria" w:hAnsi="Cambria"/>
                        <w:i/>
                        <w:sz w:val="22"/>
                        <w:szCs w:val="22"/>
                      </w:rPr>
                      <w:t xml:space="preserve"> </w:t>
                    </w:r>
                  </w:p>
                  <w:p w:rsidR="00FC105F" w:rsidRDefault="00FC105F" w:rsidP="00F93D11"/>
                </w:txbxContent>
              </v:textbox>
            </v:shape>
            <v:shape id="_x0000_s1036" type="#_x0000_t61" style="position:absolute;left:534;top:10141;width:5135;height:745" o:regroupid="7" adj="892,7922" fillcolor="yellow">
              <v:shadow on="t"/>
              <v:textbox style="mso-next-textbox:#_x0000_s1036">
                <w:txbxContent>
                  <w:p w:rsidR="00FC105F" w:rsidRPr="0051628C" w:rsidRDefault="00FC105F" w:rsidP="0051628C">
                    <w:pPr>
                      <w:rPr>
                        <w:rFonts w:ascii="Comic Sans MS" w:hAnsi="Comic Sans MS"/>
                        <w:color w:val="000000"/>
                      </w:rPr>
                    </w:pPr>
                    <w:r w:rsidRPr="007B1CE8">
                      <w:rPr>
                        <w:rFonts w:ascii="Cambria" w:hAnsi="Cambria"/>
                        <w:b/>
                        <w:i/>
                        <w:color w:val="000000"/>
                        <w:sz w:val="22"/>
                        <w:szCs w:val="22"/>
                      </w:rPr>
                      <w:t>4.</w:t>
                    </w:r>
                    <w:r w:rsidRPr="007B1CE8">
                      <w:rPr>
                        <w:rFonts w:ascii="Cambria" w:hAnsi="Cambria"/>
                        <w:b/>
                        <w:i/>
                        <w:sz w:val="22"/>
                        <w:szCs w:val="22"/>
                      </w:rPr>
                      <w:t xml:space="preserve"> Aşağıdaki sayının basamak adlarını, basamak ve sayı değerlerini yazalım</w:t>
                    </w:r>
                    <w:r w:rsidRPr="0051628C">
                      <w:rPr>
                        <w:rFonts w:ascii="Comic Sans MS" w:hAnsi="Comic Sans MS"/>
                        <w:b/>
                      </w:rPr>
                      <w:t>.</w:t>
                    </w:r>
                    <w:r>
                      <w:rPr>
                        <w:rFonts w:ascii="Comic Sans MS" w:hAnsi="Comic Sans MS"/>
                        <w:b/>
                      </w:rPr>
                      <w:t>(10p)</w:t>
                    </w:r>
                  </w:p>
                  <w:p w:rsidR="00FC105F" w:rsidRDefault="00FC105F" w:rsidP="0051628C"/>
                </w:txbxContent>
              </v:textbox>
            </v:shape>
            <v:shape id="_x0000_s1037" type="#_x0000_t61" style="position:absolute;left:1233;top:4626;width:4638;height:761" o:regroupid="7" adj="-1737,11013" fillcolor="lime">
              <v:shadow on="t"/>
              <v:textbox style="mso-next-textbox:#_x0000_s1037">
                <w:txbxContent>
                  <w:p w:rsidR="00FC105F" w:rsidRPr="007B1CE8" w:rsidRDefault="00FC105F" w:rsidP="00516E7A">
                    <w:pPr>
                      <w:rPr>
                        <w:rFonts w:ascii="Cambria" w:hAnsi="Cambria"/>
                        <w:i/>
                        <w:sz w:val="22"/>
                        <w:szCs w:val="22"/>
                      </w:rPr>
                    </w:pPr>
                    <w:r w:rsidRPr="007B1CE8">
                      <w:rPr>
                        <w:rFonts w:ascii="Cambria" w:hAnsi="Cambria"/>
                        <w:b/>
                        <w:i/>
                        <w:color w:val="000000"/>
                        <w:sz w:val="22"/>
                        <w:szCs w:val="22"/>
                      </w:rPr>
                      <w:t>3. Aşağıdaki sayıları en yakın onluğa ve yüzlüğe yuvarlayınız.(4p)</w:t>
                    </w:r>
                  </w:p>
                </w:txbxContent>
              </v:textbox>
            </v:shape>
            <v:roundrect id="_x0000_s1038" style="position:absolute;left:376;top:7786;width:5457;height:732" arcsize="10923f" o:regroupid="7" fillcolor="yellow">
              <v:textbox style="mso-next-textbox:#_x0000_s1038">
                <w:txbxContent>
                  <w:p w:rsidR="00FC105F" w:rsidRPr="007B1CE8" w:rsidRDefault="00FC105F">
                    <w:pPr>
                      <w:rPr>
                        <w:rFonts w:ascii="Cambria" w:hAnsi="Cambria"/>
                        <w:b/>
                        <w:i/>
                        <w:sz w:val="22"/>
                        <w:szCs w:val="22"/>
                      </w:rPr>
                    </w:pPr>
                    <w:r w:rsidRPr="007B1CE8">
                      <w:rPr>
                        <w:rFonts w:ascii="Cambria" w:hAnsi="Cambria"/>
                        <w:b/>
                        <w:i/>
                        <w:sz w:val="22"/>
                        <w:szCs w:val="22"/>
                      </w:rPr>
                      <w:t xml:space="preserve">       Aşağıda okunuşları verilen sayıları rakamla yazınız.(3p)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shape id="_x0000_s1039" type="#_x0000_t61" style="position:absolute;margin-left:248.1pt;margin-top:34.95pt;width:278.15pt;height:41.5pt;z-index:251632640;mso-position-horizontal-relative:text;mso-position-vertical-relative:text" adj="20517,-4164" fillcolor="#f3c">
            <v:shadow on="t" opacity=".5"/>
            <v:textbox style="mso-next-textbox:#_x0000_s1039">
              <w:txbxContent>
                <w:p w:rsidR="00FC105F" w:rsidRPr="007B1CE8" w:rsidRDefault="00FC105F" w:rsidP="002B3556">
                  <w:pPr>
                    <w:rPr>
                      <w:rFonts w:ascii="Cambria" w:hAnsi="Cambria"/>
                      <w:b/>
                      <w:color w:val="000000"/>
                      <w:sz w:val="22"/>
                      <w:szCs w:val="22"/>
                    </w:rPr>
                  </w:pPr>
                  <w:r w:rsidRPr="002B3556">
                    <w:rPr>
                      <w:rFonts w:ascii="Comic Sans MS" w:hAnsi="Comic Sans MS"/>
                      <w:b/>
                      <w:color w:val="000000"/>
                    </w:rPr>
                    <w:t xml:space="preserve">7. </w:t>
                  </w:r>
                  <w:r w:rsidRPr="007B1CE8">
                    <w:rPr>
                      <w:rFonts w:ascii="Cambria" w:hAnsi="Cambria"/>
                      <w:b/>
                      <w:sz w:val="22"/>
                      <w:szCs w:val="22"/>
                    </w:rPr>
                    <w:t>Doğru bilgilerin başına (D) yanlış bilgilerin   başına (Y) yazınız.(5p)</w:t>
                  </w:r>
                </w:p>
                <w:p w:rsidR="00FC105F" w:rsidRPr="002B3556" w:rsidRDefault="00FC105F" w:rsidP="002B3556"/>
              </w:txbxContent>
            </v:textbox>
          </v:shape>
        </w:pict>
      </w:r>
    </w:p>
    <w:p w:rsidR="00FC105F" w:rsidRDefault="00FC105F" w:rsidP="00F93D11">
      <w:pPr>
        <w:sectPr w:rsidR="00FC105F" w:rsidSect="004C35E9">
          <w:pgSz w:w="11906" w:h="16838"/>
          <w:pgMar w:top="1417" w:right="566" w:bottom="567" w:left="426" w:header="708" w:footer="708" w:gutter="0"/>
          <w:cols w:space="708"/>
          <w:docGrid w:linePitch="360"/>
        </w:sectPr>
      </w:pPr>
    </w:p>
    <w:p w:rsidR="00FC105F" w:rsidRDefault="00FC105F" w:rsidP="00F93D11"/>
    <w:tbl>
      <w:tblPr>
        <w:tblpPr w:leftFromText="141" w:rightFromText="141" w:vertAnchor="text" w:horzAnchor="page" w:tblpX="991" w:tblpY="537"/>
        <w:tblW w:w="49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671"/>
        <w:gridCol w:w="1381"/>
        <w:gridCol w:w="1870"/>
      </w:tblGrid>
      <w:tr w:rsidR="00FC105F" w:rsidRPr="0040665F" w:rsidTr="00A2644B">
        <w:trPr>
          <w:trHeight w:val="670"/>
        </w:trPr>
        <w:tc>
          <w:tcPr>
            <w:tcW w:w="1671" w:type="dxa"/>
            <w:shd w:val="clear" w:color="auto" w:fill="E5B8B7"/>
          </w:tcPr>
          <w:p w:rsidR="00FC105F" w:rsidRPr="0040665F" w:rsidRDefault="00FC105F" w:rsidP="00A2644B">
            <w:pPr>
              <w:jc w:val="center"/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</w:pPr>
            <w:r w:rsidRPr="0040665F"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  <w:t>SAYI</w:t>
            </w:r>
          </w:p>
        </w:tc>
        <w:tc>
          <w:tcPr>
            <w:tcW w:w="1381" w:type="dxa"/>
            <w:shd w:val="clear" w:color="auto" w:fill="E5B8B7"/>
          </w:tcPr>
          <w:p w:rsidR="00FC105F" w:rsidRPr="0040665F" w:rsidRDefault="00FC105F" w:rsidP="00A2644B">
            <w:pPr>
              <w:jc w:val="center"/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</w:pPr>
            <w:r w:rsidRPr="0040665F"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  <w:t>EN YAKIN ONLUĞA</w:t>
            </w:r>
          </w:p>
          <w:p w:rsidR="00FC105F" w:rsidRPr="0040665F" w:rsidRDefault="00FC105F" w:rsidP="00A2644B">
            <w:pPr>
              <w:jc w:val="center"/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</w:pPr>
            <w:r w:rsidRPr="0040665F"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  <w:t>YUVARLA</w:t>
            </w:r>
          </w:p>
        </w:tc>
        <w:tc>
          <w:tcPr>
            <w:tcW w:w="1870" w:type="dxa"/>
            <w:shd w:val="clear" w:color="auto" w:fill="E5B8B7"/>
          </w:tcPr>
          <w:p w:rsidR="00FC105F" w:rsidRPr="0040665F" w:rsidRDefault="00FC105F" w:rsidP="00A2644B">
            <w:pPr>
              <w:jc w:val="center"/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</w:pPr>
            <w:r w:rsidRPr="0040665F"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  <w:t>EN YAKIN YÜZLÜĞE</w:t>
            </w:r>
          </w:p>
          <w:p w:rsidR="00FC105F" w:rsidRPr="0040665F" w:rsidRDefault="00FC105F" w:rsidP="00A2644B">
            <w:pPr>
              <w:jc w:val="center"/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</w:pPr>
            <w:r w:rsidRPr="0040665F"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  <w:t>YUVARLA</w:t>
            </w:r>
          </w:p>
        </w:tc>
      </w:tr>
      <w:tr w:rsidR="00FC105F" w:rsidRPr="0040665F" w:rsidTr="00A2644B">
        <w:trPr>
          <w:trHeight w:val="384"/>
        </w:trPr>
        <w:tc>
          <w:tcPr>
            <w:tcW w:w="1671" w:type="dxa"/>
            <w:shd w:val="clear" w:color="auto" w:fill="D6E3BC"/>
          </w:tcPr>
          <w:p w:rsidR="00FC105F" w:rsidRPr="0040665F" w:rsidRDefault="00FC105F" w:rsidP="00A2644B">
            <w:pPr>
              <w:jc w:val="center"/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</w:pPr>
            <w:r w:rsidRPr="0040665F"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  <w:t>561</w:t>
            </w:r>
          </w:p>
        </w:tc>
        <w:tc>
          <w:tcPr>
            <w:tcW w:w="1381" w:type="dxa"/>
          </w:tcPr>
          <w:p w:rsidR="00FC105F" w:rsidRPr="0040665F" w:rsidRDefault="00FC105F" w:rsidP="00A2644B">
            <w:pPr>
              <w:rPr>
                <w:rFonts w:ascii="Cambria" w:hAnsi="Cambria" w:cs="Mangal"/>
                <w:i/>
                <w:shadow/>
                <w:sz w:val="22"/>
                <w:szCs w:val="22"/>
              </w:rPr>
            </w:pPr>
          </w:p>
        </w:tc>
        <w:tc>
          <w:tcPr>
            <w:tcW w:w="1870" w:type="dxa"/>
          </w:tcPr>
          <w:p w:rsidR="00FC105F" w:rsidRPr="0040665F" w:rsidRDefault="00FC105F" w:rsidP="00A2644B">
            <w:pPr>
              <w:rPr>
                <w:rFonts w:ascii="Cambria" w:hAnsi="Cambria" w:cs="Mangal"/>
                <w:i/>
                <w:shadow/>
                <w:sz w:val="22"/>
                <w:szCs w:val="22"/>
              </w:rPr>
            </w:pPr>
          </w:p>
        </w:tc>
      </w:tr>
      <w:tr w:rsidR="00FC105F" w:rsidRPr="0040665F" w:rsidTr="00A2644B">
        <w:trPr>
          <w:trHeight w:val="384"/>
        </w:trPr>
        <w:tc>
          <w:tcPr>
            <w:tcW w:w="1671" w:type="dxa"/>
            <w:shd w:val="clear" w:color="auto" w:fill="D6E3BC"/>
          </w:tcPr>
          <w:p w:rsidR="00FC105F" w:rsidRPr="0040665F" w:rsidRDefault="00FC105F" w:rsidP="00A2644B">
            <w:pPr>
              <w:jc w:val="center"/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</w:pPr>
            <w:r w:rsidRPr="0040665F"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  <w:t>6 867</w:t>
            </w:r>
          </w:p>
        </w:tc>
        <w:tc>
          <w:tcPr>
            <w:tcW w:w="1381" w:type="dxa"/>
          </w:tcPr>
          <w:p w:rsidR="00FC105F" w:rsidRPr="0040665F" w:rsidRDefault="00FC105F" w:rsidP="00A2644B">
            <w:pPr>
              <w:rPr>
                <w:rFonts w:ascii="Cambria" w:hAnsi="Cambria" w:cs="Mangal"/>
                <w:i/>
                <w:shadow/>
                <w:sz w:val="22"/>
                <w:szCs w:val="22"/>
              </w:rPr>
            </w:pPr>
          </w:p>
        </w:tc>
        <w:tc>
          <w:tcPr>
            <w:tcW w:w="1870" w:type="dxa"/>
          </w:tcPr>
          <w:p w:rsidR="00FC105F" w:rsidRPr="0040665F" w:rsidRDefault="00FC105F" w:rsidP="00A2644B">
            <w:pPr>
              <w:rPr>
                <w:rFonts w:ascii="Cambria" w:hAnsi="Cambria" w:cs="Mangal"/>
                <w:i/>
                <w:shadow/>
                <w:sz w:val="22"/>
                <w:szCs w:val="22"/>
              </w:rPr>
            </w:pPr>
          </w:p>
        </w:tc>
      </w:tr>
      <w:tr w:rsidR="00FC105F" w:rsidRPr="0040665F" w:rsidTr="00A2644B">
        <w:trPr>
          <w:trHeight w:val="364"/>
        </w:trPr>
        <w:tc>
          <w:tcPr>
            <w:tcW w:w="1671" w:type="dxa"/>
            <w:shd w:val="clear" w:color="auto" w:fill="D6E3BC"/>
          </w:tcPr>
          <w:p w:rsidR="00FC105F" w:rsidRPr="0040665F" w:rsidRDefault="00FC105F" w:rsidP="00A2644B">
            <w:pPr>
              <w:jc w:val="center"/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</w:pPr>
            <w:r w:rsidRPr="0040665F"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  <w:t>8 285</w:t>
            </w:r>
          </w:p>
        </w:tc>
        <w:tc>
          <w:tcPr>
            <w:tcW w:w="1381" w:type="dxa"/>
          </w:tcPr>
          <w:p w:rsidR="00FC105F" w:rsidRPr="0040665F" w:rsidRDefault="00FC105F" w:rsidP="00A2644B">
            <w:pPr>
              <w:rPr>
                <w:rFonts w:ascii="Cambria" w:hAnsi="Cambria" w:cs="Mangal"/>
                <w:i/>
                <w:shadow/>
                <w:sz w:val="22"/>
                <w:szCs w:val="22"/>
              </w:rPr>
            </w:pPr>
          </w:p>
        </w:tc>
        <w:tc>
          <w:tcPr>
            <w:tcW w:w="1870" w:type="dxa"/>
          </w:tcPr>
          <w:p w:rsidR="00FC105F" w:rsidRPr="0040665F" w:rsidRDefault="00FC105F" w:rsidP="00A2644B">
            <w:pPr>
              <w:rPr>
                <w:rFonts w:ascii="Cambria" w:hAnsi="Cambria" w:cs="Mangal"/>
                <w:i/>
                <w:shadow/>
                <w:sz w:val="22"/>
                <w:szCs w:val="22"/>
              </w:rPr>
            </w:pPr>
          </w:p>
        </w:tc>
      </w:tr>
      <w:tr w:rsidR="00FC105F" w:rsidRPr="0040665F" w:rsidTr="00A2644B">
        <w:trPr>
          <w:trHeight w:val="384"/>
        </w:trPr>
        <w:tc>
          <w:tcPr>
            <w:tcW w:w="1671" w:type="dxa"/>
            <w:shd w:val="clear" w:color="auto" w:fill="D6E3BC"/>
          </w:tcPr>
          <w:p w:rsidR="00FC105F" w:rsidRPr="0040665F" w:rsidRDefault="00FC105F" w:rsidP="00A2644B">
            <w:pPr>
              <w:jc w:val="center"/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</w:pPr>
            <w:r w:rsidRPr="0040665F">
              <w:rPr>
                <w:rFonts w:ascii="Cambria" w:hAnsi="Cambria" w:cs="Mangal"/>
                <w:b/>
                <w:i/>
                <w:shadow/>
                <w:sz w:val="22"/>
                <w:szCs w:val="22"/>
              </w:rPr>
              <w:t xml:space="preserve"> 993</w:t>
            </w:r>
          </w:p>
        </w:tc>
        <w:tc>
          <w:tcPr>
            <w:tcW w:w="1381" w:type="dxa"/>
          </w:tcPr>
          <w:p w:rsidR="00FC105F" w:rsidRPr="0040665F" w:rsidRDefault="00FC105F" w:rsidP="00A2644B">
            <w:pPr>
              <w:rPr>
                <w:rFonts w:ascii="Cambria" w:hAnsi="Cambria" w:cs="Mangal"/>
                <w:i/>
                <w:shadow/>
                <w:sz w:val="22"/>
                <w:szCs w:val="22"/>
              </w:rPr>
            </w:pPr>
          </w:p>
        </w:tc>
        <w:tc>
          <w:tcPr>
            <w:tcW w:w="1870" w:type="dxa"/>
          </w:tcPr>
          <w:p w:rsidR="00FC105F" w:rsidRPr="0040665F" w:rsidRDefault="00FC105F" w:rsidP="00A2644B">
            <w:pPr>
              <w:rPr>
                <w:rFonts w:ascii="Cambria" w:hAnsi="Cambria" w:cs="Mangal"/>
                <w:i/>
                <w:shadow/>
                <w:sz w:val="22"/>
                <w:szCs w:val="22"/>
              </w:rPr>
            </w:pPr>
          </w:p>
        </w:tc>
      </w:tr>
    </w:tbl>
    <w:p w:rsidR="00FC105F" w:rsidRPr="0040665F" w:rsidRDefault="00FC105F" w:rsidP="00F93D11">
      <w:pPr>
        <w:rPr>
          <w:rFonts w:ascii="Cambria" w:hAnsi="Cambria"/>
          <w:i/>
          <w:sz w:val="22"/>
          <w:szCs w:val="22"/>
        </w:rPr>
      </w:pPr>
    </w:p>
    <w:p w:rsidR="00FC105F" w:rsidRPr="0040665F" w:rsidRDefault="00FC105F" w:rsidP="00F93D11">
      <w:pPr>
        <w:rPr>
          <w:rFonts w:ascii="Cambria" w:hAnsi="Cambria"/>
          <w:i/>
          <w:sz w:val="22"/>
          <w:szCs w:val="22"/>
        </w:rPr>
      </w:pPr>
    </w:p>
    <w:p w:rsidR="00FC105F" w:rsidRDefault="00FC105F" w:rsidP="00F93D11"/>
    <w:tbl>
      <w:tblPr>
        <w:tblpPr w:leftFromText="141" w:rightFromText="141" w:vertAnchor="text" w:horzAnchor="margin" w:tblpY="223"/>
        <w:tblW w:w="5390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0A0"/>
      </w:tblPr>
      <w:tblGrid>
        <w:gridCol w:w="3334"/>
        <w:gridCol w:w="2056"/>
      </w:tblGrid>
      <w:tr w:rsidR="00FC105F" w:rsidRPr="001D3841" w:rsidTr="007B1CE8">
        <w:trPr>
          <w:trHeight w:val="208"/>
        </w:trPr>
        <w:tc>
          <w:tcPr>
            <w:tcW w:w="3334" w:type="dxa"/>
            <w:tcBorders>
              <w:bottom w:val="single" w:sz="18" w:space="0" w:color="8064A2"/>
            </w:tcBorders>
          </w:tcPr>
          <w:p w:rsidR="00FC105F" w:rsidRPr="007B1CE8" w:rsidRDefault="00FC105F" w:rsidP="007B1CE8">
            <w:pPr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7B1CE8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OKUNUŞU</w:t>
            </w:r>
          </w:p>
        </w:tc>
        <w:tc>
          <w:tcPr>
            <w:tcW w:w="2056" w:type="dxa"/>
            <w:tcBorders>
              <w:bottom w:val="single" w:sz="18" w:space="0" w:color="8064A2"/>
            </w:tcBorders>
          </w:tcPr>
          <w:p w:rsidR="00FC105F" w:rsidRPr="007B1CE8" w:rsidRDefault="00FC105F" w:rsidP="007B1CE8">
            <w:pPr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7B1CE8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SAYI</w:t>
            </w:r>
          </w:p>
        </w:tc>
      </w:tr>
      <w:tr w:rsidR="00FC105F" w:rsidTr="007B1CE8">
        <w:trPr>
          <w:trHeight w:val="358"/>
        </w:trPr>
        <w:tc>
          <w:tcPr>
            <w:tcW w:w="3334" w:type="dxa"/>
            <w:shd w:val="clear" w:color="auto" w:fill="DFD8E8"/>
          </w:tcPr>
          <w:p w:rsidR="00FC105F" w:rsidRPr="007B1CE8" w:rsidRDefault="00FC105F" w:rsidP="007B1CE8">
            <w:pP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7B1CE8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   Dokuz bin dört yüz on</w:t>
            </w:r>
          </w:p>
        </w:tc>
        <w:tc>
          <w:tcPr>
            <w:tcW w:w="2056" w:type="dxa"/>
            <w:shd w:val="clear" w:color="auto" w:fill="DFD8E8"/>
          </w:tcPr>
          <w:p w:rsidR="00FC105F" w:rsidRPr="007B1CE8" w:rsidRDefault="00FC105F" w:rsidP="007B1CE8">
            <w:pPr>
              <w:rPr>
                <w:rFonts w:ascii="Comic Sans MS" w:hAnsi="Comic Sans MS"/>
                <w:color w:val="000000"/>
                <w:sz w:val="18"/>
                <w:szCs w:val="20"/>
              </w:rPr>
            </w:pPr>
          </w:p>
        </w:tc>
      </w:tr>
      <w:tr w:rsidR="00FC105F" w:rsidTr="007B1CE8">
        <w:trPr>
          <w:trHeight w:val="487"/>
        </w:trPr>
        <w:tc>
          <w:tcPr>
            <w:tcW w:w="3334" w:type="dxa"/>
          </w:tcPr>
          <w:p w:rsidR="00FC105F" w:rsidRPr="007B1CE8" w:rsidRDefault="00FC105F" w:rsidP="007B1CE8">
            <w:pP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7B1CE8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  Yirmi bin iki yüz altmış beş</w:t>
            </w:r>
          </w:p>
        </w:tc>
        <w:tc>
          <w:tcPr>
            <w:tcW w:w="2056" w:type="dxa"/>
          </w:tcPr>
          <w:p w:rsidR="00FC105F" w:rsidRPr="007B1CE8" w:rsidRDefault="00FC105F" w:rsidP="007B1CE8">
            <w:pPr>
              <w:rPr>
                <w:rFonts w:ascii="Comic Sans MS" w:hAnsi="Comic Sans MS"/>
                <w:color w:val="000000"/>
                <w:sz w:val="18"/>
                <w:szCs w:val="20"/>
              </w:rPr>
            </w:pPr>
          </w:p>
        </w:tc>
      </w:tr>
      <w:tr w:rsidR="00FC105F" w:rsidTr="007B1CE8">
        <w:trPr>
          <w:trHeight w:val="367"/>
        </w:trPr>
        <w:tc>
          <w:tcPr>
            <w:tcW w:w="3334" w:type="dxa"/>
            <w:shd w:val="clear" w:color="auto" w:fill="DFD8E8"/>
          </w:tcPr>
          <w:p w:rsidR="00FC105F" w:rsidRPr="007B1CE8" w:rsidRDefault="00FC105F" w:rsidP="007B1CE8">
            <w:pPr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7B1CE8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Üç yüz üç bin dört yüz beş</w:t>
            </w:r>
          </w:p>
        </w:tc>
        <w:tc>
          <w:tcPr>
            <w:tcW w:w="2056" w:type="dxa"/>
            <w:shd w:val="clear" w:color="auto" w:fill="DFD8E8"/>
          </w:tcPr>
          <w:p w:rsidR="00FC105F" w:rsidRPr="007B1CE8" w:rsidRDefault="00FC105F" w:rsidP="007B1CE8">
            <w:pPr>
              <w:rPr>
                <w:rFonts w:ascii="Comic Sans MS" w:hAnsi="Comic Sans MS"/>
                <w:color w:val="000000"/>
                <w:sz w:val="18"/>
                <w:szCs w:val="20"/>
              </w:rPr>
            </w:pPr>
          </w:p>
        </w:tc>
      </w:tr>
    </w:tbl>
    <w:p w:rsidR="00FC105F" w:rsidRDefault="00FC105F" w:rsidP="00F93D11"/>
    <w:p w:rsidR="00FC105F" w:rsidRDefault="00FC105F" w:rsidP="00F93D11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0" type="#_x0000_t62" style="position:absolute;margin-left:313.3pt;margin-top:8.75pt;width:78.2pt;height:37.8pt;z-index:251637760" adj="5911,21400" fillcolor="#daeef3">
            <v:textbox style="mso-next-textbox:#_x0000_s1040">
              <w:txbxContent>
                <w:p w:rsidR="00FC105F" w:rsidRPr="004F5AA2" w:rsidRDefault="00FC105F" w:rsidP="00B21E92">
                  <w:pPr>
                    <w:rPr>
                      <w:b/>
                    </w:rPr>
                  </w:pPr>
                  <w:r w:rsidRPr="007B1CE8">
                    <w:rPr>
                      <w:b/>
                      <w:noProof/>
                    </w:rPr>
                    <w:pict>
                      <v:shape id="Resim 4" o:spid="_x0000_i1026" type="#_x0000_t75" style="width:22.5pt;height:26.25pt;visibility:visible">
                        <v:imagedata r:id="rId7" o:title=""/>
                      </v:shape>
                    </w:pict>
                  </w:r>
                  <w:r>
                    <w:rPr>
                      <w:b/>
                    </w:rPr>
                    <w:t xml:space="preserve">  </w:t>
                  </w:r>
                  <w:r w:rsidRPr="004F5AA2">
                    <w:rPr>
                      <w:b/>
                    </w:rPr>
                    <w:t>5548</w:t>
                  </w:r>
                </w:p>
              </w:txbxContent>
            </v:textbox>
          </v:shape>
        </w:pict>
      </w:r>
    </w:p>
    <w:p w:rsidR="00FC105F" w:rsidRDefault="00FC105F" w:rsidP="00F93D11"/>
    <w:p w:rsidR="00FC105F" w:rsidRDefault="00FC105F" w:rsidP="00F93D11">
      <w:pPr>
        <w:rPr>
          <w:rFonts w:ascii="Comic Sans MS" w:hAnsi="Comic Sans MS"/>
          <w:sz w:val="28"/>
        </w:rPr>
      </w:pPr>
    </w:p>
    <w:p w:rsidR="00FC105F" w:rsidRPr="000E1BB2" w:rsidRDefault="00FC105F" w:rsidP="00F93D11">
      <w:pPr>
        <w:rPr>
          <w:rFonts w:ascii="Cambria" w:hAnsi="Cambria"/>
          <w:i/>
          <w:sz w:val="22"/>
          <w:szCs w:val="22"/>
          <w:u w:val="single"/>
        </w:rPr>
      </w:pPr>
      <w:r>
        <w:rPr>
          <w:noProof/>
        </w:rPr>
        <w:pict>
          <v:group id="_x0000_s1041" style="position:absolute;margin-left:69.85pt;margin-top:18.95pt;width:26.5pt;height:11.5pt;z-index:251627520" coordorigin="7455,4920" coordsize="540,360">
            <v:line id="_x0000_s1042" style="position:absolute" from="7455,5280" to="7995,5280">
              <v:stroke endarrow="block"/>
            </v:line>
            <v:line id="_x0000_s1043" style="position:absolute" from="7455,4920" to="7455,5280" strokeweight="1pt"/>
          </v:group>
        </w:pict>
      </w:r>
      <w:r>
        <w:rPr>
          <w:noProof/>
        </w:rPr>
        <w:pict>
          <v:group id="_x0000_s1044" style="position:absolute;margin-left:17.75pt;margin-top:18.95pt;width:78.6pt;height:68.35pt;z-index:251663360" coordorigin="781,11776" coordsize="1572,1367">
            <v:group id="_x0000_s1045" style="position:absolute;left:1542;top:11776;width:811;height:458" coordorigin="7275,4920" coordsize="720,720" o:regroupid="6">
              <v:line id="_x0000_s1046" style="position:absolute" from="7275,4920" to="7275,5640" strokeweight="1pt"/>
              <v:line id="_x0000_s1047" style="position:absolute" from="7275,5640" to="7995,5640">
                <v:stroke endarrow="block"/>
              </v:line>
            </v:group>
            <v:group id="_x0000_s1048" style="position:absolute;left:1035;top:11776;width:1318;height:1025" coordorigin="6735,4920" coordsize="1260,1800" o:regroupid="6">
              <v:line id="_x0000_s1049" style="position:absolute" from="6735,4920" to="6735,6720" strokeweight="1pt"/>
              <v:line id="_x0000_s1050" style="position:absolute" from="6735,6720" to="7995,6720">
                <v:stroke endarrow="block"/>
              </v:line>
            </v:group>
            <v:group id="_x0000_s1051" style="position:absolute;left:781;top:11776;width:1572;height:1367" coordorigin="6555,4920" coordsize="1440,2160" o:regroupid="6">
              <v:line id="_x0000_s1052" style="position:absolute" from="6555,4920" to="6555,7080" strokeweight="1pt"/>
              <v:line id="_x0000_s1053" style="position:absolute" from="6555,7080" to="7995,7080">
                <v:stroke endarrow="block"/>
              </v:line>
            </v:group>
            <v:group id="_x0000_s1054" style="position:absolute;left:1305;top:11776;width:1048;height:769" coordorigin="7095,4920" coordsize="900,1080" o:regroupid="6">
              <v:line id="_x0000_s1055" style="position:absolute" from="7095,4920" to="7095,6000" strokeweight="1pt"/>
              <v:line id="_x0000_s1056" style="position:absolute" from="7095,6000" to="7995,6000">
                <v:stroke endarrow="block"/>
              </v:line>
            </v:group>
          </v:group>
        </w:pict>
      </w:r>
      <w:r>
        <w:rPr>
          <w:rFonts w:ascii="Comic Sans MS" w:hAnsi="Comic Sans MS"/>
          <w:sz w:val="28"/>
        </w:rPr>
        <w:t xml:space="preserve">5 </w:t>
      </w:r>
      <w:r w:rsidRPr="00982AD7">
        <w:rPr>
          <w:rFonts w:ascii="Comic Sans MS" w:hAnsi="Comic Sans MS"/>
          <w:sz w:val="28"/>
        </w:rPr>
        <w:t>8 7 5</w:t>
      </w:r>
      <w:r>
        <w:rPr>
          <w:rFonts w:ascii="Comic Sans MS" w:hAnsi="Comic Sans MS"/>
          <w:sz w:val="28"/>
        </w:rPr>
        <w:t xml:space="preserve"> </w:t>
      </w:r>
      <w:r w:rsidRPr="00982AD7">
        <w:rPr>
          <w:rFonts w:ascii="Comic Sans MS" w:hAnsi="Comic Sans MS"/>
          <w:sz w:val="28"/>
        </w:rPr>
        <w:t xml:space="preserve">0 </w:t>
      </w:r>
      <w:r w:rsidRPr="0051628C">
        <w:rPr>
          <w:rFonts w:ascii="Comic Sans MS" w:hAnsi="Comic Sans MS"/>
          <w:b/>
          <w:sz w:val="28"/>
        </w:rPr>
        <w:t xml:space="preserve">2  </w:t>
      </w:r>
      <w:r>
        <w:rPr>
          <w:rFonts w:ascii="Comic Sans MS" w:hAnsi="Comic Sans MS"/>
          <w:b/>
          <w:sz w:val="28"/>
        </w:rPr>
        <w:t xml:space="preserve">  </w:t>
      </w:r>
      <w:r w:rsidRPr="000E1BB2">
        <w:rPr>
          <w:rFonts w:ascii="Cambria" w:hAnsi="Cambria"/>
          <w:b/>
          <w:i/>
          <w:sz w:val="22"/>
          <w:szCs w:val="22"/>
          <w:u w:val="single"/>
        </w:rPr>
        <w:t>Basamak adı</w:t>
      </w:r>
      <w:r w:rsidRPr="0051628C">
        <w:rPr>
          <w:rFonts w:ascii="Comic Sans MS" w:hAnsi="Comic Sans MS"/>
          <w:b/>
          <w:sz w:val="28"/>
        </w:rPr>
        <w:t xml:space="preserve"> </w:t>
      </w:r>
      <w:r>
        <w:rPr>
          <w:rFonts w:ascii="Comic Sans MS" w:hAnsi="Comic Sans MS"/>
          <w:b/>
          <w:sz w:val="28"/>
        </w:rPr>
        <w:t xml:space="preserve">  </w:t>
      </w:r>
      <w:r w:rsidRPr="000E1BB2">
        <w:rPr>
          <w:rFonts w:ascii="Cambria" w:hAnsi="Cambria"/>
          <w:b/>
          <w:i/>
          <w:sz w:val="22"/>
          <w:szCs w:val="22"/>
          <w:u w:val="single"/>
        </w:rPr>
        <w:t xml:space="preserve">Bas. değeri  </w:t>
      </w:r>
    </w:p>
    <w:p w:rsidR="00FC105F" w:rsidRDefault="00FC105F" w:rsidP="000E1BB2">
      <w:pPr>
        <w:spacing w:line="276" w:lineRule="auto"/>
      </w:pPr>
      <w:r>
        <w:rPr>
          <w:noProof/>
        </w:rPr>
        <w:pict>
          <v:group id="_x0000_s1057" style="position:absolute;margin-left:5.4pt;margin-top:4.35pt;width:90.95pt;height:81.1pt;z-index:251628544" coordorigin="7455,4920" coordsize="540,360">
            <v:line id="_x0000_s1058" style="position:absolute" from="7455,5280" to="7995,5280">
              <v:stroke endarrow="block"/>
            </v:line>
            <v:line id="_x0000_s1059" style="position:absolute" from="7455,4920" to="7455,5280" strokeweight="1pt"/>
          </v:group>
        </w:pict>
      </w:r>
      <w:r>
        <w:t xml:space="preserve">                                         Birler bas.                2</w:t>
      </w:r>
    </w:p>
    <w:p w:rsidR="00FC105F" w:rsidRDefault="00FC105F" w:rsidP="000E1BB2">
      <w:pPr>
        <w:spacing w:line="276" w:lineRule="auto"/>
      </w:pPr>
      <w:r>
        <w:t xml:space="preserve">                                     …………………      ………..</w:t>
      </w:r>
    </w:p>
    <w:p w:rsidR="00FC105F" w:rsidRDefault="00FC105F" w:rsidP="000E1BB2">
      <w:pPr>
        <w:spacing w:line="276" w:lineRule="auto"/>
      </w:pPr>
      <w:r>
        <w:rPr>
          <w:noProof/>
        </w:rPr>
        <w:pict>
          <v:shape id="Resim 6" o:spid="_x0000_s1060" type="#_x0000_t75" style="position:absolute;margin-left:282.8pt;margin-top:3.65pt;width:46.05pt;height:43.9pt;z-index:251631616;visibility:visible">
            <v:imagedata r:id="rId8" o:title=""/>
            <w10:wrap type="square"/>
          </v:shape>
        </w:pict>
      </w:r>
      <w:r>
        <w:t xml:space="preserve">                                     …………………       ……….</w:t>
      </w:r>
    </w:p>
    <w:p w:rsidR="00FC105F" w:rsidRDefault="00FC105F" w:rsidP="000E1BB2">
      <w:pPr>
        <w:spacing w:line="276" w:lineRule="auto"/>
      </w:pPr>
      <w:r>
        <w:t xml:space="preserve">                                     …………………        ………</w:t>
      </w:r>
    </w:p>
    <w:p w:rsidR="00FC105F" w:rsidRDefault="00FC105F" w:rsidP="000E1BB2">
      <w:pPr>
        <w:spacing w:line="276" w:lineRule="auto"/>
      </w:pPr>
      <w:r>
        <w:t xml:space="preserve">                                     …………………       ……….</w:t>
      </w:r>
    </w:p>
    <w:p w:rsidR="00FC105F" w:rsidRDefault="00FC105F" w:rsidP="000E1BB2">
      <w:pPr>
        <w:spacing w:line="276" w:lineRule="auto"/>
      </w:pPr>
      <w:r>
        <w:rPr>
          <w:noProof/>
        </w:rPr>
        <w:pict>
          <v:shape id="Resim 1" o:spid="_x0000_s1061" type="#_x0000_t75" alt="http://t1.gstatic.com/images?q=tbn:ANd9GcRYyU4iNmoQ7EJU3f9fLNP0PnVnhYd-3uwSgnvRjcBVDYVbmBJHrHzO4Q" style="position:absolute;margin-left:-17.9pt;margin-top:22.55pt;width:40.45pt;height:30.5pt;z-index:251629568;visibility:visible">
            <v:imagedata r:id="rId9" o:title=""/>
            <w10:wrap type="square"/>
          </v:shape>
        </w:pict>
      </w:r>
      <w:r>
        <w:t xml:space="preserve">                                     …………………       ……….</w:t>
      </w:r>
    </w:p>
    <w:p w:rsidR="00FC105F" w:rsidRDefault="00FC105F" w:rsidP="00F93D11">
      <w:r>
        <w:rPr>
          <w:noProof/>
        </w:rPr>
        <w:pict>
          <v:group id="_x0000_s1062" style="position:absolute;margin-left:-34.1pt;margin-top:1.75pt;width:274.75pt;height:126.9pt;z-index:-251651072" coordorigin="406,13486" coordsize="5495,2538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63" type="#_x0000_t13" style="position:absolute;left:4174;top:14614;width:500;height:233" o:regroupid="6" fillcolor="#03c" strokecolor="red" strokeweight="1.5pt"/>
            <v:shape id="_x0000_s1064" type="#_x0000_t61" style="position:absolute;left:1105;top:13486;width:4728;height:800" o:regroupid="7" adj="-1010,14437" fillcolor="#fcf">
              <v:shadow on="t" opacity=".5"/>
              <v:textbox style="mso-next-textbox:#_x0000_s1064">
                <w:txbxContent>
                  <w:p w:rsidR="00FC105F" w:rsidRPr="007B1CE8" w:rsidRDefault="00FC105F" w:rsidP="00E54FA0">
                    <w:pPr>
                      <w:rPr>
                        <w:rFonts w:ascii="Cambria" w:hAnsi="Cambria"/>
                        <w:b/>
                        <w:i/>
                        <w:color w:val="000000"/>
                      </w:rPr>
                    </w:pPr>
                    <w:r>
                      <w:rPr>
                        <w:rFonts w:ascii="Comic Sans MS" w:hAnsi="Comic Sans MS"/>
                        <w:b/>
                        <w:color w:val="000000"/>
                        <w:sz w:val="20"/>
                        <w:szCs w:val="20"/>
                      </w:rPr>
                      <w:t>6</w:t>
                    </w:r>
                    <w:r w:rsidRPr="007B1CE8">
                      <w:rPr>
                        <w:rFonts w:ascii="Cambria" w:hAnsi="Cambria"/>
                        <w:b/>
                        <w:i/>
                        <w:color w:val="000000"/>
                        <w:sz w:val="22"/>
                        <w:szCs w:val="22"/>
                      </w:rPr>
                      <w:t>. Aşağıda çözümlemesi yapılmış sayıları yazalım.(2p)</w:t>
                    </w:r>
                  </w:p>
                  <w:p w:rsidR="00FC105F" w:rsidRPr="00E54FA0" w:rsidRDefault="00FC105F" w:rsidP="00E54FA0"/>
                </w:txbxContent>
              </v:textbox>
            </v:shape>
            <v:rect id="_x0000_s1065" style="position:absolute;left:406;top:14353;width:4003;height:769" o:regroupid="7" fillcolor="#d6e3bc" strokecolor="red" strokeweight="1.5pt">
              <v:textbox style="mso-next-textbox:#_x0000_s1065">
                <w:txbxContent>
                  <w:p w:rsidR="00FC105F" w:rsidRPr="00F11A4E" w:rsidRDefault="00FC105F" w:rsidP="00E54FA0">
                    <w:pPr>
                      <w:rPr>
                        <w:rFonts w:ascii="Comic Sans MS" w:hAnsi="Comic Sans MS"/>
                        <w:b/>
                        <w:sz w:val="20"/>
                      </w:rPr>
                    </w:pPr>
                    <w:r w:rsidRPr="00F11A4E">
                      <w:rPr>
                        <w:rFonts w:ascii="Comic Sans MS" w:hAnsi="Comic Sans MS"/>
                        <w:b/>
                        <w:sz w:val="20"/>
                      </w:rPr>
                      <w:t>3 yüz binlik + 5 on binlik + 7 binlik +</w:t>
                    </w:r>
                  </w:p>
                  <w:p w:rsidR="00FC105F" w:rsidRPr="00F11A4E" w:rsidRDefault="00FC105F" w:rsidP="00E54FA0">
                    <w:pPr>
                      <w:rPr>
                        <w:rFonts w:ascii="Comic Sans MS" w:hAnsi="Comic Sans MS"/>
                        <w:b/>
                        <w:sz w:val="20"/>
                      </w:rPr>
                    </w:pPr>
                    <w:r w:rsidRPr="00F11A4E">
                      <w:rPr>
                        <w:rFonts w:ascii="Comic Sans MS" w:hAnsi="Comic Sans MS"/>
                        <w:b/>
                        <w:sz w:val="20"/>
                      </w:rPr>
                      <w:t xml:space="preserve"> 2 yüzlük + 4 onluk+ 9 birlik</w:t>
                    </w:r>
                  </w:p>
                </w:txbxContent>
              </v:textbox>
            </v:rect>
            <v:rect id="_x0000_s1066" style="position:absolute;left:4564;top:14353;width:1337;height:769" o:regroupid="7" strokecolor="red" strokeweight="1.5pt"/>
            <v:group id="_x0000_s1067" style="position:absolute;left:406;top:15268;width:5457;height:756" coordorigin="5724,10474" coordsize="5616,1020" o:regroupid="7">
              <v:rect id="_x0000_s1068" style="position:absolute;left:10003;top:10474;width:1337;height:1020" o:regroupid="3" fillcolor="#dbe5f1" strokecolor="red" strokeweight="1.5pt"/>
              <v:rect id="_x0000_s1069" style="position:absolute;left:5724;top:10474;width:4003;height:1020" o:regroupid="3" fillcolor="#dbe5f1" strokecolor="red" strokeweight="1.5pt">
                <v:textbox style="mso-next-textbox:#_x0000_s1069">
                  <w:txbxContent>
                    <w:p w:rsidR="00FC105F" w:rsidRPr="00F11A4E" w:rsidRDefault="00FC105F" w:rsidP="00E54FA0">
                      <w:pPr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 w:rsidRPr="00F11A4E">
                        <w:rPr>
                          <w:rFonts w:ascii="Comic Sans MS" w:hAnsi="Comic Sans MS"/>
                          <w:b/>
                          <w:sz w:val="20"/>
                        </w:rPr>
                        <w:t>8 yüz binlik + 5 binlik + 6 yüzlük +</w:t>
                      </w:r>
                    </w:p>
                    <w:p w:rsidR="00FC105F" w:rsidRPr="00F11A4E" w:rsidRDefault="00FC105F" w:rsidP="00E54FA0">
                      <w:pPr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</w:rPr>
                        <w:t xml:space="preserve"> </w:t>
                      </w:r>
                      <w:r w:rsidRPr="00F11A4E">
                        <w:rPr>
                          <w:rFonts w:ascii="Comic Sans MS" w:hAnsi="Comic Sans MS"/>
                          <w:b/>
                          <w:sz w:val="20"/>
                        </w:rPr>
                        <w:t>1 onluk</w:t>
                      </w:r>
                    </w:p>
                  </w:txbxContent>
                </v:textbox>
              </v:rect>
              <v:shape id="_x0000_s1070" type="#_x0000_t13" style="position:absolute;left:9503;top:10796;width:500;height:233" o:regroupid="3" fillcolor="red" strokecolor="red" strokeweight="1.5pt"/>
            </v:group>
          </v:group>
        </w:pict>
      </w:r>
    </w:p>
    <w:p w:rsidR="00FC105F" w:rsidRDefault="00FC105F" w:rsidP="0051628C">
      <w:pPr>
        <w:ind w:right="-780"/>
      </w:pP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</w:p>
    <w:p w:rsidR="00FC105F" w:rsidRDefault="00FC105F" w:rsidP="009512C4">
      <w:pPr>
        <w:tabs>
          <w:tab w:val="left" w:pos="851"/>
          <w:tab w:val="left" w:pos="1134"/>
        </w:tabs>
        <w:spacing w:line="276" w:lineRule="auto"/>
        <w:rPr>
          <w:rFonts w:ascii="Cambria" w:hAnsi="Cambria"/>
          <w:b/>
          <w:i/>
        </w:rPr>
      </w:pPr>
    </w:p>
    <w:p w:rsidR="00FC105F" w:rsidRPr="002C0DBF" w:rsidRDefault="00FC105F" w:rsidP="009512C4">
      <w:pPr>
        <w:tabs>
          <w:tab w:val="left" w:pos="851"/>
          <w:tab w:val="left" w:pos="1134"/>
        </w:tabs>
        <w:spacing w:line="276" w:lineRule="auto"/>
        <w:rPr>
          <w:rFonts w:ascii="Cambria" w:hAnsi="Cambria"/>
          <w:b/>
          <w:i/>
          <w:sz w:val="22"/>
          <w:szCs w:val="22"/>
        </w:rPr>
      </w:pPr>
      <w:r w:rsidRPr="002C0DBF">
        <w:rPr>
          <w:rFonts w:ascii="Cambria" w:hAnsi="Cambria"/>
          <w:b/>
          <w:i/>
          <w:sz w:val="22"/>
          <w:szCs w:val="22"/>
        </w:rPr>
        <w:t>(</w:t>
      </w:r>
      <w:r w:rsidRPr="002C0DBF">
        <w:rPr>
          <w:rFonts w:ascii="Cambria" w:hAnsi="Cambria"/>
          <w:sz w:val="22"/>
          <w:szCs w:val="22"/>
        </w:rPr>
        <w:t xml:space="preserve">        </w:t>
      </w:r>
      <w:r w:rsidRPr="002C0DBF">
        <w:rPr>
          <w:rFonts w:ascii="Cambria" w:hAnsi="Cambria"/>
          <w:b/>
          <w:i/>
          <w:sz w:val="22"/>
          <w:szCs w:val="22"/>
        </w:rPr>
        <w:t>)  Bir çıkarma işleminde çıkan ile eksilenin toplamı farka eşittir.</w:t>
      </w:r>
    </w:p>
    <w:p w:rsidR="00FC105F" w:rsidRPr="002C0DBF" w:rsidRDefault="00FC105F" w:rsidP="009512C4">
      <w:pPr>
        <w:tabs>
          <w:tab w:val="left" w:pos="851"/>
          <w:tab w:val="left" w:pos="1134"/>
        </w:tabs>
        <w:rPr>
          <w:rFonts w:ascii="Cambria" w:hAnsi="Cambria"/>
          <w:b/>
          <w:i/>
          <w:sz w:val="22"/>
          <w:szCs w:val="22"/>
        </w:rPr>
      </w:pPr>
      <w:r w:rsidRPr="002C0DBF">
        <w:rPr>
          <w:rFonts w:ascii="Cambria" w:hAnsi="Cambria"/>
          <w:b/>
          <w:i/>
          <w:sz w:val="22"/>
          <w:szCs w:val="22"/>
        </w:rPr>
        <w:t>(         )  Bir toplama işleminde toplanan sayılardan hiçbiri toplamdan büyük olamaz.</w:t>
      </w:r>
    </w:p>
    <w:p w:rsidR="00FC105F" w:rsidRPr="002C0DBF" w:rsidRDefault="00FC105F" w:rsidP="009512C4">
      <w:pPr>
        <w:tabs>
          <w:tab w:val="left" w:pos="851"/>
          <w:tab w:val="left" w:pos="1134"/>
        </w:tabs>
        <w:rPr>
          <w:rFonts w:ascii="Cambria" w:hAnsi="Cambria"/>
          <w:b/>
          <w:i/>
          <w:sz w:val="22"/>
          <w:szCs w:val="22"/>
        </w:rPr>
      </w:pPr>
      <w:r w:rsidRPr="002C0DBF">
        <w:rPr>
          <w:rFonts w:ascii="Cambria" w:hAnsi="Cambria"/>
          <w:b/>
          <w:i/>
          <w:sz w:val="22"/>
          <w:szCs w:val="22"/>
        </w:rPr>
        <w:t>(         )  2, 7, 1 ve 6 sayılarıyla oluşturulabilecek 4 basamaklı en büyük sayı 6721’dir.</w:t>
      </w:r>
    </w:p>
    <w:p w:rsidR="00FC105F" w:rsidRPr="002C0DBF" w:rsidRDefault="00FC105F" w:rsidP="009512C4">
      <w:pPr>
        <w:tabs>
          <w:tab w:val="left" w:pos="851"/>
          <w:tab w:val="left" w:pos="1134"/>
        </w:tabs>
        <w:rPr>
          <w:rFonts w:ascii="Cambria" w:hAnsi="Cambria"/>
          <w:b/>
          <w:i/>
          <w:sz w:val="22"/>
          <w:szCs w:val="22"/>
        </w:rPr>
      </w:pPr>
      <w:r>
        <w:rPr>
          <w:noProof/>
        </w:rPr>
        <w:pict>
          <v:shape id="Resim 19" o:spid="_x0000_s1071" type="#_x0000_t75" alt="http://t1.gstatic.com/images?q=tbn:ANd9GcQQx8DO1ICVgIvOVLJVhQty_Yq11fXxU7x0oW9lV41z_iqLmBvl0T5RRA" style="position:absolute;margin-left:-285.65pt;margin-top:34.75pt;width:16.8pt;height:78.65pt;z-index:251630592;visibility:visible">
            <v:imagedata r:id="rId10" o:title=""/>
            <w10:wrap type="square"/>
          </v:shape>
        </w:pict>
      </w:r>
      <w:r w:rsidRPr="002C0DBF">
        <w:rPr>
          <w:rFonts w:ascii="Cambria" w:hAnsi="Cambria"/>
          <w:b/>
          <w:i/>
          <w:sz w:val="22"/>
          <w:szCs w:val="22"/>
        </w:rPr>
        <w:t>(         )  Doğal sayıları en yakın onluğa yuvarlarken birler basamağındaki sayıya bakarız.</w:t>
      </w:r>
    </w:p>
    <w:p w:rsidR="00FC105F" w:rsidRPr="002C0DBF" w:rsidRDefault="00FC105F" w:rsidP="009512C4">
      <w:pPr>
        <w:tabs>
          <w:tab w:val="left" w:pos="851"/>
          <w:tab w:val="left" w:pos="1134"/>
        </w:tabs>
        <w:rPr>
          <w:rFonts w:ascii="Cambria" w:hAnsi="Cambria"/>
          <w:b/>
          <w:i/>
          <w:sz w:val="22"/>
          <w:szCs w:val="22"/>
        </w:rPr>
      </w:pPr>
      <w:r w:rsidRPr="002C0DBF">
        <w:rPr>
          <w:rFonts w:ascii="Cambria" w:hAnsi="Cambria"/>
          <w:b/>
          <w:i/>
          <w:sz w:val="22"/>
          <w:szCs w:val="22"/>
        </w:rPr>
        <w:t xml:space="preserve">  (        )  Belirli bir kurala göre sıralanmış sayı veya şekil dizilerine örüntü denir.</w:t>
      </w: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  <w:r>
        <w:rPr>
          <w:noProof/>
        </w:rPr>
        <w:pict>
          <v:roundrect id="_x0000_s1072" style="position:absolute;margin-left:-8.05pt;margin-top:5.35pt;width:265.2pt;height:28.05pt;z-index:251666432" arcsize="10923f" strokecolor="#002060" strokeweight="2.25pt">
            <v:textbox style="mso-next-textbox:#_x0000_s1072">
              <w:txbxContent>
                <w:p w:rsidR="00FC105F" w:rsidRPr="007B1CE8" w:rsidRDefault="00FC105F" w:rsidP="009512C4">
                  <w:pPr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  <w:r w:rsidRPr="007B1CE8">
                    <w:rPr>
                      <w:rFonts w:ascii="Cambria" w:hAnsi="Cambria"/>
                      <w:b/>
                      <w:sz w:val="28"/>
                      <w:szCs w:val="28"/>
                    </w:rPr>
                    <w:t>ÇOKTAN SEÇMELİ SORULAR(4p)</w:t>
                  </w:r>
                </w:p>
              </w:txbxContent>
            </v:textbox>
          </v:roundrect>
        </w:pict>
      </w: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  <w:r>
        <w:rPr>
          <w:noProof/>
        </w:rPr>
        <w:pict>
          <v:shape id="_x0000_s1073" type="#_x0000_t62" style="position:absolute;margin-left:7pt;margin-top:13.9pt;width:153.7pt;height:37.2pt;z-index:251667456" adj="-2115,8652" fillcolor="#c2d69b">
            <v:textbox>
              <w:txbxContent>
                <w:p w:rsidR="00FC105F" w:rsidRDefault="00FC105F" w:rsidP="009512C4">
                  <w:r w:rsidRPr="00E230B5">
                    <w:rPr>
                      <w:b/>
                      <w:sz w:val="22"/>
                      <w:szCs w:val="22"/>
                    </w:rPr>
                    <w:t>Doğduğum günden beri 500 050 defa zıpladım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4" type="#_x0000_t75" alt="http://www.masaldinle.com/images/iki_kurbaga.jpg" style="position:absolute;margin-left:-4.35pt;margin-top:15.7pt;width:66.2pt;height:34.15pt;z-index:251634688;visibility:visible">
            <v:imagedata r:id="rId11" o:title=""/>
            <w10:wrap type="square"/>
          </v:shape>
        </w:pict>
      </w: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</w:p>
    <w:p w:rsidR="00FC105F" w:rsidRPr="002C0DBF" w:rsidRDefault="00FC105F" w:rsidP="009512C4">
      <w:pPr>
        <w:tabs>
          <w:tab w:val="left" w:pos="964"/>
        </w:tabs>
        <w:rPr>
          <w:rFonts w:ascii="Cambria" w:hAnsi="Cambria"/>
          <w:b/>
          <w:i/>
          <w:sz w:val="22"/>
          <w:szCs w:val="22"/>
        </w:rPr>
      </w:pPr>
      <w:r w:rsidRPr="00E16823">
        <w:rPr>
          <w:rFonts w:ascii="Cambria" w:hAnsi="Cambria"/>
          <w:b/>
          <w:i/>
          <w:shd w:val="clear" w:color="auto" w:fill="00B0F0"/>
        </w:rPr>
        <w:t>1--</w:t>
      </w:r>
      <w:r>
        <w:rPr>
          <w:rFonts w:ascii="Cambria" w:hAnsi="Cambria"/>
          <w:b/>
          <w:i/>
        </w:rPr>
        <w:t xml:space="preserve"> </w:t>
      </w:r>
      <w:r w:rsidRPr="002C0DBF">
        <w:rPr>
          <w:rFonts w:ascii="Cambria" w:hAnsi="Cambria"/>
          <w:b/>
          <w:i/>
          <w:sz w:val="22"/>
          <w:szCs w:val="22"/>
        </w:rPr>
        <w:t>Kurbağanın zıpladığı sayının okunuşu aşağıdakilerden hangisidir?</w:t>
      </w:r>
    </w:p>
    <w:p w:rsidR="00FC105F" w:rsidRPr="002C0DBF" w:rsidRDefault="00FC105F" w:rsidP="009512C4">
      <w:pPr>
        <w:tabs>
          <w:tab w:val="left" w:pos="142"/>
        </w:tabs>
        <w:rPr>
          <w:rFonts w:ascii="Cambria" w:hAnsi="Cambria"/>
          <w:b/>
          <w:i/>
          <w:sz w:val="22"/>
          <w:szCs w:val="22"/>
        </w:rPr>
      </w:pPr>
      <w:r w:rsidRPr="002C0DBF">
        <w:rPr>
          <w:rFonts w:ascii="Cambria" w:hAnsi="Cambria"/>
          <w:b/>
          <w:i/>
          <w:sz w:val="22"/>
          <w:szCs w:val="22"/>
        </w:rPr>
        <w:t>A) Beş yüz bin beş</w:t>
      </w:r>
      <w:r w:rsidRPr="002C0DBF">
        <w:rPr>
          <w:rFonts w:ascii="Cambria" w:hAnsi="Cambria"/>
          <w:b/>
          <w:i/>
          <w:sz w:val="22"/>
          <w:szCs w:val="22"/>
        </w:rPr>
        <w:tab/>
        <w:t xml:space="preserve">       B) Beş yüz bin elli</w:t>
      </w:r>
      <w:r w:rsidRPr="002C0DBF">
        <w:rPr>
          <w:rFonts w:ascii="Cambria" w:hAnsi="Cambria"/>
          <w:b/>
          <w:i/>
          <w:sz w:val="22"/>
          <w:szCs w:val="22"/>
        </w:rPr>
        <w:tab/>
        <w:t xml:space="preserve">   </w:t>
      </w:r>
    </w:p>
    <w:p w:rsidR="00FC105F" w:rsidRPr="002C0DBF" w:rsidRDefault="00FC105F" w:rsidP="009512C4">
      <w:pPr>
        <w:tabs>
          <w:tab w:val="left" w:pos="142"/>
        </w:tabs>
        <w:rPr>
          <w:rFonts w:ascii="Cambria" w:hAnsi="Cambria"/>
          <w:b/>
          <w:i/>
          <w:sz w:val="22"/>
          <w:szCs w:val="22"/>
        </w:rPr>
      </w:pPr>
      <w:r w:rsidRPr="002C0DBF">
        <w:rPr>
          <w:rFonts w:ascii="Cambria" w:hAnsi="Cambria"/>
          <w:b/>
          <w:i/>
          <w:sz w:val="22"/>
          <w:szCs w:val="22"/>
        </w:rPr>
        <w:t>C) Beş yüz elli bin elli</w:t>
      </w:r>
      <w:r>
        <w:rPr>
          <w:rFonts w:ascii="Cambria" w:hAnsi="Cambria"/>
          <w:b/>
          <w:i/>
          <w:sz w:val="22"/>
          <w:szCs w:val="22"/>
        </w:rPr>
        <w:t xml:space="preserve">        </w:t>
      </w:r>
      <w:r w:rsidRPr="002C0DBF">
        <w:rPr>
          <w:rFonts w:ascii="Cambria" w:hAnsi="Cambria"/>
          <w:b/>
          <w:i/>
          <w:sz w:val="22"/>
          <w:szCs w:val="22"/>
        </w:rPr>
        <w:t>D) Elli bin elli</w:t>
      </w:r>
    </w:p>
    <w:p w:rsidR="00FC105F" w:rsidRPr="00E16823" w:rsidRDefault="00FC105F" w:rsidP="0051628C">
      <w:pPr>
        <w:ind w:right="-780"/>
        <w:rPr>
          <w:rFonts w:ascii="Cambria" w:hAnsi="Cambria"/>
          <w:b/>
          <w:i/>
          <w:sz w:val="28"/>
        </w:rPr>
      </w:pPr>
      <w:r>
        <w:rPr>
          <w:noProof/>
        </w:rPr>
        <w:pict>
          <v:shape id="_x0000_s1075" type="#_x0000_t61" style="position:absolute;margin-left:-24.8pt;margin-top:11.35pt;width:195.95pt;height:75.05pt;z-index:251668480" adj="-1560,5857">
            <v:fill r:id="rId12" o:title="" type="tile"/>
            <v:textbox>
              <w:txbxContent>
                <w:p w:rsidR="00FC105F" w:rsidRPr="007B1CE8" w:rsidRDefault="00FC105F" w:rsidP="00E16823">
                  <w:pP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7B1CE8">
                    <w:rPr>
                      <w:rFonts w:ascii="Cambria" w:hAnsi="Cambria"/>
                      <w:b/>
                      <w:i/>
                      <w:sz w:val="22"/>
                      <w:szCs w:val="22"/>
                      <w:shd w:val="clear" w:color="auto" w:fill="00B0F0"/>
                    </w:rPr>
                    <w:t>2--</w:t>
                  </w:r>
                  <w:r w:rsidRPr="007B1CE8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 xml:space="preserve">  Sevgili çocuklar, bana en yakın yüzlüğe yuvarlandığında 5600 eden sayıları söyleyiniz? Öğretmenin sorduğu </w:t>
                  </w:r>
                  <w:r w:rsidRPr="007B1CE8">
                    <w:rPr>
                      <w:rFonts w:ascii="Cambria" w:hAnsi="Cambria"/>
                      <w:b/>
                      <w:i/>
                      <w:sz w:val="22"/>
                      <w:szCs w:val="22"/>
                      <w:u w:val="single"/>
                    </w:rPr>
                    <w:t>soruya yanlış</w:t>
                  </w:r>
                  <w:r w:rsidRPr="007B1CE8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 xml:space="preserve"> cevap veren öğrenci kimdir?</w:t>
                  </w:r>
                </w:p>
              </w:txbxContent>
            </v:textbox>
          </v:shape>
        </w:pict>
      </w:r>
      <w:r>
        <w:rPr>
          <w:noProof/>
        </w:rPr>
        <w:pict>
          <v:shape id="Resim 8" o:spid="_x0000_s1076" type="#_x0000_t75" style="position:absolute;margin-left:-8.9pt;margin-top:3.15pt;width:86.9pt;height:96.5pt;z-index:251636736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">
            <v:imagedata r:id="rId13" o:title=""/>
            <o:lock v:ext="edit" aspectratio="f"/>
            <w10:wrap type="square"/>
          </v:shape>
        </w:pict>
      </w: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  <w:r>
        <w:rPr>
          <w:noProof/>
        </w:rPr>
        <w:pict>
          <v:shape id="_x0000_s1077" type="#_x0000_t62" style="position:absolute;margin-left:66.25pt;margin-top:1.5pt;width:70.9pt;height:37.8pt;z-index:251640832" adj="7159,20714" fillcolor="#daeef3">
            <v:textbox style="mso-next-textbox:#_x0000_s1077">
              <w:txbxContent>
                <w:p w:rsidR="00FC105F" w:rsidRPr="004F5AA2" w:rsidRDefault="00FC105F" w:rsidP="00B21E92">
                  <w:pPr>
                    <w:ind w:left="-142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7B1CE8">
                    <w:rPr>
                      <w:b/>
                      <w:noProof/>
                    </w:rPr>
                    <w:pict>
                      <v:shape id="Resim 22" o:spid="_x0000_i1028" type="#_x0000_t75" style="width:22.5pt;height:25.5pt;visibility:visible">
                        <v:imagedata r:id="rId14" o:title=""/>
                      </v:shape>
                    </w:pict>
                  </w:r>
                  <w:r>
                    <w:rPr>
                      <w:b/>
                    </w:rPr>
                    <w:t xml:space="preserve">  5551</w:t>
                  </w:r>
                </w:p>
              </w:txbxContent>
            </v:textbox>
          </v:shape>
        </w:pict>
      </w:r>
    </w:p>
    <w:p w:rsidR="00FC105F" w:rsidRPr="002C0DBF" w:rsidRDefault="00FC105F" w:rsidP="00E16823">
      <w:pPr>
        <w:pStyle w:val="ListParagraph"/>
        <w:numPr>
          <w:ilvl w:val="0"/>
          <w:numId w:val="5"/>
        </w:numPr>
        <w:ind w:right="-780" w:hanging="578"/>
        <w:rPr>
          <w:rFonts w:ascii="Cambria" w:hAnsi="Cambria"/>
          <w:b/>
          <w:i/>
          <w:sz w:val="24"/>
          <w:szCs w:val="24"/>
        </w:rPr>
      </w:pPr>
      <w:r>
        <w:rPr>
          <w:noProof/>
          <w:lang w:eastAsia="tr-TR"/>
        </w:rPr>
        <w:pict>
          <v:shape id="_x0000_s1078" type="#_x0000_t62" style="position:absolute;left:0;text-align:left;margin-left:160.8pt;margin-top:23.65pt;width:79.3pt;height:40.85pt;z-index:251638784" adj="6278,18850" fillcolor="#daeef3">
            <v:textbox style="mso-next-textbox:#_x0000_s1078">
              <w:txbxContent>
                <w:p w:rsidR="00FC105F" w:rsidRPr="004F5AA2" w:rsidRDefault="00FC105F" w:rsidP="00B21E92">
                  <w:pPr>
                    <w:ind w:left="-142"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7B1CE8">
                    <w:rPr>
                      <w:b/>
                      <w:noProof/>
                    </w:rPr>
                    <w:pict>
                      <v:shape id="Resim 24" o:spid="_x0000_i1030" type="#_x0000_t75" style="width:21pt;height:30pt;visibility:visible">
                        <v:imagedata r:id="rId15" o:title=""/>
                      </v:shape>
                    </w:pict>
                  </w:r>
                  <w:r>
                    <w:rPr>
                      <w:b/>
                    </w:rPr>
                    <w:t xml:space="preserve">  5580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62" style="position:absolute;left:0;text-align:left;margin-left:29.8pt;margin-top:28.05pt;width:78.2pt;height:36.45pt;z-index:251639808" adj="6850,20030" fillcolor="#daeef3">
            <v:textbox style="mso-next-textbox:#_x0000_s1079">
              <w:txbxContent>
                <w:p w:rsidR="00FC105F" w:rsidRPr="004F5AA2" w:rsidRDefault="00FC105F" w:rsidP="00B21E92">
                  <w:pPr>
                    <w:ind w:left="-142"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7B1CE8">
                    <w:rPr>
                      <w:b/>
                      <w:noProof/>
                    </w:rPr>
                    <w:pict>
                      <v:shape id="Resim 23" o:spid="_x0000_i1032" type="#_x0000_t75" style="width:22.5pt;height:22.5pt;visibility:visible">
                        <v:imagedata r:id="rId16" o:title=""/>
                      </v:shape>
                    </w:pict>
                  </w:r>
                  <w:r>
                    <w:rPr>
                      <w:b/>
                    </w:rPr>
                    <w:t xml:space="preserve">  5640</w:t>
                  </w:r>
                </w:p>
              </w:txbxContent>
            </v:textbox>
          </v:shape>
        </w:pict>
      </w:r>
      <w:r>
        <w:rPr>
          <w:rFonts w:ascii="Cambria" w:hAnsi="Cambria"/>
          <w:b/>
          <w:i/>
          <w:sz w:val="24"/>
          <w:szCs w:val="24"/>
        </w:rPr>
        <w:t xml:space="preserve">                 B                   B)                         </w:t>
      </w:r>
    </w:p>
    <w:p w:rsidR="00FC105F" w:rsidRDefault="00FC105F" w:rsidP="00E16823">
      <w:pPr>
        <w:ind w:left="142" w:right="-780"/>
        <w:rPr>
          <w:rFonts w:ascii="Cambria" w:hAnsi="Cambria"/>
          <w:b/>
          <w:i/>
        </w:rPr>
      </w:pPr>
    </w:p>
    <w:p w:rsidR="00FC105F" w:rsidRPr="002C0DBF" w:rsidRDefault="00FC105F" w:rsidP="00E16823">
      <w:pPr>
        <w:ind w:left="142" w:right="-780"/>
        <w:rPr>
          <w:rFonts w:ascii="Cambria" w:hAnsi="Cambria"/>
          <w:b/>
          <w:i/>
        </w:rPr>
      </w:pPr>
      <w:r w:rsidRPr="002C0DBF">
        <w:rPr>
          <w:rFonts w:ascii="Cambria" w:hAnsi="Cambria"/>
          <w:b/>
          <w:i/>
        </w:rPr>
        <w:t>C)                    D)</w:t>
      </w:r>
      <w:r>
        <w:rPr>
          <w:rFonts w:ascii="Cambria" w:hAnsi="Cambria"/>
          <w:b/>
          <w:i/>
        </w:rPr>
        <w:t xml:space="preserve">                      D)</w:t>
      </w:r>
    </w:p>
    <w:p w:rsidR="00FC105F" w:rsidRPr="00E16823" w:rsidRDefault="00FC105F" w:rsidP="0051628C">
      <w:pPr>
        <w:ind w:right="-780"/>
        <w:rPr>
          <w:rFonts w:ascii="Comic Sans MS" w:hAnsi="Comic Sans MS"/>
          <w:b/>
          <w:sz w:val="28"/>
        </w:rPr>
      </w:pP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  <w:r>
        <w:rPr>
          <w:noProof/>
        </w:rPr>
        <w:pict>
          <v:shape id="_x0000_s1080" type="#_x0000_t62" style="position:absolute;margin-left:5.65pt;margin-top:.35pt;width:200.25pt;height:36.4pt;z-index:251669504" adj="-2610,15340">
            <v:textbox>
              <w:txbxContent>
                <w:p w:rsidR="00FC105F" w:rsidRPr="007B1CE8" w:rsidRDefault="00FC105F">
                  <w:pP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7B1CE8">
                    <w:rPr>
                      <w:rFonts w:ascii="Cambria" w:hAnsi="Cambria" w:cs="Mangal"/>
                      <w:b/>
                      <w:i/>
                      <w:shadow/>
                      <w:sz w:val="22"/>
                      <w:szCs w:val="22"/>
                    </w:rPr>
                    <w:t>“4 yüz binlik +2 on binlik + 2 binlik + 8 onluk “</w:t>
                  </w:r>
                </w:p>
              </w:txbxContent>
            </v:textbox>
          </v:shape>
        </w:pict>
      </w: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</w:p>
    <w:p w:rsidR="00FC105F" w:rsidRPr="002C0DBF" w:rsidRDefault="00FC105F" w:rsidP="002C0DBF">
      <w:pPr>
        <w:rPr>
          <w:rFonts w:ascii="Cambria" w:hAnsi="Cambria" w:cs="Mangal"/>
          <w:b/>
          <w:i/>
          <w:shadow/>
          <w:sz w:val="22"/>
          <w:szCs w:val="22"/>
        </w:rPr>
      </w:pPr>
      <w:r w:rsidRPr="002C0DBF">
        <w:rPr>
          <w:rFonts w:ascii="Cambria" w:hAnsi="Cambria" w:cs="Mangal"/>
          <w:b/>
          <w:i/>
          <w:shadow/>
          <w:sz w:val="22"/>
          <w:szCs w:val="22"/>
          <w:shd w:val="clear" w:color="auto" w:fill="00B0F0"/>
        </w:rPr>
        <w:t>3--</w:t>
      </w:r>
      <w:r w:rsidRPr="002C0DBF">
        <w:rPr>
          <w:rFonts w:ascii="Cambria" w:hAnsi="Cambria" w:cs="Mangal"/>
          <w:b/>
          <w:i/>
          <w:shadow/>
          <w:sz w:val="22"/>
          <w:szCs w:val="22"/>
        </w:rPr>
        <w:t xml:space="preserve"> </w:t>
      </w:r>
      <w:r>
        <w:rPr>
          <w:rFonts w:ascii="Cambria" w:hAnsi="Cambria" w:cs="Mangal"/>
          <w:b/>
          <w:i/>
          <w:shadow/>
          <w:sz w:val="22"/>
          <w:szCs w:val="22"/>
        </w:rPr>
        <w:t xml:space="preserve">     </w:t>
      </w:r>
      <w:r w:rsidRPr="002C0DBF">
        <w:rPr>
          <w:rFonts w:ascii="Cambria" w:hAnsi="Cambria" w:cs="Mangal"/>
          <w:b/>
          <w:i/>
          <w:shadow/>
          <w:sz w:val="22"/>
          <w:szCs w:val="22"/>
        </w:rPr>
        <w:t>Çözümlenişi olan sayı aşağıdakilerden hangisidir?</w:t>
      </w:r>
    </w:p>
    <w:p w:rsidR="00FC105F" w:rsidRDefault="00FC105F" w:rsidP="002C0DBF">
      <w:pPr>
        <w:rPr>
          <w:rFonts w:ascii="Cambria" w:hAnsi="Cambria" w:cs="Mangal"/>
          <w:b/>
          <w:i/>
          <w:shadow/>
          <w:sz w:val="22"/>
          <w:szCs w:val="22"/>
        </w:rPr>
      </w:pPr>
      <w:r w:rsidRPr="002C0DBF">
        <w:rPr>
          <w:rFonts w:ascii="Cambria" w:hAnsi="Cambria" w:cs="Mangal"/>
          <w:b/>
          <w:i/>
          <w:shadow/>
          <w:sz w:val="22"/>
          <w:szCs w:val="22"/>
        </w:rPr>
        <w:t xml:space="preserve">  </w:t>
      </w:r>
      <w:r w:rsidRPr="002C0DBF">
        <w:rPr>
          <w:rFonts w:ascii="Cambria" w:hAnsi="Cambria" w:cs="Mangal"/>
          <w:b/>
          <w:i/>
          <w:shadow/>
          <w:sz w:val="22"/>
          <w:szCs w:val="22"/>
        </w:rPr>
        <w:tab/>
        <w:t xml:space="preserve">A) </w:t>
      </w:r>
      <w:r>
        <w:rPr>
          <w:rFonts w:ascii="Cambria" w:hAnsi="Cambria" w:cs="Mangal"/>
          <w:b/>
          <w:i/>
          <w:shadow/>
          <w:sz w:val="22"/>
          <w:szCs w:val="22"/>
        </w:rPr>
        <w:t xml:space="preserve"> </w:t>
      </w:r>
      <w:r w:rsidRPr="002C0DBF">
        <w:rPr>
          <w:rFonts w:ascii="Cambria" w:hAnsi="Cambria" w:cs="Mangal"/>
          <w:b/>
          <w:i/>
          <w:shadow/>
          <w:sz w:val="22"/>
          <w:szCs w:val="22"/>
        </w:rPr>
        <w:t xml:space="preserve">422 080                B) 420 008              </w:t>
      </w:r>
    </w:p>
    <w:p w:rsidR="00FC105F" w:rsidRPr="002C0DBF" w:rsidRDefault="00FC105F" w:rsidP="002C0DBF">
      <w:pPr>
        <w:rPr>
          <w:rFonts w:ascii="Cambria" w:hAnsi="Cambria" w:cs="Mangal"/>
          <w:b/>
          <w:i/>
          <w:shadow/>
          <w:sz w:val="22"/>
          <w:szCs w:val="22"/>
        </w:rPr>
      </w:pPr>
      <w:r>
        <w:rPr>
          <w:rFonts w:ascii="Cambria" w:hAnsi="Cambria" w:cs="Mangal"/>
          <w:b/>
          <w:i/>
          <w:shadow/>
          <w:sz w:val="22"/>
          <w:szCs w:val="22"/>
        </w:rPr>
        <w:t xml:space="preserve">              </w:t>
      </w:r>
      <w:r w:rsidRPr="002C0DBF">
        <w:rPr>
          <w:rFonts w:ascii="Cambria" w:hAnsi="Cambria" w:cs="Mangal"/>
          <w:b/>
          <w:i/>
          <w:shadow/>
          <w:sz w:val="22"/>
          <w:szCs w:val="22"/>
        </w:rPr>
        <w:t xml:space="preserve"> C) 402 080         </w:t>
      </w:r>
      <w:r>
        <w:rPr>
          <w:rFonts w:ascii="Cambria" w:hAnsi="Cambria" w:cs="Mangal"/>
          <w:b/>
          <w:i/>
          <w:shadow/>
          <w:sz w:val="22"/>
          <w:szCs w:val="22"/>
        </w:rPr>
        <w:t xml:space="preserve">        </w:t>
      </w:r>
      <w:r w:rsidRPr="002C0DBF">
        <w:rPr>
          <w:rFonts w:ascii="Cambria" w:hAnsi="Cambria" w:cs="Mangal"/>
          <w:b/>
          <w:i/>
          <w:shadow/>
          <w:sz w:val="22"/>
          <w:szCs w:val="22"/>
        </w:rPr>
        <w:t>D) 402 008</w:t>
      </w:r>
    </w:p>
    <w:p w:rsidR="00FC105F" w:rsidRPr="002C0DBF" w:rsidRDefault="00FC105F" w:rsidP="0051628C">
      <w:pPr>
        <w:ind w:right="-780"/>
        <w:rPr>
          <w:rFonts w:ascii="Cambria" w:hAnsi="Cambria"/>
          <w:b/>
          <w:i/>
          <w:sz w:val="22"/>
          <w:szCs w:val="22"/>
        </w:rPr>
      </w:pPr>
      <w:r>
        <w:rPr>
          <w:noProof/>
        </w:rPr>
        <w:pict>
          <v:shape id="_x0000_s1081" type="#_x0000_t61" style="position:absolute;margin-left:29.8pt;margin-top:10.55pt;width:195.95pt;height:26.6pt;z-index:251670528" adj="11,8648" strokeweight="1.5pt">
            <v:textbox>
              <w:txbxContent>
                <w:p w:rsidR="00FC105F" w:rsidRPr="00E924B1" w:rsidRDefault="00FC105F" w:rsidP="002C0DBF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5 –7-10 –14 -19-25- A </w:t>
                  </w:r>
                  <w:r>
                    <w:rPr>
                      <w:rFonts w:ascii="Comic Sans MS" w:hAnsi="Comic Sans MS"/>
                      <w:b/>
                      <w:color w:val="002060"/>
                    </w:rPr>
                    <w:t xml:space="preserve">- B </w:t>
                  </w:r>
                </w:p>
              </w:txbxContent>
            </v:textbox>
          </v:shape>
        </w:pict>
      </w:r>
    </w:p>
    <w:p w:rsidR="00FC105F" w:rsidRPr="002C0DBF" w:rsidRDefault="00FC105F" w:rsidP="002C0DBF">
      <w:pPr>
        <w:shd w:val="clear" w:color="auto" w:fill="FFFFFF"/>
        <w:ind w:right="-780"/>
        <w:rPr>
          <w:rFonts w:ascii="Cambria" w:hAnsi="Cambria"/>
          <w:b/>
          <w:i/>
          <w:sz w:val="28"/>
        </w:rPr>
      </w:pPr>
      <w:r>
        <w:rPr>
          <w:rFonts w:ascii="Cambria" w:hAnsi="Cambria"/>
          <w:b/>
          <w:i/>
          <w:sz w:val="28"/>
        </w:rPr>
        <w:t>4-</w:t>
      </w:r>
    </w:p>
    <w:p w:rsidR="00FC105F" w:rsidRDefault="00FC105F" w:rsidP="0051628C">
      <w:pPr>
        <w:ind w:right="-780"/>
        <w:rPr>
          <w:rFonts w:ascii="Comic Sans MS" w:hAnsi="Comic Sans MS"/>
          <w:sz w:val="28"/>
        </w:rPr>
      </w:pPr>
    </w:p>
    <w:p w:rsidR="00FC105F" w:rsidRPr="002C0DBF" w:rsidRDefault="00FC105F" w:rsidP="002C0DBF">
      <w:pPr>
        <w:rPr>
          <w:rFonts w:ascii="Cambria" w:hAnsi="Cambria"/>
          <w:b/>
          <w:i/>
          <w:sz w:val="22"/>
          <w:szCs w:val="22"/>
        </w:rPr>
      </w:pPr>
      <w:r w:rsidRPr="002C0DBF">
        <w:rPr>
          <w:rFonts w:ascii="Cambria" w:hAnsi="Cambria"/>
          <w:b/>
          <w:i/>
          <w:sz w:val="22"/>
          <w:szCs w:val="22"/>
        </w:rPr>
        <w:t xml:space="preserve">Yukarıda verilen örüntüye göre  </w:t>
      </w:r>
      <w:r w:rsidRPr="002C0DBF">
        <w:rPr>
          <w:rFonts w:ascii="Cambria" w:hAnsi="Cambria"/>
          <w:b/>
          <w:i/>
          <w:sz w:val="22"/>
          <w:szCs w:val="22"/>
          <w:u w:val="single"/>
        </w:rPr>
        <w:t>A + B işleminin</w:t>
      </w:r>
      <w:r w:rsidRPr="002C0DBF">
        <w:rPr>
          <w:rFonts w:ascii="Cambria" w:hAnsi="Cambria"/>
          <w:b/>
          <w:i/>
          <w:sz w:val="22"/>
          <w:szCs w:val="22"/>
        </w:rPr>
        <w:t xml:space="preserve"> sonucu kaçtır ?</w:t>
      </w:r>
    </w:p>
    <w:p w:rsidR="00FC105F" w:rsidRDefault="00FC105F" w:rsidP="002C0DBF">
      <w:pPr>
        <w:rPr>
          <w:rFonts w:ascii="Cambria" w:hAnsi="Cambria"/>
          <w:b/>
          <w:i/>
          <w:sz w:val="22"/>
          <w:szCs w:val="22"/>
        </w:rPr>
      </w:pPr>
      <w:r w:rsidRPr="002C0DBF">
        <w:rPr>
          <w:rFonts w:ascii="Cambria" w:hAnsi="Cambria"/>
          <w:b/>
          <w:i/>
          <w:sz w:val="22"/>
          <w:szCs w:val="22"/>
        </w:rPr>
        <w:t xml:space="preserve">    </w:t>
      </w:r>
      <w:r>
        <w:rPr>
          <w:rFonts w:ascii="Cambria" w:hAnsi="Cambria"/>
          <w:b/>
          <w:i/>
          <w:sz w:val="22"/>
          <w:szCs w:val="22"/>
        </w:rPr>
        <w:t xml:space="preserve">  </w:t>
      </w:r>
      <w:r w:rsidRPr="002C0DBF">
        <w:rPr>
          <w:rFonts w:ascii="Cambria" w:hAnsi="Cambria"/>
          <w:b/>
          <w:i/>
          <w:sz w:val="22"/>
          <w:szCs w:val="22"/>
        </w:rPr>
        <w:t xml:space="preserve">A ) 42   </w:t>
      </w:r>
      <w:r>
        <w:rPr>
          <w:rFonts w:ascii="Cambria" w:hAnsi="Cambria"/>
          <w:b/>
          <w:i/>
          <w:sz w:val="22"/>
          <w:szCs w:val="22"/>
        </w:rPr>
        <w:t xml:space="preserve">    </w:t>
      </w:r>
      <w:r w:rsidRPr="002C0DBF">
        <w:rPr>
          <w:rFonts w:ascii="Cambria" w:hAnsi="Cambria"/>
          <w:b/>
          <w:i/>
          <w:sz w:val="22"/>
          <w:szCs w:val="22"/>
        </w:rPr>
        <w:t xml:space="preserve">  B ) 52     </w:t>
      </w:r>
      <w:r>
        <w:rPr>
          <w:rFonts w:ascii="Cambria" w:hAnsi="Cambria"/>
          <w:b/>
          <w:i/>
          <w:sz w:val="22"/>
          <w:szCs w:val="22"/>
        </w:rPr>
        <w:t xml:space="preserve">    </w:t>
      </w:r>
      <w:r w:rsidRPr="002C0DBF">
        <w:rPr>
          <w:rFonts w:ascii="Cambria" w:hAnsi="Cambria"/>
          <w:b/>
          <w:i/>
          <w:sz w:val="22"/>
          <w:szCs w:val="22"/>
        </w:rPr>
        <w:t xml:space="preserve">C ) 62  </w:t>
      </w:r>
      <w:r>
        <w:rPr>
          <w:rFonts w:ascii="Cambria" w:hAnsi="Cambria"/>
          <w:b/>
          <w:i/>
          <w:sz w:val="22"/>
          <w:szCs w:val="22"/>
        </w:rPr>
        <w:t xml:space="preserve">     </w:t>
      </w:r>
      <w:r w:rsidRPr="002C0DBF">
        <w:rPr>
          <w:rFonts w:ascii="Cambria" w:hAnsi="Cambria"/>
          <w:b/>
          <w:i/>
          <w:sz w:val="22"/>
          <w:szCs w:val="22"/>
        </w:rPr>
        <w:t xml:space="preserve">  D ) 72</w:t>
      </w:r>
    </w:p>
    <w:p w:rsidR="00FC105F" w:rsidRDefault="00FC105F" w:rsidP="0051628C">
      <w:pPr>
        <w:ind w:right="-780"/>
        <w:rPr>
          <w:rFonts w:ascii="Cambria" w:hAnsi="Cambria"/>
          <w:b/>
          <w:i/>
          <w:sz w:val="22"/>
          <w:szCs w:val="22"/>
        </w:rPr>
      </w:pPr>
    </w:p>
    <w:p w:rsidR="00FC105F" w:rsidRDefault="00FC105F" w:rsidP="0051628C">
      <w:pPr>
        <w:ind w:right="-780"/>
        <w:rPr>
          <w:rFonts w:ascii="Cambria" w:hAnsi="Cambria"/>
          <w:b/>
          <w:i/>
          <w:sz w:val="22"/>
          <w:szCs w:val="22"/>
        </w:rPr>
      </w:pPr>
      <w:r>
        <w:rPr>
          <w:noProof/>
        </w:rPr>
        <w:pict>
          <v:group id="_x0000_s1082" style="position:absolute;margin-left:23.05pt;margin-top:-1.9pt;width:244.4pt;height:26.85pt;z-index:251689984" coordorigin="887,671" coordsize="4888,537"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1083" type="#_x0000_t21" style="position:absolute;left:887;top:671;width:968;height:537" fillcolor="yellow" strokeweight="1pt">
              <v:textbox>
                <w:txbxContent>
                  <w:p w:rsidR="00FC105F" w:rsidRPr="007B1CE8" w:rsidRDefault="00FC105F">
                    <w:pPr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  <w:r w:rsidRPr="007B1CE8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3901</w:t>
                    </w:r>
                  </w:p>
                </w:txbxContent>
              </v:textbox>
            </v:shape>
            <v:shape id="_x0000_s1084" type="#_x0000_t21" style="position:absolute;left:1855;top:671;width:932;height:537" fillcolor="yellow" strokeweight="1pt">
              <v:textbox>
                <w:txbxContent>
                  <w:p w:rsidR="00FC105F" w:rsidRPr="007B1CE8" w:rsidRDefault="00FC105F">
                    <w:pPr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  <w:r w:rsidRPr="007B1CE8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2569</w:t>
                    </w:r>
                  </w:p>
                </w:txbxContent>
              </v:textbox>
            </v:shape>
            <v:shape id="_x0000_s1085" type="#_x0000_t21" style="position:absolute;left:2787;top:671;width:959;height:537" fillcolor="yellow" strokeweight="1pt">
              <v:textbox>
                <w:txbxContent>
                  <w:p w:rsidR="00FC105F" w:rsidRPr="007B1CE8" w:rsidRDefault="00FC105F">
                    <w:pPr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  <w:r w:rsidRPr="007B1CE8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6123</w:t>
                    </w:r>
                  </w:p>
                </w:txbxContent>
              </v:textbox>
            </v:shape>
            <v:shape id="_x0000_s1086" type="#_x0000_t21" style="position:absolute;left:3746;top:671;width:1063;height:537" fillcolor="yellow" strokeweight="1pt">
              <v:textbox>
                <w:txbxContent>
                  <w:p w:rsidR="00FC105F" w:rsidRPr="007B1CE8" w:rsidRDefault="00FC105F">
                    <w:pPr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  <w:r w:rsidRPr="007B1CE8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5687</w:t>
                    </w:r>
                  </w:p>
                </w:txbxContent>
              </v:textbox>
            </v:shape>
            <v:shape id="_x0000_s1087" type="#_x0000_t21" style="position:absolute;left:4817;top:671;width:958;height:537" fillcolor="yellow" strokeweight="1pt">
              <v:textbox>
                <w:txbxContent>
                  <w:p w:rsidR="00FC105F" w:rsidRPr="007B1CE8" w:rsidRDefault="00FC105F">
                    <w:pPr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  <w:r w:rsidRPr="007B1CE8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4786</w:t>
                    </w:r>
                  </w:p>
                </w:txbxContent>
              </v:textbox>
            </v:shape>
          </v:group>
        </w:pict>
      </w:r>
    </w:p>
    <w:p w:rsidR="00FC105F" w:rsidRDefault="00FC105F" w:rsidP="0051628C">
      <w:pPr>
        <w:ind w:right="-780"/>
        <w:rPr>
          <w:rFonts w:ascii="Cambria" w:hAnsi="Cambria"/>
          <w:b/>
          <w:i/>
          <w:sz w:val="22"/>
          <w:szCs w:val="22"/>
        </w:rPr>
      </w:pPr>
    </w:p>
    <w:p w:rsidR="00FC105F" w:rsidRDefault="00FC105F" w:rsidP="0051628C">
      <w:pPr>
        <w:ind w:right="-780"/>
        <w:rPr>
          <w:rFonts w:ascii="Cambria" w:hAnsi="Cambria"/>
          <w:b/>
          <w:i/>
          <w:sz w:val="22"/>
          <w:szCs w:val="22"/>
        </w:rPr>
      </w:pPr>
      <w:r w:rsidRPr="00B46707">
        <w:rPr>
          <w:rFonts w:ascii="Cambria" w:hAnsi="Cambria"/>
          <w:b/>
          <w:i/>
          <w:sz w:val="22"/>
          <w:szCs w:val="22"/>
        </w:rPr>
        <w:t>5—</w:t>
      </w:r>
      <w:r>
        <w:rPr>
          <w:rFonts w:ascii="Cambria" w:hAnsi="Cambria"/>
          <w:b/>
          <w:i/>
          <w:sz w:val="22"/>
          <w:szCs w:val="22"/>
        </w:rPr>
        <w:t>Aşağı</w:t>
      </w:r>
      <w:r w:rsidRPr="00B46707">
        <w:rPr>
          <w:rFonts w:ascii="Cambria" w:hAnsi="Cambria"/>
          <w:b/>
          <w:i/>
          <w:sz w:val="22"/>
          <w:szCs w:val="22"/>
        </w:rPr>
        <w:t xml:space="preserve">da verilen doğal sayıların büyükten küçüğe </w:t>
      </w:r>
    </w:p>
    <w:p w:rsidR="00FC105F" w:rsidRPr="00B46707" w:rsidRDefault="00FC105F" w:rsidP="0051628C">
      <w:pPr>
        <w:ind w:right="-780"/>
        <w:rPr>
          <w:rFonts w:ascii="Cambria" w:hAnsi="Cambria"/>
          <w:b/>
          <w:i/>
          <w:sz w:val="22"/>
          <w:szCs w:val="22"/>
        </w:rPr>
      </w:pPr>
      <w:r w:rsidRPr="00B46707">
        <w:rPr>
          <w:rFonts w:ascii="Cambria" w:hAnsi="Cambria"/>
          <w:b/>
          <w:i/>
          <w:sz w:val="22"/>
          <w:szCs w:val="22"/>
        </w:rPr>
        <w:t>doğru sıralanışı hangi seçenekte doğru verilmiştir?</w:t>
      </w:r>
    </w:p>
    <w:p w:rsidR="00FC105F" w:rsidRDefault="00FC105F" w:rsidP="00637DAC">
      <w:pPr>
        <w:pStyle w:val="ListParagraph"/>
        <w:numPr>
          <w:ilvl w:val="0"/>
          <w:numId w:val="6"/>
        </w:numPr>
        <w:ind w:right="-780"/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>6123 &gt; 4786 &gt; 3901 &gt; 5687 &gt; 2569</w:t>
      </w:r>
    </w:p>
    <w:p w:rsidR="00FC105F" w:rsidRPr="00AE76CE" w:rsidRDefault="00FC105F" w:rsidP="00AE76CE">
      <w:pPr>
        <w:pStyle w:val="ListParagraph"/>
        <w:numPr>
          <w:ilvl w:val="0"/>
          <w:numId w:val="6"/>
        </w:numPr>
        <w:ind w:right="-780"/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>6123 &gt; 5687 &gt; 4786 &gt; 3901 &gt; 2569</w:t>
      </w:r>
    </w:p>
    <w:p w:rsidR="00FC105F" w:rsidRPr="00AE76CE" w:rsidRDefault="00FC105F" w:rsidP="00AE76CE">
      <w:pPr>
        <w:pStyle w:val="ListParagraph"/>
        <w:numPr>
          <w:ilvl w:val="0"/>
          <w:numId w:val="6"/>
        </w:numPr>
        <w:ind w:right="-780"/>
        <w:rPr>
          <w:rFonts w:ascii="Cambria" w:hAnsi="Cambria"/>
          <w:b/>
          <w:i/>
        </w:rPr>
      </w:pPr>
      <w:r w:rsidRPr="00AE76CE">
        <w:rPr>
          <w:rFonts w:ascii="Cambria" w:hAnsi="Cambria"/>
          <w:b/>
          <w:i/>
        </w:rPr>
        <w:t xml:space="preserve">5687 &gt; 6123 &gt; </w:t>
      </w:r>
      <w:r>
        <w:rPr>
          <w:rFonts w:ascii="Cambria" w:hAnsi="Cambria"/>
          <w:b/>
          <w:i/>
        </w:rPr>
        <w:t xml:space="preserve">4786 &gt; </w:t>
      </w:r>
      <w:r w:rsidRPr="00AE76CE">
        <w:rPr>
          <w:rFonts w:ascii="Cambria" w:hAnsi="Cambria"/>
          <w:b/>
          <w:i/>
        </w:rPr>
        <w:t>3901 &gt; 2569</w:t>
      </w:r>
    </w:p>
    <w:p w:rsidR="00FC105F" w:rsidRPr="00AE76CE" w:rsidRDefault="00FC105F" w:rsidP="00AE76CE">
      <w:pPr>
        <w:pStyle w:val="ListParagraph"/>
        <w:numPr>
          <w:ilvl w:val="0"/>
          <w:numId w:val="6"/>
        </w:numPr>
        <w:ind w:right="-780"/>
        <w:rPr>
          <w:rFonts w:ascii="Cambria" w:hAnsi="Cambria"/>
          <w:b/>
          <w:i/>
        </w:rPr>
      </w:pPr>
      <w:r>
        <w:rPr>
          <w:noProof/>
          <w:lang w:eastAsia="tr-TR"/>
        </w:rPr>
        <w:pict>
          <v:shape id="_x0000_s1088" type="#_x0000_t21" style="position:absolute;left:0;text-align:left;margin-left:45.2pt;margin-top:16.95pt;width:67.7pt;height:28.1pt;z-index:251671552" strokecolor="#002060" strokeweight="1.5pt">
            <v:fill color2="#b6dde8" focusposition="1" focussize="" focus="100%" type="gradient"/>
            <v:shadow on="t" type="perspective" color="#205867" opacity=".5" offset="1pt" offset2="-3pt"/>
            <v:textbox style="mso-next-textbox:#_x0000_s1088">
              <w:txbxContent>
                <w:p w:rsidR="00FC105F" w:rsidRPr="007B1CE8" w:rsidRDefault="00FC105F">
                  <w:pPr>
                    <w:rPr>
                      <w:rFonts w:ascii="Cambria" w:hAnsi="Cambria"/>
                      <w:b/>
                    </w:rPr>
                  </w:pPr>
                  <w:r w:rsidRPr="007B1CE8">
                    <w:rPr>
                      <w:rFonts w:ascii="Cambria" w:hAnsi="Cambria"/>
                      <w:b/>
                    </w:rPr>
                    <w:t>347 286</w:t>
                  </w:r>
                </w:p>
              </w:txbxContent>
            </v:textbox>
          </v:shape>
        </w:pict>
      </w:r>
      <w:r>
        <w:rPr>
          <w:rFonts w:ascii="Cambria" w:hAnsi="Cambria"/>
          <w:b/>
          <w:i/>
        </w:rPr>
        <w:t>2569 &gt; 3901 &gt; 4786 &gt; 5687 &gt; 6123</w:t>
      </w:r>
    </w:p>
    <w:p w:rsidR="00FC105F" w:rsidRDefault="00FC105F" w:rsidP="0051628C">
      <w:pPr>
        <w:ind w:right="-780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 xml:space="preserve">6--                                      </w:t>
      </w:r>
    </w:p>
    <w:p w:rsidR="00FC105F" w:rsidRDefault="00FC105F" w:rsidP="0051628C">
      <w:pPr>
        <w:ind w:right="-780"/>
        <w:rPr>
          <w:rFonts w:ascii="Cambria" w:hAnsi="Cambria"/>
          <w:b/>
          <w:i/>
          <w:sz w:val="22"/>
          <w:szCs w:val="22"/>
        </w:rPr>
      </w:pPr>
    </w:p>
    <w:p w:rsidR="00FC105F" w:rsidRPr="00B46707" w:rsidRDefault="00FC105F" w:rsidP="006D74D9">
      <w:pPr>
        <w:ind w:right="-1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 xml:space="preserve"> Yukarıdaki sayıda bulunan 3 rakamının basamak değeri kaçtır?</w:t>
      </w:r>
    </w:p>
    <w:p w:rsidR="00FC105F" w:rsidRPr="006D74D9" w:rsidRDefault="00FC105F" w:rsidP="006D74D9">
      <w:pPr>
        <w:pStyle w:val="ListParagraph"/>
        <w:numPr>
          <w:ilvl w:val="0"/>
          <w:numId w:val="7"/>
        </w:numPr>
        <w:tabs>
          <w:tab w:val="left" w:pos="284"/>
          <w:tab w:val="left" w:pos="426"/>
        </w:tabs>
        <w:ind w:left="142" w:right="-1" w:firstLine="0"/>
        <w:rPr>
          <w:rFonts w:ascii="Cambria" w:hAnsi="Cambria"/>
          <w:b/>
          <w:i/>
        </w:rPr>
      </w:pPr>
      <w:r>
        <w:rPr>
          <w:noProof/>
          <w:lang w:eastAsia="tr-TR"/>
        </w:rPr>
        <w:pict>
          <v:group id="_x0000_s1089" style="position:absolute;left:0;text-align:left;margin-left:-268.1pt;margin-top:18.6pt;width:203.7pt;height:18.95pt;z-index:251672576" coordorigin="734,1855" coordsize="3980,379">
            <v:shape id="_x0000_s1090" type="#_x0000_t202" style="position:absolute;left:734;top:1855;width:849;height:379" o:regroupid="7">
              <v:textbox style="mso-next-textbox:#_x0000_s1090">
                <w:txbxContent>
                  <w:p w:rsidR="00FC105F" w:rsidRDefault="00FC105F" w:rsidP="00AE76CE">
                    <w:r>
                      <w:t>3 901</w:t>
                    </w:r>
                  </w:p>
                </w:txbxContent>
              </v:textbox>
            </v:shape>
            <v:shape id="_x0000_s1091" type="#_x0000_t202" style="position:absolute;left:1782;top:1855;width:849;height:379" o:regroupid="7">
              <v:textbox style="mso-next-textbox:#_x0000_s1091">
                <w:txbxContent>
                  <w:p w:rsidR="00FC105F" w:rsidRDefault="00FC105F" w:rsidP="00AE76CE">
                    <w:r>
                      <w:t>6 123</w:t>
                    </w:r>
                  </w:p>
                </w:txbxContent>
              </v:textbox>
            </v:shape>
            <v:shape id="_x0000_s1092" type="#_x0000_t202" style="position:absolute;left:2821;top:1855;width:849;height:379" o:regroupid="7">
              <v:textbox style="mso-next-textbox:#_x0000_s1092">
                <w:txbxContent>
                  <w:p w:rsidR="00FC105F" w:rsidRDefault="00FC105F" w:rsidP="00AE76CE">
                    <w:r>
                      <w:t>2 569</w:t>
                    </w:r>
                  </w:p>
                </w:txbxContent>
              </v:textbox>
            </v:shape>
            <v:shape id="_x0000_s1093" type="#_x0000_t202" style="position:absolute;left:3865;top:1855;width:849;height:379" o:regroupid="7">
              <v:textbox style="mso-next-textbox:#_x0000_s1093">
                <w:txbxContent>
                  <w:p w:rsidR="00FC105F" w:rsidRDefault="00FC105F" w:rsidP="00AE76CE">
                    <w:r>
                      <w:t>5 687</w:t>
                    </w:r>
                  </w:p>
                </w:txbxContent>
              </v:textbox>
            </v:shape>
          </v:group>
        </w:pict>
      </w:r>
      <w:r>
        <w:rPr>
          <w:rFonts w:ascii="Cambria" w:hAnsi="Cambria"/>
          <w:b/>
          <w:i/>
        </w:rPr>
        <w:t>300         B) 3 000</w:t>
      </w:r>
      <w:r>
        <w:rPr>
          <w:rFonts w:ascii="Cambria" w:hAnsi="Cambria"/>
          <w:b/>
          <w:i/>
        </w:rPr>
        <w:tab/>
        <w:t xml:space="preserve">    C) 30 000</w:t>
      </w:r>
      <w:r>
        <w:rPr>
          <w:rFonts w:ascii="Cambria" w:hAnsi="Cambria"/>
          <w:b/>
          <w:i/>
        </w:rPr>
        <w:tab/>
        <w:t>D) 300 000</w:t>
      </w:r>
    </w:p>
    <w:p w:rsidR="00FC105F" w:rsidRPr="00B46707" w:rsidRDefault="00FC105F" w:rsidP="00637DAC">
      <w:pPr>
        <w:ind w:right="-143"/>
        <w:rPr>
          <w:rFonts w:ascii="Cambria" w:hAnsi="Cambria"/>
          <w:b/>
          <w:i/>
          <w:sz w:val="22"/>
          <w:szCs w:val="22"/>
        </w:rPr>
      </w:pP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94" type="#_x0000_t97" style="position:absolute;margin-left:166pt;margin-top:3.4pt;width:90pt;height:75.3pt;z-index:-251628544" o:regroupid="8" fillcolor="#fabf8f">
            <v:textbox style="mso-next-textbox:#_x0000_s1094">
              <w:txbxContent>
                <w:p w:rsidR="00FC105F" w:rsidRPr="00AE76CE" w:rsidRDefault="00FC105F">
                  <w:pPr>
                    <w:rPr>
                      <w:b/>
                    </w:rPr>
                  </w:pPr>
                  <w:r w:rsidRPr="00AE76CE">
                    <w:rPr>
                      <w:b/>
                    </w:rPr>
                    <w:t xml:space="preserve">   A 2 B 6</w:t>
                  </w:r>
                </w:p>
                <w:p w:rsidR="00FC105F" w:rsidRPr="00AE76CE" w:rsidRDefault="00FC105F">
                  <w:pPr>
                    <w:rPr>
                      <w:b/>
                      <w:u w:val="single"/>
                    </w:rPr>
                  </w:pPr>
                  <w:r w:rsidRPr="00AE76CE">
                    <w:rPr>
                      <w:b/>
                      <w:u w:val="single"/>
                    </w:rPr>
                    <w:t>+ 4  3 1 C</w:t>
                  </w:r>
                </w:p>
                <w:p w:rsidR="00FC105F" w:rsidRPr="00AE76CE" w:rsidRDefault="00FC105F">
                  <w:pPr>
                    <w:rPr>
                      <w:b/>
                    </w:rPr>
                  </w:pPr>
                  <w:r w:rsidRPr="00AE76CE">
                    <w:rPr>
                      <w:b/>
                    </w:rPr>
                    <w:t>D 3  5 9 1</w:t>
                  </w:r>
                </w:p>
              </w:txbxContent>
            </v:textbox>
            <w10:wrap type="square"/>
          </v:shape>
        </w:pict>
      </w:r>
      <w:r>
        <w:rPr>
          <w:rFonts w:ascii="Cambria" w:hAnsi="Cambria"/>
          <w:b/>
          <w:i/>
          <w:sz w:val="22"/>
          <w:szCs w:val="22"/>
        </w:rPr>
        <w:t>7--</w:t>
      </w:r>
      <w:r w:rsidRPr="00B46707">
        <w:rPr>
          <w:rFonts w:ascii="Cambria" w:hAnsi="Cambria"/>
          <w:b/>
          <w:i/>
          <w:sz w:val="22"/>
          <w:szCs w:val="22"/>
        </w:rPr>
        <w:t xml:space="preserve">    </w:t>
      </w:r>
      <w:r>
        <w:rPr>
          <w:rFonts w:ascii="Cambria" w:hAnsi="Cambria"/>
          <w:b/>
          <w:i/>
          <w:sz w:val="22"/>
          <w:szCs w:val="22"/>
        </w:rPr>
        <w:t xml:space="preserve">Yandaki toplama işlemine göre,  A+B+C+D = ? </w:t>
      </w:r>
      <w:r w:rsidRPr="00B46707">
        <w:rPr>
          <w:rFonts w:ascii="Cambria" w:hAnsi="Cambria"/>
          <w:b/>
          <w:i/>
          <w:sz w:val="22"/>
          <w:szCs w:val="22"/>
        </w:rPr>
        <w:t xml:space="preserve">  </w:t>
      </w:r>
      <w:r>
        <w:rPr>
          <w:rFonts w:ascii="Cambria" w:hAnsi="Cambria"/>
          <w:b/>
          <w:i/>
          <w:sz w:val="22"/>
          <w:szCs w:val="22"/>
        </w:rPr>
        <w:t>işleminin sonucu kaçtır?</w:t>
      </w:r>
      <w:r w:rsidRPr="00B46707">
        <w:rPr>
          <w:rFonts w:ascii="Cambria" w:hAnsi="Cambria"/>
          <w:b/>
          <w:i/>
          <w:sz w:val="22"/>
          <w:szCs w:val="22"/>
        </w:rPr>
        <w:t xml:space="preserve">         </w:t>
      </w:r>
    </w:p>
    <w:p w:rsidR="00FC105F" w:rsidRPr="00B46707" w:rsidRDefault="00FC105F" w:rsidP="0051628C">
      <w:pPr>
        <w:tabs>
          <w:tab w:val="left" w:pos="2652"/>
        </w:tabs>
        <w:spacing w:line="276" w:lineRule="auto"/>
        <w:rPr>
          <w:rFonts w:ascii="Cambria" w:hAnsi="Cambria"/>
          <w:b/>
          <w:i/>
          <w:sz w:val="22"/>
          <w:szCs w:val="22"/>
        </w:rPr>
      </w:pPr>
      <w:r>
        <w:rPr>
          <w:noProof/>
        </w:rPr>
        <w:pict>
          <v:roundrect id="_x0000_s1095" style="position:absolute;margin-left:.35pt;margin-top:4.4pt;width:169.65pt;height:42.7pt;z-index:-251627520" arcsize="10923f" o:regroupid="8" fillcolor="#d6e3bc">
            <v:textbox>
              <w:txbxContent>
                <w:p w:rsidR="00FC105F" w:rsidRPr="007B1CE8" w:rsidRDefault="00FC105F" w:rsidP="004B4C4D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tLeast"/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</w:pPr>
                  <w:r w:rsidRPr="007B1CE8"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  <w:t>22</w:t>
                  </w:r>
                  <w:r w:rsidRPr="007B1CE8"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  <w:tab/>
                  </w:r>
                  <w:r w:rsidRPr="007B1CE8"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  <w:tab/>
                    <w:t>B) 23</w:t>
                  </w:r>
                </w:p>
                <w:p w:rsidR="00FC105F" w:rsidRPr="007B1CE8" w:rsidRDefault="00FC105F" w:rsidP="004B4C4D">
                  <w:pPr>
                    <w:spacing w:line="240" w:lineRule="atLeast"/>
                    <w:ind w:left="360"/>
                    <w:rPr>
                      <w:rFonts w:ascii="Cambria" w:hAnsi="Cambria"/>
                      <w:b/>
                      <w:i/>
                    </w:rPr>
                  </w:pPr>
                  <w:r w:rsidRPr="007B1CE8">
                    <w:rPr>
                      <w:rFonts w:ascii="Cambria" w:hAnsi="Cambria"/>
                      <w:b/>
                      <w:i/>
                    </w:rPr>
                    <w:t>C) 25</w:t>
                  </w:r>
                  <w:r w:rsidRPr="007B1CE8">
                    <w:rPr>
                      <w:rFonts w:ascii="Cambria" w:hAnsi="Cambria"/>
                      <w:b/>
                      <w:i/>
                    </w:rPr>
                    <w:tab/>
                  </w:r>
                  <w:r w:rsidRPr="007B1CE8">
                    <w:rPr>
                      <w:rFonts w:ascii="Cambria" w:hAnsi="Cambria"/>
                      <w:b/>
                      <w:i/>
                    </w:rPr>
                    <w:tab/>
                    <w:t>D) 28</w:t>
                  </w:r>
                </w:p>
              </w:txbxContent>
            </v:textbox>
          </v:roundrect>
        </w:pict>
      </w:r>
      <w:r w:rsidRPr="00B46707">
        <w:rPr>
          <w:rFonts w:ascii="Cambria" w:hAnsi="Cambria"/>
          <w:b/>
          <w:i/>
          <w:sz w:val="22"/>
          <w:szCs w:val="22"/>
        </w:rPr>
        <w:t xml:space="preserve">                                           </w:t>
      </w:r>
    </w:p>
    <w:p w:rsidR="00FC105F" w:rsidRPr="00B46707" w:rsidRDefault="00FC105F" w:rsidP="00516E7A">
      <w:pPr>
        <w:rPr>
          <w:rFonts w:ascii="Cambria" w:hAnsi="Cambria"/>
          <w:b/>
          <w:i/>
          <w:sz w:val="22"/>
          <w:szCs w:val="22"/>
        </w:rPr>
      </w:pPr>
    </w:p>
    <w:p w:rsidR="00FC105F" w:rsidRPr="00B46707" w:rsidRDefault="00FC105F" w:rsidP="00516E7A">
      <w:pPr>
        <w:rPr>
          <w:rFonts w:ascii="Cambria" w:hAnsi="Cambria"/>
          <w:b/>
          <w:i/>
          <w:sz w:val="22"/>
          <w:szCs w:val="22"/>
        </w:rPr>
      </w:pPr>
      <w:r>
        <w:rPr>
          <w:noProof/>
        </w:rPr>
        <w:pict>
          <v:shape id="_x0000_s1096" type="#_x0000_t75" alt="http://sinavsistemi.ttnetvitamin.com.tr/examsystem/resource0.png?i=1322766996161" style="position:absolute;margin-left:295.65pt;margin-top:4.65pt;width:265.75pt;height:92.7pt;z-index:251683840;visibility:visible">
            <v:imagedata r:id="rId17" o:title="" gain="93623f" blacklevel="-9830f"/>
            <w10:wrap type="square"/>
          </v:shape>
        </w:pict>
      </w:r>
    </w:p>
    <w:p w:rsidR="00FC105F" w:rsidRPr="00B46707" w:rsidRDefault="00FC105F" w:rsidP="00516E7A">
      <w:pPr>
        <w:rPr>
          <w:rFonts w:ascii="Cambria" w:hAnsi="Cambria"/>
          <w:b/>
          <w:i/>
          <w:sz w:val="22"/>
          <w:szCs w:val="22"/>
        </w:rPr>
      </w:pPr>
      <w:r>
        <w:rPr>
          <w:noProof/>
        </w:rPr>
        <w:pict>
          <v:shape id="Resim 3" o:spid="_x0000_s1097" type="#_x0000_t75" style="position:absolute;margin-left:210.8pt;margin-top:11.25pt;width:37.1pt;height:33.55pt;z-index:251686912;visibility:visible">
            <v:imagedata r:id="rId18" o:title="" gain="93623f" blacklevel="-9830f"/>
            <w10:wrap type="square"/>
          </v:shape>
        </w:pict>
      </w:r>
      <w:r>
        <w:rPr>
          <w:noProof/>
        </w:rPr>
        <w:pict>
          <v:shape id="_x0000_s1098" type="#_x0000_t62" style="position:absolute;margin-left:.05pt;margin-top:12.25pt;width:191.1pt;height:78.95pt;z-index:251674624" adj="24262,4418">
            <v:fill r:id="rId19" o:title="" type="tile"/>
            <v:textbox>
              <w:txbxContent>
                <w:p w:rsidR="00FC105F" w:rsidRPr="007B1CE8" w:rsidRDefault="00FC105F">
                  <w:pP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7B1CE8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8--Yaptığım çıkarma işleminde fark kaçtır?</w:t>
                  </w:r>
                </w:p>
                <w:p w:rsidR="00FC105F" w:rsidRPr="007B1CE8" w:rsidRDefault="00FC105F" w:rsidP="00A875F9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426"/>
                    </w:tabs>
                    <w:ind w:left="142" w:firstLine="0"/>
                    <w:rPr>
                      <w:rFonts w:ascii="Cambria" w:hAnsi="Cambria"/>
                      <w:b/>
                      <w:i/>
                    </w:rPr>
                  </w:pPr>
                  <w:r w:rsidRPr="007B1CE8">
                    <w:rPr>
                      <w:rFonts w:ascii="Cambria" w:hAnsi="Cambria"/>
                      <w:b/>
                      <w:i/>
                    </w:rPr>
                    <w:t xml:space="preserve">12 564 </w:t>
                  </w:r>
                  <w:r w:rsidRPr="007B1CE8">
                    <w:rPr>
                      <w:rFonts w:ascii="Cambria" w:hAnsi="Cambria"/>
                      <w:b/>
                      <w:i/>
                    </w:rPr>
                    <w:tab/>
                    <w:t>B) 12 766</w:t>
                  </w:r>
                </w:p>
                <w:p w:rsidR="00FC105F" w:rsidRPr="007B1CE8" w:rsidRDefault="00FC105F" w:rsidP="00CD3C10">
                  <w:pPr>
                    <w:pStyle w:val="ListParagraph"/>
                    <w:tabs>
                      <w:tab w:val="left" w:pos="426"/>
                    </w:tabs>
                    <w:ind w:left="142"/>
                    <w:rPr>
                      <w:rFonts w:ascii="Cambria" w:hAnsi="Cambria"/>
                      <w:b/>
                      <w:i/>
                    </w:rPr>
                  </w:pPr>
                  <w:r w:rsidRPr="007B1CE8">
                    <w:rPr>
                      <w:rFonts w:ascii="Cambria" w:hAnsi="Cambria"/>
                      <w:b/>
                      <w:i/>
                    </w:rPr>
                    <w:t>C)</w:t>
                  </w:r>
                  <w:r w:rsidRPr="007B1CE8">
                    <w:rPr>
                      <w:rFonts w:ascii="Cambria" w:hAnsi="Cambria"/>
                      <w:b/>
                      <w:i/>
                    </w:rPr>
                    <w:tab/>
                    <w:t>13 674</w:t>
                  </w:r>
                  <w:r w:rsidRPr="007B1CE8">
                    <w:rPr>
                      <w:rFonts w:ascii="Cambria" w:hAnsi="Cambria"/>
                      <w:b/>
                      <w:i/>
                    </w:rPr>
                    <w:tab/>
                    <w:t>D) 13864</w:t>
                  </w:r>
                  <w:r w:rsidRPr="007B1CE8">
                    <w:rPr>
                      <w:rFonts w:ascii="Cambria" w:hAnsi="Cambria"/>
                      <w:b/>
                      <w:i/>
                    </w:rPr>
                    <w:tab/>
                  </w:r>
                </w:p>
                <w:p w:rsidR="00FC105F" w:rsidRPr="007B1CE8" w:rsidRDefault="00FC105F" w:rsidP="00CD3C10">
                  <w:pPr>
                    <w:pStyle w:val="ListParagraph"/>
                    <w:tabs>
                      <w:tab w:val="left" w:pos="426"/>
                    </w:tabs>
                    <w:ind w:left="142"/>
                    <w:rPr>
                      <w:rFonts w:ascii="Cambria" w:hAnsi="Cambria"/>
                      <w:b/>
                      <w:i/>
                    </w:rPr>
                  </w:pPr>
                </w:p>
                <w:p w:rsidR="00FC105F" w:rsidRPr="007B1CE8" w:rsidRDefault="00FC105F" w:rsidP="00CD3C10">
                  <w:pPr>
                    <w:pStyle w:val="ListParagraph"/>
                    <w:tabs>
                      <w:tab w:val="left" w:pos="426"/>
                    </w:tabs>
                    <w:ind w:left="142"/>
                    <w:rPr>
                      <w:rFonts w:ascii="Cambria" w:hAnsi="Cambria"/>
                      <w:b/>
                      <w:i/>
                    </w:rPr>
                  </w:pPr>
                </w:p>
                <w:p w:rsidR="00FC105F" w:rsidRPr="007B1CE8" w:rsidRDefault="00FC105F" w:rsidP="00CD3C10">
                  <w:pPr>
                    <w:pStyle w:val="ListParagraph"/>
                    <w:tabs>
                      <w:tab w:val="left" w:pos="426"/>
                    </w:tabs>
                    <w:ind w:left="142"/>
                    <w:rPr>
                      <w:rFonts w:ascii="Cambria" w:hAnsi="Cambria"/>
                      <w:b/>
                      <w:i/>
                    </w:rPr>
                  </w:pPr>
                  <w:r w:rsidRPr="007B1CE8">
                    <w:rPr>
                      <w:rFonts w:ascii="Cambria" w:hAnsi="Cambria"/>
                      <w:b/>
                      <w:i/>
                    </w:rPr>
                    <w:tab/>
                  </w:r>
                  <w:r w:rsidRPr="007B1CE8">
                    <w:rPr>
                      <w:rFonts w:ascii="Cambria" w:hAnsi="Cambria"/>
                      <w:b/>
                      <w:i/>
                    </w:rPr>
                    <w:tab/>
                  </w:r>
                </w:p>
                <w:p w:rsidR="00FC105F" w:rsidRDefault="00FC105F" w:rsidP="00A25B61">
                  <w:pPr>
                    <w:pStyle w:val="ListParagraph"/>
                  </w:pPr>
                </w:p>
              </w:txbxContent>
            </v:textbox>
          </v:shape>
        </w:pict>
      </w:r>
    </w:p>
    <w:p w:rsidR="00FC105F" w:rsidRPr="00B46707" w:rsidRDefault="00FC105F" w:rsidP="00516E7A">
      <w:pPr>
        <w:rPr>
          <w:rFonts w:ascii="Cambria" w:hAnsi="Cambria"/>
          <w:b/>
          <w:i/>
          <w:sz w:val="22"/>
          <w:szCs w:val="22"/>
        </w:rPr>
      </w:pPr>
    </w:p>
    <w:p w:rsidR="00FC105F" w:rsidRDefault="00FC105F" w:rsidP="00C45322">
      <w:pPr>
        <w:tabs>
          <w:tab w:val="left" w:pos="1296"/>
        </w:tabs>
        <w:rPr>
          <w:rFonts w:ascii="Cambria" w:hAnsi="Cambria"/>
          <w:b/>
          <w:i/>
          <w:sz w:val="22"/>
          <w:szCs w:val="22"/>
        </w:rPr>
      </w:pPr>
      <w:r w:rsidRPr="00B46707">
        <w:rPr>
          <w:rFonts w:ascii="Cambria" w:hAnsi="Cambria"/>
          <w:b/>
          <w:i/>
          <w:sz w:val="22"/>
          <w:szCs w:val="22"/>
        </w:rPr>
        <w:tab/>
      </w:r>
    </w:p>
    <w:p w:rsidR="00FC105F" w:rsidRDefault="00FC105F" w:rsidP="00C45322">
      <w:pPr>
        <w:tabs>
          <w:tab w:val="left" w:pos="1296"/>
        </w:tabs>
        <w:rPr>
          <w:rFonts w:ascii="Cambria" w:hAnsi="Cambria"/>
          <w:b/>
        </w:rPr>
      </w:pPr>
      <w:r>
        <w:rPr>
          <w:noProof/>
        </w:rPr>
        <w:pict>
          <v:shape id="_x0000_s1099" type="#_x0000_t97" style="position:absolute;margin-left:177.45pt;margin-top:6.05pt;width:90pt;height:46.5pt;z-index:251673600" fillcolor="#b8cce4">
            <v:textbox>
              <w:txbxContent>
                <w:p w:rsidR="00FC105F" w:rsidRPr="007B1CE8" w:rsidRDefault="00FC105F">
                  <w:pPr>
                    <w:rPr>
                      <w:rFonts w:ascii="Cambria" w:hAnsi="Cambria"/>
                      <w:b/>
                    </w:rPr>
                  </w:pPr>
                  <w:r w:rsidRPr="007B1CE8">
                    <w:rPr>
                      <w:rFonts w:ascii="Cambria" w:hAnsi="Cambria"/>
                      <w:b/>
                    </w:rPr>
                    <w:t xml:space="preserve">     40  000</w:t>
                  </w:r>
                </w:p>
                <w:p w:rsidR="00FC105F" w:rsidRPr="007B1CE8" w:rsidRDefault="00FC105F">
                  <w:pPr>
                    <w:rPr>
                      <w:rFonts w:ascii="Cambria" w:hAnsi="Cambria"/>
                      <w:b/>
                      <w:u w:val="single"/>
                    </w:rPr>
                  </w:pPr>
                  <w:r w:rsidRPr="007B1CE8">
                    <w:rPr>
                      <w:rFonts w:ascii="Cambria" w:hAnsi="Cambria"/>
                      <w:b/>
                      <w:u w:val="single"/>
                    </w:rPr>
                    <w:t xml:space="preserve">  -  27  436</w:t>
                  </w:r>
                </w:p>
              </w:txbxContent>
            </v:textbox>
          </v:shape>
        </w:pict>
      </w:r>
    </w:p>
    <w:p w:rsidR="00FC105F" w:rsidRDefault="00FC105F" w:rsidP="00C45322">
      <w:pPr>
        <w:tabs>
          <w:tab w:val="left" w:pos="1296"/>
        </w:tabs>
        <w:rPr>
          <w:rFonts w:ascii="Cambria" w:hAnsi="Cambria"/>
          <w:b/>
        </w:rPr>
      </w:pPr>
    </w:p>
    <w:p w:rsidR="00FC105F" w:rsidRDefault="00FC105F" w:rsidP="00C45322">
      <w:pPr>
        <w:tabs>
          <w:tab w:val="left" w:pos="1296"/>
        </w:tabs>
        <w:rPr>
          <w:rFonts w:ascii="Cambria" w:hAnsi="Cambria"/>
          <w:b/>
        </w:rPr>
      </w:pPr>
    </w:p>
    <w:p w:rsidR="00FC105F" w:rsidRDefault="00FC105F" w:rsidP="00C45322">
      <w:pPr>
        <w:tabs>
          <w:tab w:val="left" w:pos="1296"/>
        </w:tabs>
        <w:rPr>
          <w:rFonts w:ascii="Cambria" w:hAnsi="Cambria"/>
          <w:b/>
          <w:sz w:val="22"/>
          <w:szCs w:val="22"/>
        </w:rPr>
      </w:pPr>
    </w:p>
    <w:p w:rsidR="00FC105F" w:rsidRPr="00A05E94" w:rsidRDefault="00FC105F" w:rsidP="00C45322">
      <w:pPr>
        <w:tabs>
          <w:tab w:val="left" w:pos="1296"/>
        </w:tabs>
        <w:rPr>
          <w:rFonts w:ascii="Cambria" w:hAnsi="Cambria"/>
          <w:b/>
          <w:i/>
          <w:sz w:val="22"/>
          <w:szCs w:val="22"/>
        </w:rPr>
      </w:pPr>
      <w:r w:rsidRPr="00A05E94">
        <w:rPr>
          <w:rFonts w:ascii="Cambria" w:hAnsi="Cambria"/>
          <w:b/>
          <w:sz w:val="22"/>
          <w:szCs w:val="22"/>
        </w:rPr>
        <w:t>9-</w:t>
      </w:r>
      <w:r w:rsidRPr="00A05E94">
        <w:rPr>
          <w:sz w:val="22"/>
          <w:szCs w:val="22"/>
        </w:rPr>
        <w:t xml:space="preserve">  </w:t>
      </w:r>
      <w:r w:rsidRPr="00A05E94">
        <w:rPr>
          <w:rFonts w:ascii="Cambria" w:hAnsi="Cambria"/>
          <w:b/>
          <w:sz w:val="22"/>
          <w:szCs w:val="22"/>
        </w:rPr>
        <w:t xml:space="preserve">Bir çıkarma işleminde fark 96’dır. Eksilen 15 arttırılıp, çıkan 12 azaltılıyor. </w:t>
      </w:r>
      <w:r w:rsidRPr="00A05E94">
        <w:rPr>
          <w:rFonts w:ascii="Cambria" w:hAnsi="Cambria"/>
          <w:sz w:val="22"/>
          <w:szCs w:val="22"/>
        </w:rPr>
        <w:t>Buna göre, yeni fark için aşağıdaki öğrencilerden hangisinin söylediği doğrudur?</w:t>
      </w:r>
    </w:p>
    <w:p w:rsidR="00FC105F" w:rsidRDefault="00FC105F" w:rsidP="00A25B61">
      <w:pPr>
        <w:pStyle w:val="ListParagraph"/>
        <w:numPr>
          <w:ilvl w:val="0"/>
          <w:numId w:val="10"/>
        </w:numPr>
        <w:rPr>
          <w:rFonts w:ascii="Cambria" w:hAnsi="Cambria"/>
        </w:rPr>
      </w:pPr>
      <w:r>
        <w:rPr>
          <w:noProof/>
          <w:lang w:eastAsia="tr-TR"/>
        </w:rPr>
        <w:pict>
          <v:shape id="_x0000_s1100" type="#_x0000_t62" style="position:absolute;left:0;text-align:left;margin-left:79.95pt;margin-top:2.45pt;width:153.4pt;height:21.2pt;z-index:251675648" adj="-1563,10138" fillcolor="yellow" strokeweight="1pt">
            <v:textbox>
              <w:txbxContent>
                <w:p w:rsidR="00FC105F" w:rsidRPr="007B1CE8" w:rsidRDefault="00FC105F">
                  <w:pP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7B1CE8">
                    <w:rPr>
                      <w:rFonts w:ascii="Cambria" w:hAnsi="Cambria"/>
                      <w:b/>
                      <w:i/>
                    </w:rPr>
                    <w:t>Yeni fark 27 artar.</w:t>
                  </w:r>
                </w:p>
              </w:txbxContent>
            </v:textbox>
          </v:shape>
        </w:pict>
      </w:r>
      <w:r w:rsidRPr="007B1CE8">
        <w:rPr>
          <w:rFonts w:ascii="Cambria" w:hAnsi="Cambria"/>
          <w:noProof/>
          <w:lang w:eastAsia="tr-TR"/>
        </w:rPr>
        <w:pict>
          <v:shape id="_x0000_i1033" type="#_x0000_t75" style="width:31.5pt;height:26.25pt;visibility:visible">
            <v:imagedata r:id="rId20" o:title="" gain="93623f" blacklevel="-9830f"/>
          </v:shape>
        </w:pict>
      </w:r>
    </w:p>
    <w:p w:rsidR="00FC105F" w:rsidRDefault="00FC105F" w:rsidP="00A25B61">
      <w:pPr>
        <w:pStyle w:val="ListParagraph"/>
        <w:numPr>
          <w:ilvl w:val="0"/>
          <w:numId w:val="10"/>
        </w:numPr>
        <w:rPr>
          <w:rFonts w:ascii="Cambria" w:hAnsi="Cambria"/>
        </w:rPr>
      </w:pPr>
      <w:r>
        <w:rPr>
          <w:noProof/>
          <w:lang w:eastAsia="tr-TR"/>
        </w:rPr>
        <w:pict>
          <v:shape id="_x0000_s1101" type="#_x0000_t62" style="position:absolute;left:0;text-align:left;margin-left:86.95pt;margin-top:2.8pt;width:153.4pt;height:21.95pt;z-index:251676672" adj="-1563,9791" fillcolor="#ddd8c2" strokeweight="1pt">
            <v:textbox>
              <w:txbxContent>
                <w:p w:rsidR="00FC105F" w:rsidRPr="007B1CE8" w:rsidRDefault="00FC105F" w:rsidP="007E5D63">
                  <w:pP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7B1CE8">
                    <w:rPr>
                      <w:rFonts w:ascii="Cambria" w:hAnsi="Cambria"/>
                      <w:b/>
                      <w:i/>
                    </w:rPr>
                    <w:t>Yeni fark 69 olur.</w:t>
                  </w:r>
                </w:p>
              </w:txbxContent>
            </v:textbox>
          </v:shape>
        </w:pict>
      </w:r>
      <w:r w:rsidRPr="007B1CE8">
        <w:rPr>
          <w:rFonts w:ascii="Cambria" w:hAnsi="Cambria"/>
          <w:noProof/>
          <w:lang w:eastAsia="tr-TR"/>
        </w:rPr>
        <w:pict>
          <v:shape id="Resim 5" o:spid="_x0000_i1034" type="#_x0000_t75" style="width:31.5pt;height:22.5pt;visibility:visible">
            <v:imagedata r:id="rId21" o:title="" gain="93623f" blacklevel="-9830f"/>
          </v:shape>
        </w:pict>
      </w:r>
    </w:p>
    <w:p w:rsidR="00FC105F" w:rsidRDefault="00FC105F" w:rsidP="00A25B61">
      <w:pPr>
        <w:pStyle w:val="ListParagraph"/>
        <w:numPr>
          <w:ilvl w:val="0"/>
          <w:numId w:val="10"/>
        </w:numPr>
        <w:rPr>
          <w:rFonts w:ascii="Cambria" w:hAnsi="Cambria"/>
        </w:rPr>
      </w:pPr>
      <w:r>
        <w:rPr>
          <w:noProof/>
          <w:lang w:eastAsia="tr-TR"/>
        </w:rPr>
        <w:pict>
          <v:shape id="_x0000_s1102" type="#_x0000_t62" style="position:absolute;left:0;text-align:left;margin-left:83.1pt;margin-top:5.6pt;width:153.4pt;height:20.65pt;z-index:251677696" adj="-1563,10408" fillcolor="#b6dde8" strokeweight="1pt">
            <v:textbox>
              <w:txbxContent>
                <w:p w:rsidR="00FC105F" w:rsidRPr="007B1CE8" w:rsidRDefault="00FC105F" w:rsidP="007E5D63">
                  <w:pP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7B1CE8">
                    <w:rPr>
                      <w:rFonts w:ascii="Cambria" w:hAnsi="Cambria"/>
                      <w:b/>
                      <w:i/>
                    </w:rPr>
                    <w:t>Fark değişmez.</w:t>
                  </w:r>
                </w:p>
              </w:txbxContent>
            </v:textbox>
          </v:shape>
        </w:pict>
      </w:r>
      <w:r w:rsidRPr="007B1CE8">
        <w:rPr>
          <w:rFonts w:ascii="Cambria" w:hAnsi="Cambria"/>
          <w:noProof/>
          <w:lang w:eastAsia="tr-TR"/>
        </w:rPr>
        <w:pict>
          <v:shape id="Resim 6" o:spid="_x0000_i1035" type="#_x0000_t75" style="width:31.5pt;height:23.25pt;visibility:visible">
            <v:imagedata r:id="rId22" o:title="" gain="93623f" blacklevel="-9830f"/>
          </v:shape>
        </w:pict>
      </w:r>
    </w:p>
    <w:p w:rsidR="00FC105F" w:rsidRPr="00A05E94" w:rsidRDefault="00FC105F" w:rsidP="00E54FA0">
      <w:pPr>
        <w:pStyle w:val="ListParagraph"/>
        <w:numPr>
          <w:ilvl w:val="0"/>
          <w:numId w:val="10"/>
        </w:numPr>
        <w:rPr>
          <w:rFonts w:ascii="Cambria" w:hAnsi="Cambria"/>
        </w:rPr>
      </w:pPr>
      <w:r>
        <w:rPr>
          <w:noProof/>
          <w:lang w:eastAsia="tr-TR"/>
        </w:rPr>
        <w:pict>
          <v:shape id="_x0000_s1103" type="#_x0000_t62" style="position:absolute;left:0;text-align:left;margin-left:83.1pt;margin-top:7.35pt;width:153.4pt;height:19.55pt;z-index:251678720" adj="-1563,10993" fillcolor="#fbd4b4" strokeweight="1pt">
            <v:textbox>
              <w:txbxContent>
                <w:p w:rsidR="00FC105F" w:rsidRPr="007B1CE8" w:rsidRDefault="00FC105F" w:rsidP="007E5D63">
                  <w:pPr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7B1CE8">
                    <w:rPr>
                      <w:rFonts w:ascii="Cambria" w:hAnsi="Cambria"/>
                      <w:b/>
                      <w:i/>
                    </w:rPr>
                    <w:t>Yeni fark 3 artar.</w:t>
                  </w:r>
                </w:p>
              </w:txbxContent>
            </v:textbox>
          </v:shape>
        </w:pict>
      </w:r>
      <w:r w:rsidRPr="007B1CE8">
        <w:rPr>
          <w:rFonts w:ascii="Cambria" w:hAnsi="Cambria"/>
          <w:noProof/>
          <w:lang w:eastAsia="tr-TR"/>
        </w:rPr>
        <w:pict>
          <v:shape id="Resim 7" o:spid="_x0000_i1036" type="#_x0000_t75" style="width:31.5pt;height:23.25pt;visibility:visible">
            <v:imagedata r:id="rId23" o:title="" gain="93623f" blacklevel="-9830f"/>
          </v:shape>
        </w:pict>
      </w:r>
    </w:p>
    <w:p w:rsidR="00FC105F" w:rsidRPr="00A05E94" w:rsidRDefault="00FC105F" w:rsidP="00A05E94">
      <w:pPr>
        <w:rPr>
          <w:rFonts w:ascii="Cambria" w:hAnsi="Cambria"/>
        </w:rPr>
      </w:pPr>
      <w:r>
        <w:rPr>
          <w:noProof/>
        </w:rPr>
        <w:pict>
          <v:group id="_x0000_s1104" style="position:absolute;margin-left:144.6pt;margin-top:8.65pt;width:54pt;height:30.15pt;z-index:-251634688" coordorigin="6496,6931" coordsize="1080,1080">
            <v:shapetype id="_x0000_t127" coordsize="21600,21600" o:spt="127" path="m10800,l21600,21600,,21600xe">
              <v:stroke joinstyle="miter"/>
              <v:path gradientshapeok="t" o:connecttype="custom" o:connectlocs="10800,0;5400,10800;10800,21600;16200,10800" textboxrect="5400,10800,16200,21600"/>
            </v:shapetype>
            <v:shape id="_x0000_s1105" type="#_x0000_t127" style="position:absolute;left:6496;top:6931;width:1080;height:1080" strokeweight="1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6" type="#_x0000_t32" style="position:absolute;left:6735;top:7566;width:624;height:0" o:connectortype="straight" strokeweight="1pt"/>
            <v:shape id="_x0000_s1107" type="#_x0000_t32" style="position:absolute;left:7029;top:7566;width:0;height:445" o:connectortype="straight" strokeweight="1pt"/>
          </v:group>
        </w:pict>
      </w:r>
      <w:r>
        <w:rPr>
          <w:noProof/>
        </w:rPr>
        <w:pict>
          <v:group id="_x0000_s1108" style="position:absolute;margin-left:83.1pt;margin-top:8.65pt;width:54pt;height:30.15pt;z-index:-251635712" coordorigin="6496,6931" coordsize="1080,1080">
            <v:shape id="_x0000_s1109" type="#_x0000_t127" style="position:absolute;left:6496;top:6931;width:1080;height:1080" strokeweight="1pt"/>
            <v:shape id="_x0000_s1110" type="#_x0000_t32" style="position:absolute;left:6735;top:7566;width:624;height:0" o:connectortype="straight" strokeweight="1pt"/>
            <v:shape id="_x0000_s1111" type="#_x0000_t32" style="position:absolute;left:7029;top:7566;width:0;height:445" o:connectortype="straight" strokeweight="1pt"/>
          </v:group>
        </w:pict>
      </w:r>
      <w:r>
        <w:rPr>
          <w:noProof/>
        </w:rPr>
        <w:pict>
          <v:group id="_x0000_s1112" style="position:absolute;margin-left:24.7pt;margin-top:8.65pt;width:54pt;height:30.15pt;z-index:-251636736" coordorigin="6496,6931" coordsize="1080,1080">
            <v:shape id="_x0000_s1113" type="#_x0000_t127" style="position:absolute;left:6496;top:6931;width:1080;height:1080" strokeweight="1pt"/>
            <v:shape id="_x0000_s1114" type="#_x0000_t32" style="position:absolute;left:6735;top:7566;width:624;height:0" o:connectortype="straight" strokeweight="1pt"/>
            <v:shape id="_x0000_s1115" type="#_x0000_t32" style="position:absolute;left:7029;top:7566;width:0;height:445" o:connectortype="straight" strokeweight="1pt"/>
          </v:group>
        </w:pict>
      </w:r>
      <w:r w:rsidRPr="00A05E94">
        <w:rPr>
          <w:rFonts w:ascii="Cambria" w:hAnsi="Cambria"/>
          <w:b/>
        </w:rPr>
        <w:t>10-</w:t>
      </w:r>
    </w:p>
    <w:p w:rsidR="00FC105F" w:rsidRDefault="00FC105F" w:rsidP="00A44D32"/>
    <w:p w:rsidR="00FC105F" w:rsidRDefault="00FC105F" w:rsidP="00A44D32"/>
    <w:p w:rsidR="00FC105F" w:rsidRPr="00A05E94" w:rsidRDefault="00FC105F" w:rsidP="00A44D32">
      <w:pPr>
        <w:rPr>
          <w:rFonts w:ascii="Cambria" w:hAnsi="Cambria"/>
          <w:b/>
          <w:i/>
          <w:sz w:val="22"/>
          <w:szCs w:val="22"/>
        </w:rPr>
      </w:pPr>
      <w:r w:rsidRPr="00A05E94">
        <w:rPr>
          <w:rFonts w:ascii="Cambria" w:hAnsi="Cambria"/>
          <w:b/>
          <w:i/>
          <w:sz w:val="22"/>
          <w:szCs w:val="22"/>
        </w:rPr>
        <w:t xml:space="preserve">Yukarıdaki şekillerde verilen sayılar bir kurala göre örüntülenmiştir. </w:t>
      </w:r>
      <w:r w:rsidRPr="00A05E94">
        <w:rPr>
          <w:rFonts w:ascii="Cambria" w:hAnsi="Cambria"/>
          <w:i/>
          <w:sz w:val="22"/>
          <w:szCs w:val="22"/>
        </w:rPr>
        <w:t>Buna göre 3. Şekildeki  “?” yerine hangi sayı yazılmalıdır?</w:t>
      </w:r>
      <w:r w:rsidRPr="00A05E94">
        <w:rPr>
          <w:rFonts w:ascii="Cambria" w:hAnsi="Cambria"/>
          <w:b/>
          <w:i/>
          <w:sz w:val="22"/>
          <w:szCs w:val="22"/>
        </w:rPr>
        <w:t xml:space="preserve"> </w:t>
      </w:r>
    </w:p>
    <w:p w:rsidR="00FC105F" w:rsidRPr="00A05E94" w:rsidRDefault="00FC105F" w:rsidP="00C45322">
      <w:pPr>
        <w:pStyle w:val="ListParagraph"/>
        <w:numPr>
          <w:ilvl w:val="0"/>
          <w:numId w:val="11"/>
        </w:numPr>
        <w:rPr>
          <w:rFonts w:ascii="Cambria" w:hAnsi="Cambria"/>
          <w:b/>
          <w:i/>
        </w:rPr>
      </w:pPr>
      <w:r w:rsidRPr="00A05E94">
        <w:rPr>
          <w:rFonts w:ascii="Cambria" w:hAnsi="Cambria"/>
          <w:b/>
          <w:i/>
        </w:rPr>
        <w:t>18</w:t>
      </w:r>
      <w:r w:rsidRPr="00A05E94">
        <w:rPr>
          <w:rFonts w:ascii="Cambria" w:hAnsi="Cambria"/>
          <w:b/>
          <w:i/>
        </w:rPr>
        <w:tab/>
        <w:t>B) 32</w:t>
      </w:r>
      <w:r w:rsidRPr="00A05E94">
        <w:rPr>
          <w:rFonts w:ascii="Cambria" w:hAnsi="Cambria"/>
          <w:b/>
          <w:i/>
        </w:rPr>
        <w:tab/>
      </w:r>
      <w:r w:rsidRPr="00A05E94">
        <w:rPr>
          <w:rFonts w:ascii="Cambria" w:hAnsi="Cambria"/>
          <w:b/>
          <w:i/>
        </w:rPr>
        <w:tab/>
        <w:t>C) 48</w:t>
      </w:r>
      <w:r w:rsidRPr="00A05E94">
        <w:rPr>
          <w:rFonts w:ascii="Cambria" w:hAnsi="Cambria"/>
          <w:b/>
          <w:i/>
        </w:rPr>
        <w:tab/>
      </w:r>
      <w:r w:rsidRPr="00A05E94">
        <w:rPr>
          <w:rFonts w:ascii="Cambria" w:hAnsi="Cambria"/>
          <w:b/>
          <w:i/>
        </w:rPr>
        <w:tab/>
        <w:t>D) 80</w:t>
      </w:r>
    </w:p>
    <w:p w:rsidR="00FC105F" w:rsidRPr="00A05E94" w:rsidRDefault="00FC105F" w:rsidP="00C310CF">
      <w:pPr>
        <w:rPr>
          <w:rFonts w:ascii="Cambria" w:hAnsi="Cambria"/>
          <w:b/>
          <w:i/>
          <w:sz w:val="22"/>
          <w:szCs w:val="22"/>
        </w:rPr>
      </w:pPr>
      <w:r w:rsidRPr="00A05E94">
        <w:rPr>
          <w:rFonts w:ascii="Cambria" w:hAnsi="Cambria"/>
          <w:b/>
          <w:i/>
          <w:sz w:val="22"/>
          <w:szCs w:val="22"/>
        </w:rPr>
        <w:t xml:space="preserve">11- Bir çıkarma işleminde eksilen ve farkın toplamı </w:t>
      </w:r>
      <w:r>
        <w:rPr>
          <w:rFonts w:ascii="Cambria" w:hAnsi="Cambria"/>
          <w:b/>
          <w:i/>
          <w:sz w:val="22"/>
          <w:szCs w:val="22"/>
        </w:rPr>
        <w:t>124</w:t>
      </w:r>
      <w:r w:rsidRPr="00A05E94">
        <w:rPr>
          <w:rFonts w:ascii="Cambria" w:hAnsi="Cambria"/>
          <w:b/>
          <w:i/>
          <w:sz w:val="22"/>
          <w:szCs w:val="22"/>
        </w:rPr>
        <w:t>, çıkan 48 ise eksilen kaçtır?</w:t>
      </w:r>
    </w:p>
    <w:p w:rsidR="00FC105F" w:rsidRPr="00A05E94" w:rsidRDefault="00FC105F" w:rsidP="00C45322">
      <w:pPr>
        <w:pStyle w:val="ListParagraph"/>
        <w:numPr>
          <w:ilvl w:val="0"/>
          <w:numId w:val="14"/>
        </w:numPr>
        <w:rPr>
          <w:rFonts w:ascii="Cambria" w:hAnsi="Cambria"/>
          <w:b/>
          <w:i/>
        </w:rPr>
      </w:pPr>
      <w:r w:rsidRPr="00A05E94">
        <w:rPr>
          <w:rFonts w:ascii="Cambria" w:hAnsi="Cambria"/>
          <w:b/>
          <w:i/>
        </w:rPr>
        <w:t>76</w:t>
      </w:r>
      <w:r w:rsidRPr="00A05E94">
        <w:rPr>
          <w:rFonts w:ascii="Cambria" w:hAnsi="Cambria"/>
          <w:b/>
          <w:i/>
        </w:rPr>
        <w:tab/>
        <w:t xml:space="preserve">   B)  82           C) 86</w:t>
      </w:r>
      <w:r w:rsidRPr="00A05E94">
        <w:rPr>
          <w:rFonts w:ascii="Cambria" w:hAnsi="Cambria"/>
          <w:b/>
          <w:i/>
        </w:rPr>
        <w:tab/>
        <w:t xml:space="preserve">       D) 172</w:t>
      </w:r>
    </w:p>
    <w:p w:rsidR="00FC105F" w:rsidRDefault="00FC105F" w:rsidP="00F249B6">
      <w:pPr>
        <w:rPr>
          <w:rFonts w:ascii="Cambria" w:hAnsi="Cambria"/>
          <w:b/>
          <w:i/>
        </w:rPr>
      </w:pPr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116" type="#_x0000_t15" style="position:absolute;margin-left:24.7pt;margin-top:4.3pt;width:76.9pt;height:24.45pt;z-index:251685888">
            <v:fill r:id="rId24" o:title="" type="tile"/>
            <v:textbox>
              <w:txbxContent>
                <w:p w:rsidR="00FC105F" w:rsidRPr="007B1CE8" w:rsidRDefault="00FC105F" w:rsidP="003E4440">
                  <w:pPr>
                    <w:rPr>
                      <w:rFonts w:ascii="Cambria" w:hAnsi="Cambria"/>
                      <w:b/>
                    </w:rPr>
                  </w:pPr>
                  <w:r w:rsidRPr="007B1CE8">
                    <w:rPr>
                      <w:rFonts w:ascii="Cambria" w:hAnsi="Cambria"/>
                      <w:b/>
                    </w:rPr>
                    <w:t>58 306</w:t>
                  </w:r>
                </w:p>
                <w:p w:rsidR="00FC105F" w:rsidRDefault="00FC105F"/>
              </w:txbxContent>
            </v:textbox>
          </v:shape>
        </w:pict>
      </w:r>
    </w:p>
    <w:p w:rsidR="00FC105F" w:rsidRDefault="00FC105F" w:rsidP="00F249B6">
      <w:pPr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>12-                                 Yanda gördüğümüz beş basamaklı sayının binler bölüğündeki rakam kaçtır?</w:t>
      </w:r>
    </w:p>
    <w:p w:rsidR="00FC105F" w:rsidRDefault="00FC105F" w:rsidP="00F249B6">
      <w:pPr>
        <w:pStyle w:val="ListParagraph"/>
        <w:numPr>
          <w:ilvl w:val="0"/>
          <w:numId w:val="15"/>
        </w:numPr>
        <w:rPr>
          <w:rFonts w:ascii="Cambria" w:hAnsi="Cambria"/>
          <w:b/>
          <w:i/>
        </w:rPr>
      </w:pPr>
      <w:r>
        <w:rPr>
          <w:noProof/>
          <w:lang w:eastAsia="tr-TR"/>
        </w:rPr>
        <w:pict>
          <v:oval id="_x0000_s1117" style="position:absolute;left:0;text-align:left;margin-left:267.45pt;margin-top:2.45pt;width:278.1pt;height:33.55pt;z-index:251692032" fillcolor="yellow" strokeweight="1pt">
            <v:textbox>
              <w:txbxContent>
                <w:p w:rsidR="00FC105F" w:rsidRPr="007B1CE8" w:rsidRDefault="00FC105F">
                  <w:pPr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7B1CE8">
                    <w:rPr>
                      <w:rFonts w:ascii="Cambria" w:hAnsi="Cambria"/>
                      <w:b/>
                    </w:rPr>
                    <w:t>Başarılar dilerim. Canlarım!!!!!!!!!!!</w:t>
                  </w:r>
                </w:p>
              </w:txbxContent>
            </v:textbox>
          </v:oval>
        </w:pict>
      </w:r>
      <w:r>
        <w:rPr>
          <w:rFonts w:ascii="Cambria" w:hAnsi="Cambria"/>
          <w:b/>
          <w:i/>
        </w:rPr>
        <w:t>8</w:t>
      </w:r>
      <w:r>
        <w:rPr>
          <w:rFonts w:ascii="Cambria" w:hAnsi="Cambria"/>
          <w:b/>
          <w:i/>
        </w:rPr>
        <w:tab/>
        <w:t>B) 30</w:t>
      </w:r>
      <w:r>
        <w:rPr>
          <w:rFonts w:ascii="Cambria" w:hAnsi="Cambria"/>
          <w:b/>
          <w:i/>
        </w:rPr>
        <w:tab/>
      </w:r>
      <w:r>
        <w:rPr>
          <w:rFonts w:ascii="Cambria" w:hAnsi="Cambria"/>
          <w:b/>
          <w:i/>
        </w:rPr>
        <w:tab/>
        <w:t>C) 58</w:t>
      </w:r>
      <w:r>
        <w:rPr>
          <w:rFonts w:ascii="Cambria" w:hAnsi="Cambria"/>
          <w:b/>
          <w:i/>
        </w:rPr>
        <w:tab/>
      </w:r>
      <w:r>
        <w:rPr>
          <w:rFonts w:ascii="Cambria" w:hAnsi="Cambria"/>
          <w:b/>
          <w:i/>
        </w:rPr>
        <w:tab/>
        <w:t>D) 306</w:t>
      </w:r>
    </w:p>
    <w:p w:rsidR="00FC105F" w:rsidRDefault="00FC105F" w:rsidP="00C310CF">
      <w:pPr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13</w:t>
      </w:r>
      <w:r w:rsidRPr="00F249B6">
        <w:rPr>
          <w:rFonts w:ascii="Cambria" w:hAnsi="Cambria"/>
          <w:b/>
          <w:i/>
          <w:sz w:val="22"/>
          <w:szCs w:val="22"/>
        </w:rPr>
        <w:t>- Sude’</w:t>
      </w:r>
      <w:r>
        <w:rPr>
          <w:rFonts w:ascii="Cambria" w:hAnsi="Cambria"/>
          <w:b/>
          <w:i/>
          <w:sz w:val="22"/>
          <w:szCs w:val="22"/>
        </w:rPr>
        <w:t>nin ailesi 86</w:t>
      </w:r>
      <w:r w:rsidRPr="00F249B6">
        <w:rPr>
          <w:rFonts w:ascii="Cambria" w:hAnsi="Cambria"/>
          <w:b/>
          <w:i/>
          <w:sz w:val="22"/>
          <w:szCs w:val="22"/>
        </w:rPr>
        <w:t>9 TL’ye bir televizyon,749 TL’ye bulaşık makinesi 4</w:t>
      </w:r>
      <w:r>
        <w:rPr>
          <w:rFonts w:ascii="Cambria" w:hAnsi="Cambria"/>
          <w:b/>
          <w:i/>
          <w:sz w:val="22"/>
          <w:szCs w:val="22"/>
        </w:rPr>
        <w:t>3</w:t>
      </w:r>
      <w:r w:rsidRPr="00F249B6">
        <w:rPr>
          <w:rFonts w:ascii="Cambria" w:hAnsi="Cambria"/>
          <w:b/>
          <w:i/>
          <w:sz w:val="22"/>
          <w:szCs w:val="22"/>
        </w:rPr>
        <w:t>9 TL’ye fırın alıyorlar.</w:t>
      </w:r>
      <w:r>
        <w:rPr>
          <w:rFonts w:ascii="Cambria" w:hAnsi="Cambria"/>
          <w:b/>
          <w:i/>
          <w:sz w:val="22"/>
          <w:szCs w:val="22"/>
        </w:rPr>
        <w:t xml:space="preserve"> </w:t>
      </w:r>
      <w:r w:rsidRPr="00F249B6">
        <w:rPr>
          <w:rFonts w:ascii="Cambria" w:hAnsi="Cambria"/>
          <w:b/>
          <w:i/>
          <w:sz w:val="22"/>
          <w:szCs w:val="22"/>
        </w:rPr>
        <w:t>Sude</w:t>
      </w:r>
      <w:r>
        <w:rPr>
          <w:rFonts w:ascii="Cambria" w:hAnsi="Cambria"/>
          <w:b/>
          <w:i/>
          <w:sz w:val="22"/>
          <w:szCs w:val="22"/>
        </w:rPr>
        <w:t>’</w:t>
      </w:r>
      <w:r w:rsidRPr="00F249B6">
        <w:rPr>
          <w:rFonts w:ascii="Cambria" w:hAnsi="Cambria"/>
          <w:b/>
          <w:i/>
          <w:sz w:val="22"/>
          <w:szCs w:val="22"/>
        </w:rPr>
        <w:t xml:space="preserve">nin </w:t>
      </w:r>
      <w:r>
        <w:rPr>
          <w:rFonts w:ascii="Cambria" w:hAnsi="Cambria"/>
          <w:b/>
          <w:i/>
          <w:sz w:val="22"/>
          <w:szCs w:val="22"/>
        </w:rPr>
        <w:t>babası fiyatları en yakın yüzlüğe yuvarlayarak</w:t>
      </w:r>
      <w:r w:rsidRPr="00F249B6">
        <w:rPr>
          <w:rFonts w:ascii="Cambria" w:hAnsi="Cambria"/>
          <w:b/>
          <w:i/>
          <w:sz w:val="22"/>
          <w:szCs w:val="22"/>
        </w:rPr>
        <w:t xml:space="preserve"> ödeme yapmıştır</w:t>
      </w:r>
      <w:r>
        <w:rPr>
          <w:rFonts w:ascii="Cambria" w:hAnsi="Cambria"/>
          <w:b/>
          <w:i/>
          <w:sz w:val="22"/>
          <w:szCs w:val="22"/>
        </w:rPr>
        <w:t xml:space="preserve">? Bu durumda kaç TL eksik ödemişlerdir? </w:t>
      </w:r>
      <w:bookmarkStart w:id="0" w:name="OLE_LINK1"/>
      <w:bookmarkStart w:id="1" w:name="OLE_LINK2"/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FC105F" w:rsidRPr="0040665F" w:rsidRDefault="00FC105F" w:rsidP="0040665F">
      <w:pPr>
        <w:pStyle w:val="ListParagraph"/>
        <w:numPr>
          <w:ilvl w:val="0"/>
          <w:numId w:val="16"/>
        </w:numPr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>47 TL</w:t>
      </w:r>
      <w:r>
        <w:rPr>
          <w:rFonts w:ascii="Cambria" w:hAnsi="Cambria"/>
          <w:b/>
          <w:i/>
        </w:rPr>
        <w:tab/>
        <w:t xml:space="preserve"> B) 57 TL   C) Tam ödemiş    D)67 TL </w:t>
      </w:r>
    </w:p>
    <w:p w:rsidR="00FC105F" w:rsidRPr="00C310CF" w:rsidRDefault="00FC105F" w:rsidP="00C310CF">
      <w:pPr>
        <w:rPr>
          <w:rFonts w:ascii="Cambria" w:hAnsi="Cambria"/>
          <w:b/>
          <w:i/>
        </w:rPr>
      </w:pPr>
      <w:r>
        <w:rPr>
          <w:noProof/>
        </w:rPr>
        <w:pict>
          <v:rect id="_x0000_s1118" style="position:absolute;margin-left:29.15pt;margin-top:1.7pt;width:196.5pt;height:23.25pt;z-index:251645952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118">
              <w:txbxContent>
                <w:p w:rsidR="00FC105F" w:rsidRPr="001A0466" w:rsidRDefault="00FC105F" w:rsidP="0047633B">
                  <w:pPr>
                    <w:rPr>
                      <w:rFonts w:ascii="Mangal" w:hAnsi="Mangal" w:cs="Mangal"/>
                      <w:b/>
                      <w:shadow/>
                    </w:rPr>
                  </w:pPr>
                  <w:r w:rsidRPr="007B1CE8">
                    <w:rPr>
                      <w:rFonts w:ascii="Cambria" w:hAnsi="Cambria" w:cs="Mangal"/>
                      <w:b/>
                      <w:i/>
                      <w:shadow/>
                    </w:rPr>
                    <w:t>17 + 19 + 21 + 23 + 25  =</w:t>
                  </w:r>
                  <w:r>
                    <w:rPr>
                      <w:rFonts w:ascii="Mangal" w:hAnsi="Mangal" w:cs="Mangal"/>
                      <w:b/>
                      <w:shadow/>
                    </w:rPr>
                    <w:t xml:space="preserve">  ?</w:t>
                  </w:r>
                </w:p>
                <w:p w:rsidR="00FC105F" w:rsidRDefault="00FC105F" w:rsidP="0047633B"/>
              </w:txbxContent>
            </v:textbox>
          </v:rect>
        </w:pict>
      </w:r>
      <w:r>
        <w:rPr>
          <w:rFonts w:ascii="Cambria" w:hAnsi="Cambria"/>
          <w:b/>
          <w:i/>
        </w:rPr>
        <w:t>14</w:t>
      </w:r>
      <w:r w:rsidRPr="00C310CF">
        <w:rPr>
          <w:rFonts w:ascii="Cambria" w:hAnsi="Cambria"/>
          <w:b/>
          <w:i/>
        </w:rPr>
        <w:t>-</w:t>
      </w:r>
    </w:p>
    <w:p w:rsidR="00FC105F" w:rsidRDefault="00FC105F" w:rsidP="00B70387">
      <w:pPr>
        <w:tabs>
          <w:tab w:val="center" w:pos="4536"/>
        </w:tabs>
        <w:rPr>
          <w:rFonts w:ascii="Cambria" w:hAnsi="Cambria"/>
          <w:b/>
          <w:i/>
        </w:rPr>
      </w:pPr>
    </w:p>
    <w:p w:rsidR="00FC105F" w:rsidRPr="00A05E94" w:rsidRDefault="00FC105F" w:rsidP="00B70387">
      <w:pPr>
        <w:tabs>
          <w:tab w:val="center" w:pos="4536"/>
        </w:tabs>
        <w:rPr>
          <w:rFonts w:ascii="Cambria" w:hAnsi="Cambria" w:cs="Mangal"/>
          <w:b/>
          <w:i/>
          <w:shadow/>
          <w:sz w:val="22"/>
          <w:szCs w:val="22"/>
        </w:rPr>
      </w:pPr>
      <w:r w:rsidRPr="00A05E94">
        <w:rPr>
          <w:rFonts w:ascii="Cambria" w:hAnsi="Cambria"/>
          <w:b/>
          <w:i/>
          <w:sz w:val="22"/>
          <w:szCs w:val="22"/>
        </w:rPr>
        <w:t xml:space="preserve">  </w:t>
      </w:r>
      <w:r w:rsidRPr="00A05E94">
        <w:rPr>
          <w:rFonts w:ascii="Cambria" w:hAnsi="Cambria" w:cs="Mangal"/>
          <w:b/>
          <w:i/>
          <w:shadow/>
          <w:sz w:val="22"/>
          <w:szCs w:val="22"/>
        </w:rPr>
        <w:t>Yukarıdaki işlemde verilen ardışık sayılarla toplama işlemini kısa yoldan aşağıya yapınız.</w:t>
      </w:r>
    </w:p>
    <w:p w:rsidR="00FC105F" w:rsidRPr="00B57F42" w:rsidRDefault="00FC105F" w:rsidP="00B70387">
      <w:pPr>
        <w:tabs>
          <w:tab w:val="center" w:pos="4536"/>
        </w:tabs>
        <w:rPr>
          <w:rFonts w:ascii="Calibri" w:hAnsi="Calibri" w:cs="Mangal"/>
          <w:shadow/>
        </w:rPr>
      </w:pPr>
      <w:r>
        <w:rPr>
          <w:noProof/>
        </w:rPr>
        <w:pict>
          <v:roundrect id="_x0000_s1119" style="position:absolute;margin-left:-3.25pt;margin-top:2.5pt;width:272pt;height:74.45pt;z-index:251646976" arcsize="10923f" strokecolor="#0070c0" strokeweight="1.25pt"/>
        </w:pict>
      </w:r>
    </w:p>
    <w:p w:rsidR="00FC105F" w:rsidRDefault="00FC105F" w:rsidP="00B70387">
      <w:pPr>
        <w:tabs>
          <w:tab w:val="left" w:pos="6212"/>
        </w:tabs>
      </w:pPr>
      <w:r>
        <w:t xml:space="preserve">     </w:t>
      </w:r>
    </w:p>
    <w:p w:rsidR="00FC105F" w:rsidRDefault="00FC105F" w:rsidP="00C45322">
      <w:pPr>
        <w:rPr>
          <w:rFonts w:ascii="Cambria" w:hAnsi="Cambria"/>
          <w:b/>
          <w:i/>
        </w:rPr>
      </w:pPr>
    </w:p>
    <w:p w:rsidR="00FC105F" w:rsidRDefault="00FC105F" w:rsidP="00C45322">
      <w:pPr>
        <w:rPr>
          <w:rFonts w:ascii="Cambria" w:hAnsi="Cambria"/>
          <w:b/>
          <w:i/>
        </w:rPr>
      </w:pPr>
    </w:p>
    <w:p w:rsidR="00FC105F" w:rsidRDefault="00FC105F" w:rsidP="00C45322">
      <w:pPr>
        <w:rPr>
          <w:rFonts w:ascii="Cambria" w:hAnsi="Cambria"/>
          <w:b/>
          <w:i/>
        </w:rPr>
      </w:pPr>
    </w:p>
    <w:p w:rsidR="00FC105F" w:rsidRDefault="00FC105F" w:rsidP="00C45322">
      <w:pPr>
        <w:rPr>
          <w:rFonts w:ascii="Cambria" w:hAnsi="Cambria"/>
          <w:b/>
          <w:i/>
        </w:rPr>
      </w:pPr>
    </w:p>
    <w:p w:rsidR="00FC105F" w:rsidRPr="00A05E94" w:rsidRDefault="00FC105F" w:rsidP="00C45322">
      <w:pPr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15</w:t>
      </w:r>
      <w:r w:rsidRPr="00A05E94">
        <w:rPr>
          <w:rFonts w:ascii="Cambria" w:hAnsi="Cambria"/>
          <w:b/>
          <w:i/>
          <w:sz w:val="22"/>
          <w:szCs w:val="22"/>
        </w:rPr>
        <w:t xml:space="preserve">- </w:t>
      </w:r>
      <w:r>
        <w:rPr>
          <w:rFonts w:ascii="Cambria" w:hAnsi="Cambria"/>
          <w:b/>
          <w:i/>
          <w:sz w:val="22"/>
          <w:szCs w:val="22"/>
        </w:rPr>
        <w:t>Aşağı</w:t>
      </w:r>
      <w:r w:rsidRPr="00A05E94">
        <w:rPr>
          <w:rFonts w:ascii="Cambria" w:hAnsi="Cambria"/>
          <w:b/>
          <w:i/>
          <w:sz w:val="22"/>
          <w:szCs w:val="22"/>
        </w:rPr>
        <w:t xml:space="preserve">daki görselde A şehrinin B ve C şehirlerine olan uzaklığı verilmiştir. </w:t>
      </w:r>
      <w:r w:rsidRPr="00A05E94">
        <w:rPr>
          <w:rFonts w:ascii="Cambria" w:hAnsi="Cambria"/>
          <w:b/>
          <w:bCs/>
          <w:i/>
          <w:sz w:val="22"/>
          <w:szCs w:val="22"/>
        </w:rPr>
        <w:t>Buna göre, B ve C şehirleri arası uzaklık kaç km'dir?</w:t>
      </w:r>
    </w:p>
    <w:p w:rsidR="00FC105F" w:rsidRDefault="00FC105F" w:rsidP="00C45322">
      <w:pPr>
        <w:rPr>
          <w:rFonts w:ascii="Cambria" w:hAnsi="Cambria"/>
          <w:b/>
          <w:i/>
        </w:rPr>
      </w:pPr>
      <w:r>
        <w:rPr>
          <w:noProof/>
        </w:rPr>
        <w:pict>
          <v:roundrect id="_x0000_s1120" style="position:absolute;margin-left:.4pt;margin-top:95.1pt;width:275.25pt;height:71pt;z-index:251662336" arcsize="10923f"/>
        </w:pict>
      </w:r>
    </w:p>
    <w:p w:rsidR="00FC105F" w:rsidRDefault="00FC105F" w:rsidP="00C45322">
      <w:pPr>
        <w:rPr>
          <w:rFonts w:ascii="Cambria" w:hAnsi="Cambria"/>
          <w:b/>
          <w:i/>
        </w:rPr>
      </w:pPr>
    </w:p>
    <w:p w:rsidR="00FC105F" w:rsidRDefault="00FC105F" w:rsidP="00C45322">
      <w:pPr>
        <w:rPr>
          <w:rFonts w:ascii="Cambria" w:hAnsi="Cambria"/>
          <w:b/>
          <w:i/>
        </w:rPr>
      </w:pPr>
    </w:p>
    <w:p w:rsidR="00FC105F" w:rsidRDefault="00FC105F" w:rsidP="00C45322">
      <w:pPr>
        <w:rPr>
          <w:rFonts w:ascii="Cambria" w:hAnsi="Cambria"/>
          <w:b/>
          <w:i/>
        </w:rPr>
      </w:pPr>
    </w:p>
    <w:p w:rsidR="00FC105F" w:rsidRDefault="00FC105F" w:rsidP="00C45322">
      <w:pPr>
        <w:rPr>
          <w:rFonts w:ascii="Cambria" w:hAnsi="Cambria"/>
          <w:b/>
          <w:i/>
        </w:rPr>
      </w:pPr>
    </w:p>
    <w:p w:rsidR="00FC105F" w:rsidRPr="0040665F" w:rsidRDefault="00FC105F" w:rsidP="00C45322">
      <w:pPr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16</w:t>
      </w:r>
      <w:r w:rsidRPr="0040665F">
        <w:rPr>
          <w:rFonts w:ascii="Cambria" w:hAnsi="Cambria"/>
          <w:b/>
          <w:i/>
          <w:sz w:val="22"/>
          <w:szCs w:val="22"/>
        </w:rPr>
        <w:t>-Aşağıdaki çıkarma işlemlerinden hangisi yanlıştır?</w:t>
      </w:r>
    </w:p>
    <w:p w:rsidR="00FC105F" w:rsidRPr="0040665F" w:rsidRDefault="00FC105F" w:rsidP="00B70387">
      <w:pPr>
        <w:pStyle w:val="ListParagraph"/>
        <w:numPr>
          <w:ilvl w:val="0"/>
          <w:numId w:val="13"/>
        </w:numPr>
        <w:rPr>
          <w:rFonts w:ascii="Cambria" w:hAnsi="Cambria"/>
          <w:b/>
          <w:i/>
        </w:rPr>
      </w:pPr>
      <w:r w:rsidRPr="0040665F">
        <w:rPr>
          <w:rFonts w:ascii="Cambria" w:hAnsi="Cambria"/>
          <w:b/>
          <w:i/>
        </w:rPr>
        <w:t>7520 -1300 = 6220</w:t>
      </w:r>
    </w:p>
    <w:p w:rsidR="00FC105F" w:rsidRPr="0040665F" w:rsidRDefault="00FC105F" w:rsidP="00B70387">
      <w:pPr>
        <w:pStyle w:val="ListParagraph"/>
        <w:numPr>
          <w:ilvl w:val="0"/>
          <w:numId w:val="13"/>
        </w:numPr>
        <w:rPr>
          <w:rFonts w:ascii="Cambria" w:hAnsi="Cambria"/>
          <w:b/>
          <w:i/>
        </w:rPr>
      </w:pPr>
      <w:r w:rsidRPr="0040665F">
        <w:rPr>
          <w:rFonts w:ascii="Cambria" w:hAnsi="Cambria"/>
          <w:b/>
          <w:i/>
        </w:rPr>
        <w:t>6060 – 3000 = 3060</w:t>
      </w:r>
    </w:p>
    <w:p w:rsidR="00FC105F" w:rsidRPr="0040665F" w:rsidRDefault="00FC105F" w:rsidP="00B70387">
      <w:pPr>
        <w:pStyle w:val="ListParagraph"/>
        <w:numPr>
          <w:ilvl w:val="0"/>
          <w:numId w:val="13"/>
        </w:numPr>
        <w:rPr>
          <w:rFonts w:ascii="Cambria" w:hAnsi="Cambria"/>
          <w:b/>
          <w:i/>
        </w:rPr>
      </w:pPr>
      <w:r w:rsidRPr="0040665F">
        <w:rPr>
          <w:rFonts w:ascii="Cambria" w:hAnsi="Cambria"/>
          <w:b/>
          <w:i/>
        </w:rPr>
        <w:t>5518 – 400   = 5108</w:t>
      </w:r>
    </w:p>
    <w:p w:rsidR="00FC105F" w:rsidRPr="0040665F" w:rsidRDefault="00FC105F" w:rsidP="00B70387">
      <w:pPr>
        <w:pStyle w:val="ListParagraph"/>
        <w:numPr>
          <w:ilvl w:val="0"/>
          <w:numId w:val="13"/>
        </w:numPr>
        <w:rPr>
          <w:rFonts w:ascii="Cambria" w:hAnsi="Cambria"/>
          <w:b/>
          <w:i/>
        </w:rPr>
      </w:pPr>
      <w:r>
        <w:rPr>
          <w:noProof/>
          <w:lang w:eastAsia="tr-TR"/>
        </w:rPr>
        <w:pict>
          <v:roundrect id="_x0000_s1121" style="position:absolute;left:0;text-align:left;margin-left:23.8pt;margin-top:21.25pt;width:241.6pt;height:71.3pt;z-index:251682816" arcsize="10923f">
            <v:textbox>
              <w:txbxContent>
                <w:p w:rsidR="00FC105F" w:rsidRPr="007B1CE8" w:rsidRDefault="00FC105F">
                  <w:pPr>
                    <w:rPr>
                      <w:rFonts w:ascii="Cambria" w:hAnsi="Cambria"/>
                      <w:i/>
                      <w:sz w:val="22"/>
                      <w:szCs w:val="22"/>
                    </w:rPr>
                  </w:pPr>
                  <w:r w:rsidRPr="007B1CE8">
                    <w:rPr>
                      <w:rFonts w:ascii="Cambria" w:hAnsi="Cambria"/>
                      <w:b/>
                      <w:i/>
                    </w:rPr>
                    <w:t>Bir çiftçi meyve bahçesinden 3678 kg mandalina, 4567 kg portakal topluyor.</w:t>
                  </w:r>
                  <w:r w:rsidRPr="007B1CE8">
                    <w:rPr>
                      <w:rFonts w:ascii="Cambria" w:hAnsi="Cambria"/>
                      <w:i/>
                      <w:sz w:val="22"/>
                      <w:szCs w:val="22"/>
                    </w:rPr>
                    <w:t xml:space="preserve"> Çiftçi bahçesinden kaç kg meyve toplamıştır?</w:t>
                  </w:r>
                </w:p>
                <w:p w:rsidR="00FC105F" w:rsidRPr="007B1CE8" w:rsidRDefault="00FC105F" w:rsidP="00C45322">
                  <w:pPr>
                    <w:pStyle w:val="ListParagraph"/>
                    <w:numPr>
                      <w:ilvl w:val="0"/>
                      <w:numId w:val="12"/>
                    </w:numPr>
                    <w:ind w:left="284"/>
                    <w:rPr>
                      <w:rFonts w:ascii="Cambria" w:hAnsi="Cambria"/>
                      <w:b/>
                      <w:i/>
                    </w:rPr>
                  </w:pPr>
                  <w:r w:rsidRPr="007B1CE8">
                    <w:rPr>
                      <w:rFonts w:ascii="Cambria" w:hAnsi="Cambria"/>
                      <w:b/>
                      <w:i/>
                    </w:rPr>
                    <w:t>8245       B) 8235</w:t>
                  </w:r>
                  <w:r w:rsidRPr="007B1CE8">
                    <w:rPr>
                      <w:rFonts w:ascii="Cambria" w:hAnsi="Cambria"/>
                      <w:b/>
                      <w:i/>
                    </w:rPr>
                    <w:tab/>
                    <w:t xml:space="preserve">     C) 8225</w:t>
                  </w:r>
                  <w:r w:rsidRPr="007B1CE8">
                    <w:rPr>
                      <w:rFonts w:ascii="Cambria" w:hAnsi="Cambria"/>
                      <w:b/>
                      <w:i/>
                    </w:rPr>
                    <w:tab/>
                    <w:t>D) 7245</w:t>
                  </w:r>
                </w:p>
              </w:txbxContent>
            </v:textbox>
          </v:roundrect>
        </w:pict>
      </w:r>
      <w:r w:rsidRPr="0040665F">
        <w:rPr>
          <w:rFonts w:ascii="Cambria" w:hAnsi="Cambria"/>
          <w:b/>
          <w:i/>
        </w:rPr>
        <w:t>4738 – 2200 = 2538</w:t>
      </w:r>
    </w:p>
    <w:p w:rsidR="00FC105F" w:rsidRDefault="00FC105F" w:rsidP="00C310CF">
      <w:pPr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>17-</w:t>
      </w:r>
    </w:p>
    <w:p w:rsidR="00FC105F" w:rsidRDefault="00FC105F" w:rsidP="00C310CF">
      <w:pPr>
        <w:rPr>
          <w:rFonts w:ascii="Cambria" w:hAnsi="Cambria"/>
          <w:b/>
          <w:i/>
        </w:rPr>
      </w:pPr>
    </w:p>
    <w:p w:rsidR="00FC105F" w:rsidRDefault="00FC105F" w:rsidP="00C310CF">
      <w:pPr>
        <w:rPr>
          <w:rFonts w:ascii="Cambria" w:hAnsi="Cambria"/>
          <w:b/>
          <w:i/>
        </w:rPr>
      </w:pPr>
    </w:p>
    <w:p w:rsidR="00FC105F" w:rsidRDefault="00FC105F" w:rsidP="00C310CF">
      <w:pPr>
        <w:rPr>
          <w:rFonts w:ascii="Cambria" w:hAnsi="Cambria"/>
          <w:b/>
          <w:i/>
        </w:rPr>
      </w:pPr>
    </w:p>
    <w:p w:rsidR="00FC105F" w:rsidRDefault="00FC105F" w:rsidP="00C310CF">
      <w:pPr>
        <w:rPr>
          <w:rFonts w:ascii="Cambria" w:hAnsi="Cambria"/>
          <w:b/>
          <w:i/>
        </w:rPr>
      </w:pPr>
    </w:p>
    <w:p w:rsidR="00FC105F" w:rsidRPr="0040665F" w:rsidRDefault="00FC105F" w:rsidP="00C310CF">
      <w:pPr>
        <w:rPr>
          <w:rFonts w:ascii="Cambria" w:hAnsi="Cambria"/>
          <w:b/>
          <w:i/>
          <w:sz w:val="22"/>
          <w:szCs w:val="22"/>
        </w:rPr>
      </w:pPr>
      <w:r>
        <w:rPr>
          <w:noProof/>
        </w:rPr>
        <w:pict>
          <v:shape id="_x0000_s1122" type="#_x0000_t75" style="position:absolute;margin-left:185.55pt;margin-top:1pt;width:42.4pt;height:45.15pt;z-index:251684864;visibility:visible">
            <v:imagedata r:id="rId25" o:title="" gain="93623f" blacklevel="-9830f"/>
            <w10:wrap type="square"/>
          </v:shape>
        </w:pict>
      </w:r>
      <w:r w:rsidRPr="0040665F">
        <w:rPr>
          <w:rFonts w:ascii="Cambria" w:hAnsi="Cambria"/>
          <w:b/>
          <w:i/>
          <w:sz w:val="22"/>
          <w:szCs w:val="22"/>
        </w:rPr>
        <w:t>18-Sude Melis dedesinden 48 yaş küçüktür. Sude Melis 9 yaşında olduğuna göre Sude Melis ile dedesinin yaşları toplamı kaçtır?</w:t>
      </w:r>
    </w:p>
    <w:p w:rsidR="00FC105F" w:rsidRPr="0040665F" w:rsidRDefault="00FC105F" w:rsidP="00C310CF">
      <w:pPr>
        <w:rPr>
          <w:rFonts w:ascii="Cambria" w:hAnsi="Cambria"/>
          <w:b/>
          <w:i/>
          <w:sz w:val="22"/>
          <w:szCs w:val="22"/>
        </w:rPr>
      </w:pPr>
      <w:r w:rsidRPr="0040665F">
        <w:rPr>
          <w:rFonts w:ascii="Cambria" w:hAnsi="Cambria"/>
          <w:b/>
          <w:i/>
          <w:sz w:val="22"/>
          <w:szCs w:val="22"/>
        </w:rPr>
        <w:t>A)57</w:t>
      </w:r>
      <w:r w:rsidRPr="0040665F">
        <w:rPr>
          <w:rFonts w:ascii="Cambria" w:hAnsi="Cambria"/>
          <w:b/>
          <w:i/>
          <w:sz w:val="22"/>
          <w:szCs w:val="22"/>
        </w:rPr>
        <w:tab/>
      </w:r>
      <w:r w:rsidRPr="0040665F">
        <w:rPr>
          <w:rFonts w:ascii="Cambria" w:hAnsi="Cambria"/>
          <w:b/>
          <w:i/>
          <w:sz w:val="22"/>
          <w:szCs w:val="22"/>
        </w:rPr>
        <w:tab/>
        <w:t>B) 66</w:t>
      </w:r>
      <w:r w:rsidRPr="0040665F">
        <w:rPr>
          <w:rFonts w:ascii="Cambria" w:hAnsi="Cambria"/>
          <w:b/>
          <w:i/>
          <w:sz w:val="22"/>
          <w:szCs w:val="22"/>
        </w:rPr>
        <w:tab/>
      </w:r>
      <w:r w:rsidRPr="0040665F">
        <w:rPr>
          <w:rFonts w:ascii="Cambria" w:hAnsi="Cambria"/>
          <w:b/>
          <w:i/>
          <w:sz w:val="22"/>
          <w:szCs w:val="22"/>
        </w:rPr>
        <w:tab/>
        <w:t>C)  39</w:t>
      </w:r>
      <w:r w:rsidRPr="0040665F">
        <w:rPr>
          <w:rFonts w:ascii="Cambria" w:hAnsi="Cambria"/>
          <w:b/>
          <w:i/>
          <w:sz w:val="22"/>
          <w:szCs w:val="22"/>
        </w:rPr>
        <w:tab/>
      </w:r>
      <w:r w:rsidRPr="0040665F">
        <w:rPr>
          <w:rFonts w:ascii="Cambria" w:hAnsi="Cambria"/>
          <w:b/>
          <w:i/>
          <w:sz w:val="22"/>
          <w:szCs w:val="22"/>
        </w:rPr>
        <w:tab/>
        <w:t>D) 41</w:t>
      </w:r>
    </w:p>
    <w:p w:rsidR="00FC105F" w:rsidRDefault="00FC105F" w:rsidP="00C310CF">
      <w:pPr>
        <w:rPr>
          <w:rFonts w:ascii="Cambria" w:hAnsi="Cambria"/>
          <w:b/>
          <w:i/>
        </w:rPr>
      </w:pPr>
      <w:r>
        <w:rPr>
          <w:noProof/>
        </w:rPr>
        <w:pict>
          <v:roundrect id="_x0000_s1123" style="position:absolute;margin-left:192.65pt;margin-top:11.55pt;width:56.1pt;height:21.35pt;z-index:251691008" arcsize="10923f" fillcolor="#92d050">
            <v:textbox>
              <w:txbxContent>
                <w:p w:rsidR="00FC105F" w:rsidRDefault="00FC105F">
                  <w:r>
                    <w:t>2-0-8-5</w:t>
                  </w:r>
                </w:p>
              </w:txbxContent>
            </v:textbox>
            <w10:wrap type="square"/>
          </v:roundrect>
        </w:pict>
      </w:r>
    </w:p>
    <w:p w:rsidR="00FC105F" w:rsidRDefault="00FC105F" w:rsidP="00C310CF">
      <w:pPr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>19- Yandaki sayılarla oluşturulan dört basamaklı en büyük ve en küçük doğal sayıların toplamı kaç eder?</w:t>
      </w:r>
    </w:p>
    <w:p w:rsidR="00FC105F" w:rsidRPr="007B3532" w:rsidRDefault="00FC105F" w:rsidP="007B3532">
      <w:pPr>
        <w:pStyle w:val="ListParagraph"/>
        <w:numPr>
          <w:ilvl w:val="0"/>
          <w:numId w:val="17"/>
        </w:numPr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>9578</w:t>
      </w:r>
      <w:r>
        <w:rPr>
          <w:rFonts w:ascii="Cambria" w:hAnsi="Cambria"/>
          <w:b/>
          <w:i/>
        </w:rPr>
        <w:tab/>
        <w:t>B) 10578</w:t>
      </w:r>
      <w:r>
        <w:rPr>
          <w:rFonts w:ascii="Cambria" w:hAnsi="Cambria"/>
          <w:b/>
          <w:i/>
        </w:rPr>
        <w:tab/>
        <w:t>C) 6462</w:t>
      </w:r>
      <w:r>
        <w:rPr>
          <w:rFonts w:ascii="Cambria" w:hAnsi="Cambria"/>
          <w:b/>
          <w:i/>
        </w:rPr>
        <w:tab/>
        <w:t>D) 8578</w:t>
      </w:r>
    </w:p>
    <w:p w:rsidR="00FC105F" w:rsidRPr="003E4440" w:rsidRDefault="00FC105F" w:rsidP="003E4440">
      <w:pPr>
        <w:rPr>
          <w:rFonts w:ascii="Cambria" w:hAnsi="Cambria"/>
          <w:b/>
          <w:i/>
        </w:rPr>
      </w:pPr>
    </w:p>
    <w:p w:rsidR="00FC105F" w:rsidRDefault="00FC105F" w:rsidP="00C310CF">
      <w:pPr>
        <w:rPr>
          <w:rFonts w:ascii="Cambria" w:hAnsi="Cambria"/>
          <w:b/>
          <w:i/>
        </w:rPr>
      </w:pPr>
    </w:p>
    <w:p w:rsidR="00FC105F" w:rsidRPr="007B3532" w:rsidRDefault="00FC105F" w:rsidP="007B3532">
      <w:pPr>
        <w:rPr>
          <w:rFonts w:ascii="Cambria" w:hAnsi="Cambria"/>
          <w:b/>
          <w:i/>
        </w:rPr>
        <w:sectPr w:rsidR="00FC105F" w:rsidRPr="007B3532" w:rsidSect="00F249B6">
          <w:type w:val="continuous"/>
          <w:pgSz w:w="11906" w:h="16838"/>
          <w:pgMar w:top="709" w:right="424" w:bottom="567" w:left="426" w:header="708" w:footer="708" w:gutter="0"/>
          <w:cols w:num="2" w:sep="1" w:space="426"/>
          <w:docGrid w:linePitch="360"/>
        </w:sectPr>
      </w:pPr>
    </w:p>
    <w:p w:rsidR="00FC105F" w:rsidRPr="00E54FA0" w:rsidRDefault="00FC105F" w:rsidP="0040665F">
      <w:pPr>
        <w:tabs>
          <w:tab w:val="center" w:pos="4536"/>
        </w:tabs>
        <w:ind w:firstLine="708"/>
      </w:pPr>
      <w:r>
        <w:tab/>
        <w:t xml:space="preserve">                      </w:t>
      </w:r>
    </w:p>
    <w:p w:rsidR="00FC105F" w:rsidRDefault="00FC105F" w:rsidP="00E54FA0"/>
    <w:p w:rsidR="00FC105F" w:rsidRPr="00E54FA0" w:rsidRDefault="00FC105F" w:rsidP="00E54FA0"/>
    <w:p w:rsidR="00FC105F" w:rsidRDefault="00FC105F" w:rsidP="002B3556">
      <w:pPr>
        <w:spacing w:line="276" w:lineRule="auto"/>
        <w:rPr>
          <w:rFonts w:ascii="Cambria" w:hAnsi="Cambria"/>
          <w:b/>
          <w:i/>
        </w:rPr>
      </w:pPr>
    </w:p>
    <w:p w:rsidR="00FC105F" w:rsidRDefault="00FC105F" w:rsidP="004C35E9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</w:t>
      </w:r>
    </w:p>
    <w:p w:rsidR="00FC105F" w:rsidRDefault="00FC105F" w:rsidP="004C35E9">
      <w:pPr>
        <w:spacing w:line="276" w:lineRule="auto"/>
        <w:jc w:val="center"/>
      </w:pPr>
      <w:r>
        <w:rPr>
          <w:noProof/>
        </w:rPr>
        <w:pict>
          <v:shape id="_x0000_s1124" type="#_x0000_t13" style="position:absolute;left:0;text-align:left;margin-left:-75.45pt;margin-top:12.75pt;width:30.5pt;height:38.25pt;z-index:251635712" fillcolor="#92cddc">
            <v:textbox>
              <w:txbxContent>
                <w:p w:rsidR="00FC105F" w:rsidRPr="00DB56EB" w:rsidRDefault="00FC105F">
                  <w:pPr>
                    <w:rPr>
                      <w:b/>
                      <w:sz w:val="28"/>
                      <w:szCs w:val="28"/>
                    </w:rPr>
                  </w:pPr>
                  <w:r w:rsidRPr="00DB56EB">
                    <w:rPr>
                      <w:b/>
                      <w:sz w:val="28"/>
                      <w:szCs w:val="28"/>
                    </w:rPr>
                    <w:t>1-</w:t>
                  </w:r>
                </w:p>
              </w:txbxContent>
            </v:textbox>
          </v:shape>
        </w:pict>
      </w:r>
      <w:r>
        <w:rPr>
          <w:b/>
          <w:sz w:val="32"/>
          <w:szCs w:val="32"/>
        </w:rPr>
        <w:t xml:space="preserve">                                   </w:t>
      </w:r>
    </w:p>
    <w:p w:rsidR="00FC105F" w:rsidRDefault="00FC105F" w:rsidP="00DB56EB"/>
    <w:p w:rsidR="00FC105F" w:rsidRDefault="00FC105F" w:rsidP="009512C4">
      <w:pPr>
        <w:tabs>
          <w:tab w:val="left" w:pos="964"/>
        </w:tabs>
      </w:pPr>
      <w:r>
        <w:tab/>
      </w:r>
    </w:p>
    <w:p w:rsidR="00FC105F" w:rsidRDefault="00FC105F" w:rsidP="0003737E">
      <w:pPr>
        <w:tabs>
          <w:tab w:val="left" w:pos="964"/>
        </w:tabs>
      </w:pPr>
      <w:r>
        <w:t xml:space="preserve">                 </w:t>
      </w:r>
    </w:p>
    <w:p w:rsidR="00FC105F" w:rsidRPr="004F5AA2" w:rsidRDefault="00FC105F" w:rsidP="004F5AA2"/>
    <w:p w:rsidR="00FC105F" w:rsidRDefault="00FC105F" w:rsidP="004F5AA2"/>
    <w:p w:rsidR="00FC105F" w:rsidRDefault="00FC105F" w:rsidP="004F5AA2"/>
    <w:p w:rsidR="00FC105F" w:rsidRDefault="00FC105F" w:rsidP="00B21E92">
      <w:r>
        <w:rPr>
          <w:noProof/>
        </w:rPr>
        <w:pict>
          <v:shape id="Resim 13" o:spid="_x0000_s1125" type="#_x0000_t75" alt="http://t0.gstatic.com/images?q=tbn:ANd9GcQ06ppQHtCiMtWO8o_c8EdqjsZhjN7mDqlqBoLHSC0S4p9Edbh_PjKnSv4" style="position:absolute;margin-left:510.4pt;margin-top:9.85pt;width:40.6pt;height:59.15pt;z-index:251626496;visibility:visible">
            <v:imagedata r:id="rId26" o:title=""/>
            <w10:wrap type="square"/>
          </v:shape>
        </w:pict>
      </w:r>
    </w:p>
    <w:p w:rsidR="00FC105F" w:rsidRDefault="00FC105F" w:rsidP="00B21E92"/>
    <w:p w:rsidR="00FC105F" w:rsidRDefault="00FC105F" w:rsidP="00B21E92">
      <w:r>
        <w:rPr>
          <w:noProof/>
        </w:rPr>
        <w:pict>
          <v:shape id="_x0000_s1126" type="#_x0000_t61" style="position:absolute;margin-left:37.1pt;margin-top:10.6pt;width:496.7pt;height:24.1pt;z-index:251651072" adj="2914,21555" fillcolor="#daeef3">
            <v:shadow on="t" opacity=".5"/>
            <v:textbox style="mso-next-textbox:#_x0000_s1126">
              <w:txbxContent>
                <w:p w:rsidR="00FC105F" w:rsidRPr="005E5D2E" w:rsidRDefault="00FC105F" w:rsidP="005E5D2E">
                  <w:pPr>
                    <w:rPr>
                      <w:rFonts w:ascii="Comic Sans MS" w:hAnsi="Comic Sans MS"/>
                      <w:b/>
                    </w:rPr>
                  </w:pPr>
                  <w:r w:rsidRPr="005E5D2E">
                    <w:rPr>
                      <w:rFonts w:ascii="Comic Sans MS" w:hAnsi="Comic Sans MS"/>
                      <w:b/>
                    </w:rPr>
                    <w:t xml:space="preserve">Aşağıdaki toplama </w:t>
                  </w:r>
                  <w:r>
                    <w:rPr>
                      <w:rFonts w:ascii="Comic Sans MS" w:hAnsi="Comic Sans MS"/>
                      <w:b/>
                    </w:rPr>
                    <w:t xml:space="preserve">ve çıkarma </w:t>
                  </w:r>
                  <w:r w:rsidRPr="005E5D2E">
                    <w:rPr>
                      <w:rFonts w:ascii="Comic Sans MS" w:hAnsi="Comic Sans MS"/>
                      <w:b/>
                    </w:rPr>
                    <w:t>işlemlerinde verilmeyen terim ve rakamları bulunuz.</w:t>
                  </w:r>
                </w:p>
                <w:p w:rsidR="00FC105F" w:rsidRPr="00745210" w:rsidRDefault="00FC105F" w:rsidP="005E5D2E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</w:p>
                <w:p w:rsidR="00FC105F" w:rsidRDefault="00FC105F" w:rsidP="005E5D2E"/>
              </w:txbxContent>
            </v:textbox>
          </v:shape>
        </w:pict>
      </w:r>
      <w:r>
        <w:rPr>
          <w:noProof/>
        </w:rPr>
        <w:pict>
          <v:shape id="_x0000_s1127" type="#_x0000_t13" style="position:absolute;margin-left:10.85pt;margin-top:1.55pt;width:30.5pt;height:33.15pt;z-index:251644928" fillcolor="#92cddc">
            <v:textbox style="mso-next-textbox:#_x0000_s1127">
              <w:txbxContent>
                <w:p w:rsidR="00FC105F" w:rsidRPr="00DB56EB" w:rsidRDefault="00FC105F" w:rsidP="0047633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Pr="00DB56EB">
                    <w:rPr>
                      <w:b/>
                      <w:sz w:val="28"/>
                      <w:szCs w:val="28"/>
                    </w:rPr>
                    <w:t>-</w:t>
                  </w:r>
                </w:p>
              </w:txbxContent>
            </v:textbox>
            <w10:wrap type="square"/>
          </v:shape>
        </w:pict>
      </w:r>
    </w:p>
    <w:p w:rsidR="00FC105F" w:rsidRDefault="00FC105F" w:rsidP="00B21E92"/>
    <w:p w:rsidR="00FC105F" w:rsidRDefault="00FC105F" w:rsidP="00B21E92">
      <w:r>
        <w:rPr>
          <w:noProof/>
        </w:rPr>
        <w:pict>
          <v:shape id="_x0000_s1128" type="#_x0000_t21" style="position:absolute;margin-left:88.7pt;margin-top:9.35pt;width:152.25pt;height:27pt;z-index:251643904" fillcolor="#c2d69b" strokecolor="#00b050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FC105F" w:rsidRPr="00E0249C" w:rsidRDefault="00FC105F" w:rsidP="0047633B">
                  <w:pPr>
                    <w:rPr>
                      <w:b/>
                    </w:rPr>
                  </w:pPr>
                  <w:r>
                    <w:rPr>
                      <w:rFonts w:ascii="Mangal" w:hAnsi="Mangal" w:cs="Mangal"/>
                      <w:b/>
                      <w:shadow/>
                    </w:rPr>
                    <w:t xml:space="preserve">7 2 5 </w:t>
                  </w:r>
                  <w:r w:rsidRPr="00531C9D">
                    <w:rPr>
                      <w:rFonts w:ascii="Mangal" w:hAnsi="Mangal" w:cs="Mangal"/>
                      <w:shadow/>
                    </w:rPr>
                    <w:t>K</w:t>
                  </w:r>
                  <w:r w:rsidRPr="00531C9D">
                    <w:rPr>
                      <w:rFonts w:ascii="Mangal" w:hAnsi="Mangal" w:cs="Mangal"/>
                      <w:b/>
                      <w:shadow/>
                    </w:rPr>
                    <w:t xml:space="preserve"> </w:t>
                  </w:r>
                  <w:r>
                    <w:rPr>
                      <w:rFonts w:ascii="Mangal" w:hAnsi="Mangal" w:cs="Mangal"/>
                      <w:b/>
                      <w:shadow/>
                    </w:rPr>
                    <w:t xml:space="preserve"> </w:t>
                  </w:r>
                  <w:r w:rsidRPr="00E0249C">
                    <w:rPr>
                      <w:rFonts w:ascii="Mangal" w:hAnsi="Mangal" w:cs="Mangal"/>
                      <w:b/>
                      <w:shadow/>
                    </w:rPr>
                    <w:t xml:space="preserve">&gt; </w:t>
                  </w:r>
                  <w:r>
                    <w:rPr>
                      <w:rFonts w:ascii="Mangal" w:hAnsi="Mangal" w:cs="Mangal"/>
                      <w:b/>
                      <w:shadow/>
                    </w:rPr>
                    <w:t xml:space="preserve"> 7 2</w:t>
                  </w:r>
                  <w:r w:rsidRPr="00E0249C">
                    <w:rPr>
                      <w:rFonts w:ascii="Mangal" w:hAnsi="Mangal" w:cs="Mangal"/>
                      <w:b/>
                      <w:shadow/>
                    </w:rPr>
                    <w:t xml:space="preserve"> 5 8</w:t>
                  </w:r>
                </w:p>
              </w:txbxContent>
            </v:textbox>
          </v:shape>
        </w:pict>
      </w:r>
    </w:p>
    <w:p w:rsidR="00FC105F" w:rsidRDefault="00FC105F" w:rsidP="00B21E92"/>
    <w:p w:rsidR="00FC105F" w:rsidRDefault="00FC105F" w:rsidP="00B21E92"/>
    <w:p w:rsidR="00FC105F" w:rsidRDefault="00FC105F" w:rsidP="005E5D2E">
      <w:pPr>
        <w:tabs>
          <w:tab w:val="left" w:pos="1025"/>
        </w:tabs>
      </w:pPr>
      <w:r>
        <w:rPr>
          <w:noProof/>
        </w:rPr>
        <w:pict>
          <v:shape id="_x0000_s1129" type="#_x0000_t13" style="position:absolute;margin-left:14.7pt;margin-top:10.95pt;width:30.5pt;height:33.15pt;z-index:251648000" fillcolor="#92cddc">
            <v:textbox style="mso-next-textbox:#_x0000_s1129">
              <w:txbxContent>
                <w:p w:rsidR="00FC105F" w:rsidRPr="00DB56EB" w:rsidRDefault="00FC105F" w:rsidP="0047633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DB56EB">
                    <w:rPr>
                      <w:b/>
                      <w:sz w:val="28"/>
                      <w:szCs w:val="28"/>
                    </w:rPr>
                    <w:t>-</w:t>
                  </w:r>
                </w:p>
              </w:txbxContent>
            </v:textbox>
            <w10:wrap type="square"/>
          </v:shape>
        </w:pict>
      </w:r>
    </w:p>
    <w:p w:rsidR="00FC105F" w:rsidRDefault="00FC105F" w:rsidP="005E5D2E">
      <w:pPr>
        <w:rPr>
          <w:rFonts w:ascii="Comic Sans MS" w:hAnsi="Comic Sans MS"/>
          <w:b/>
        </w:rPr>
      </w:pPr>
      <w:r>
        <w:rPr>
          <w:noProof/>
        </w:rPr>
        <w:pict>
          <v:shape id="Resim 7" o:spid="_x0000_s1130" type="#_x0000_t75" alt="http://t2.gstatic.com/images?q=tbn:ANd9GcTKkUCtR0tyGU8dexNKcodXscxrwkhP8PZkdrG1-WsH3af2wUXUYWda21c" style="position:absolute;margin-left:-9pt;margin-top:21.35pt;width:30.2pt;height:28.65pt;z-index:251641856;visibility:visible">
            <v:imagedata r:id="rId27" o:title="" croptop="11019f" cropleft="17581f" cropright="8414f"/>
            <w10:wrap type="square"/>
          </v:shape>
        </w:pict>
      </w:r>
    </w:p>
    <w:p w:rsidR="00FC105F" w:rsidRDefault="00FC105F" w:rsidP="00B21E92">
      <w:r>
        <w:rPr>
          <w:noProof/>
        </w:rPr>
        <w:pict>
          <v:shape id="_x0000_s1131" type="#_x0000_t13" style="position:absolute;margin-left:14.7pt;margin-top:2.55pt;width:30.5pt;height:33.15pt;z-index:251649024" fillcolor="#92cddc">
            <v:textbox style="mso-next-textbox:#_x0000_s1131">
              <w:txbxContent>
                <w:p w:rsidR="00FC105F" w:rsidRPr="00DB56EB" w:rsidRDefault="00FC105F" w:rsidP="005E5D2E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DB56EB">
                    <w:rPr>
                      <w:b/>
                      <w:sz w:val="28"/>
                      <w:szCs w:val="28"/>
                    </w:rPr>
                    <w:t>-</w:t>
                  </w:r>
                </w:p>
              </w:txbxContent>
            </v:textbox>
            <w10:wrap type="square"/>
          </v:shape>
        </w:pict>
      </w:r>
    </w:p>
    <w:p w:rsidR="00FC105F" w:rsidRDefault="00FC105F" w:rsidP="00B21E92"/>
    <w:p w:rsidR="00FC105F" w:rsidRDefault="00FC105F" w:rsidP="00B21E92"/>
    <w:p w:rsidR="00FC105F" w:rsidRPr="00270420" w:rsidRDefault="00FC105F" w:rsidP="005E5D2E">
      <w:pPr>
        <w:spacing w:line="240" w:lineRule="atLeast"/>
        <w:rPr>
          <w:rFonts w:cs="Calibri"/>
          <w:sz w:val="36"/>
        </w:rPr>
      </w:pPr>
      <w:r>
        <w:rPr>
          <w:noProof/>
        </w:rPr>
        <w:pict>
          <v:group id="_x0000_s1132" style="position:absolute;margin-left:385.05pt;margin-top:2.5pt;width:53.75pt;height:20.05pt;z-index:251661312" coordorigin="8286,9203" coordsize="1892,401">
            <v:rect id="_x0000_s1133" style="position:absolute;left:8286;top:9203;width:1892;height:366" o:regroupid="5"/>
            <v:shape id="_x0000_s1134" type="#_x0000_t32" style="position:absolute;left:9079;top:9238;width:0;height:366" o:connectortype="straight" o:regroupid="5" strokeweight="1pt"/>
            <v:shape id="_x0000_s1135" type="#_x0000_t32" style="position:absolute;left:8677;top:9238;width:0;height:366" o:connectortype="straight" o:regroupid="5" strokeweight="1pt"/>
            <v:shape id="_x0000_s1136" type="#_x0000_t32" style="position:absolute;left:9434;top:9238;width:13;height:366" o:connectortype="straight" o:regroupid="5" strokeweight="1pt"/>
            <v:shape id="_x0000_s1137" type="#_x0000_t32" style="position:absolute;left:9788;top:9238;width:13;height:366" o:connectortype="straight" strokeweight="1pt"/>
          </v:group>
        </w:pict>
      </w:r>
      <w:r>
        <w:rPr>
          <w:noProof/>
        </w:rPr>
        <w:pict>
          <v:group id="_x0000_s1138" style="position:absolute;margin-left:144.35pt;margin-top:.15pt;width:38.35pt;height:18.3pt;z-index:251656192" coordorigin="6775,9522" coordsize="3013,339">
            <v:rect id="_x0000_s1139" style="position:absolute;left:6775;top:9522;width:3013;height:339"/>
            <v:shape id="_x0000_s1140" type="#_x0000_t32" style="position:absolute;left:8176;top:9522;width:0;height:339" o:connectortype="straight" strokeweight="1pt"/>
            <v:shape id="_x0000_s1141" type="#_x0000_t32" style="position:absolute;left:7452;top:9522;width:0;height:339" o:connectortype="straight" strokeweight="1pt"/>
            <v:shape id="_x0000_s1142" type="#_x0000_t32" style="position:absolute;left:8945;top:9522;width:12;height:339" o:connectortype="straight" strokeweight="1pt"/>
          </v:group>
        </w:pict>
      </w:r>
      <w:r>
        <w:rPr>
          <w:noProof/>
        </w:rPr>
        <w:pict>
          <v:group id="_x0000_s1143" style="position:absolute;margin-left:60.95pt;margin-top:18.45pt;width:43.45pt;height:16.95pt;z-index:251655168" coordorigin="6775,9522" coordsize="3013,339">
            <v:rect id="_x0000_s1144" style="position:absolute;left:6775;top:9522;width:3013;height:339"/>
            <v:shape id="_x0000_s1145" type="#_x0000_t32" style="position:absolute;left:8176;top:9522;width:0;height:339" o:connectortype="straight" strokeweight="1pt"/>
            <v:shape id="_x0000_s1146" type="#_x0000_t32" style="position:absolute;left:7452;top:9522;width:0;height:339" o:connectortype="straight" strokeweight="1pt"/>
            <v:shape id="_x0000_s1147" type="#_x0000_t32" style="position:absolute;left:8945;top:9522;width:12;height:339" o:connectortype="straight" strokeweight="1pt"/>
          </v:group>
        </w:pict>
      </w:r>
      <w:r>
        <w:tab/>
      </w:r>
      <w:r w:rsidRPr="00270420">
        <w:rPr>
          <w:rFonts w:ascii="Comic Sans MS" w:hAnsi="Comic Sans MS"/>
          <w:sz w:val="32"/>
        </w:rPr>
        <w:t xml:space="preserve">   </w:t>
      </w:r>
      <w:r w:rsidRPr="00270420">
        <w:rPr>
          <w:rFonts w:cs="Calibri"/>
          <w:sz w:val="36"/>
        </w:rPr>
        <w:t xml:space="preserve">   </w:t>
      </w:r>
      <w:r w:rsidRPr="00D106C4">
        <w:rPr>
          <w:rFonts w:cs="Calibri"/>
          <w:sz w:val="28"/>
          <w:szCs w:val="28"/>
        </w:rPr>
        <w:t>4</w:t>
      </w:r>
      <w:r>
        <w:rPr>
          <w:rFonts w:cs="Calibri"/>
          <w:sz w:val="28"/>
          <w:szCs w:val="28"/>
        </w:rPr>
        <w:t xml:space="preserve"> </w:t>
      </w:r>
      <w:r w:rsidRPr="00D106C4">
        <w:rPr>
          <w:rFonts w:cs="Calibri"/>
          <w:sz w:val="28"/>
          <w:szCs w:val="28"/>
        </w:rPr>
        <w:t>7</w:t>
      </w:r>
      <w:r>
        <w:rPr>
          <w:rFonts w:cs="Calibri"/>
          <w:sz w:val="28"/>
          <w:szCs w:val="28"/>
        </w:rPr>
        <w:t xml:space="preserve"> </w:t>
      </w:r>
      <w:r w:rsidRPr="00D106C4">
        <w:rPr>
          <w:rFonts w:cs="Calibri"/>
          <w:sz w:val="28"/>
          <w:szCs w:val="28"/>
        </w:rPr>
        <w:t>8</w:t>
      </w:r>
      <w:r>
        <w:rPr>
          <w:rFonts w:cs="Calibri"/>
          <w:sz w:val="28"/>
          <w:szCs w:val="28"/>
        </w:rPr>
        <w:t xml:space="preserve"> </w:t>
      </w:r>
      <w:r w:rsidRPr="00D106C4">
        <w:rPr>
          <w:rFonts w:cs="Calibri"/>
          <w:sz w:val="28"/>
          <w:szCs w:val="28"/>
        </w:rPr>
        <w:t xml:space="preserve">9 </w:t>
      </w:r>
      <w:r w:rsidRPr="00270420">
        <w:rPr>
          <w:rFonts w:cs="Calibri"/>
          <w:sz w:val="36"/>
        </w:rPr>
        <w:t xml:space="preserve">                        </w:t>
      </w:r>
      <w:r w:rsidRPr="00D106C4">
        <w:rPr>
          <w:rFonts w:cs="Calibri"/>
          <w:sz w:val="28"/>
          <w:szCs w:val="28"/>
        </w:rPr>
        <w:t>5 . 6  .</w:t>
      </w:r>
      <w:r w:rsidRPr="00270420">
        <w:rPr>
          <w:rFonts w:cs="Calibri"/>
          <w:sz w:val="36"/>
        </w:rPr>
        <w:t xml:space="preserve">         </w:t>
      </w:r>
      <w:r>
        <w:rPr>
          <w:rFonts w:cs="Calibri"/>
          <w:sz w:val="36"/>
        </w:rPr>
        <w:t xml:space="preserve">   </w:t>
      </w:r>
      <w:r w:rsidRPr="00F5205E">
        <w:rPr>
          <w:rFonts w:cs="Calibri"/>
          <w:sz w:val="28"/>
          <w:szCs w:val="28"/>
        </w:rPr>
        <w:t>67 0</w:t>
      </w:r>
      <w:r>
        <w:rPr>
          <w:rFonts w:cs="Calibri"/>
          <w:sz w:val="28"/>
          <w:szCs w:val="28"/>
        </w:rPr>
        <w:t xml:space="preserve"> </w:t>
      </w:r>
      <w:r w:rsidRPr="00F5205E">
        <w:rPr>
          <w:rFonts w:cs="Calibri"/>
          <w:sz w:val="28"/>
          <w:szCs w:val="28"/>
        </w:rPr>
        <w:t>9</w:t>
      </w:r>
      <w:r>
        <w:rPr>
          <w:rFonts w:cs="Calibri"/>
          <w:sz w:val="28"/>
          <w:szCs w:val="28"/>
        </w:rPr>
        <w:t xml:space="preserve"> </w:t>
      </w:r>
      <w:r w:rsidRPr="00F5205E">
        <w:rPr>
          <w:rFonts w:cs="Calibri"/>
          <w:sz w:val="28"/>
          <w:szCs w:val="28"/>
        </w:rPr>
        <w:t>2</w:t>
      </w:r>
      <w:r w:rsidRPr="00F5205E">
        <w:rPr>
          <w:rFonts w:cs="Calibri"/>
          <w:sz w:val="28"/>
          <w:szCs w:val="28"/>
        </w:rPr>
        <w:tab/>
      </w:r>
      <w:r>
        <w:rPr>
          <w:rFonts w:cs="Calibri"/>
          <w:sz w:val="36"/>
        </w:rPr>
        <w:tab/>
      </w:r>
      <w:r w:rsidRPr="00270420">
        <w:rPr>
          <w:rFonts w:cs="Calibri"/>
          <w:sz w:val="36"/>
        </w:rPr>
        <w:t xml:space="preserve"> </w:t>
      </w:r>
    </w:p>
    <w:p w:rsidR="00FC105F" w:rsidRPr="00270420" w:rsidRDefault="00FC105F" w:rsidP="00D106C4">
      <w:pPr>
        <w:tabs>
          <w:tab w:val="left" w:pos="7591"/>
        </w:tabs>
        <w:spacing w:line="240" w:lineRule="atLeast"/>
        <w:rPr>
          <w:rFonts w:ascii="Comic Sans MS" w:hAnsi="Comic Sans MS"/>
          <w:sz w:val="32"/>
        </w:rPr>
      </w:pPr>
      <w:r>
        <w:rPr>
          <w:noProof/>
        </w:rPr>
        <w:pict>
          <v:shape id="_x0000_s1148" type="#_x0000_t32" style="position:absolute;margin-left:40.15pt;margin-top:22.65pt;width:70.1pt;height:.05pt;z-index:251652096" o:connectortype="straight"/>
        </w:pict>
      </w:r>
      <w:r>
        <w:rPr>
          <w:noProof/>
        </w:rPr>
        <w:pict>
          <v:shape id="_x0000_s1149" type="#_x0000_t32" style="position:absolute;margin-left:370.45pt;margin-top:22.7pt;width:84.8pt;height:0;z-index:251660288" o:connectortype="straight"/>
        </w:pict>
      </w:r>
      <w:r>
        <w:rPr>
          <w:noProof/>
        </w:rPr>
        <w:pict>
          <v:shape id="_x0000_s1150" type="#_x0000_t32" style="position:absolute;margin-left:289.9pt;margin-top:22.7pt;width:61.4pt;height:0;z-index:251659264" o:connectortype="straight"/>
        </w:pict>
      </w:r>
      <w:r>
        <w:rPr>
          <w:noProof/>
        </w:rPr>
        <w:pict>
          <v:group id="_x0000_s1151" style="position:absolute;margin-left:308.2pt;margin-top:.1pt;width:38.45pt;height:18.3pt;z-index:251658240" coordorigin="6775,9522" coordsize="3013,339">
            <v:rect id="_x0000_s1152" style="position:absolute;left:6775;top:9522;width:3013;height:339"/>
            <v:shape id="_x0000_s1153" type="#_x0000_t32" style="position:absolute;left:8176;top:9522;width:0;height:339" o:connectortype="straight" strokeweight="1pt"/>
            <v:shape id="_x0000_s1154" type="#_x0000_t32" style="position:absolute;left:7452;top:9522;width:0;height:339" o:connectortype="straight" strokeweight="1pt"/>
            <v:shape id="_x0000_s1155" type="#_x0000_t32" style="position:absolute;left:8945;top:9522;width:12;height:339" o:connectortype="straight" strokeweight="1pt"/>
          </v:group>
        </w:pict>
      </w:r>
      <w:r>
        <w:rPr>
          <w:noProof/>
        </w:rPr>
        <w:pict>
          <v:shape id="_x0000_s1156" type="#_x0000_t32" style="position:absolute;margin-left:200.8pt;margin-top:18.35pt;width:69.55pt;height:.05pt;flip:y;z-index:251657216" o:connectortype="straight" strokeweight="1pt"/>
        </w:pict>
      </w:r>
      <w:r>
        <w:rPr>
          <w:noProof/>
        </w:rPr>
        <w:pict>
          <v:shape id="_x0000_s1157" type="#_x0000_t32" style="position:absolute;margin-left:124.15pt;margin-top:18.35pt;width:64.3pt;height:.05pt;z-index:251653120" o:connectortype="straight"/>
        </w:pict>
      </w:r>
      <w:r>
        <w:rPr>
          <w:rFonts w:cs="Calibri"/>
          <w:sz w:val="36"/>
        </w:rPr>
        <w:t xml:space="preserve">          +                + </w:t>
      </w:r>
      <w:r w:rsidRPr="00D106C4">
        <w:rPr>
          <w:rFonts w:cs="Calibri"/>
          <w:sz w:val="28"/>
          <w:szCs w:val="28"/>
        </w:rPr>
        <w:t xml:space="preserve"> 7</w:t>
      </w:r>
      <w:r>
        <w:rPr>
          <w:rFonts w:cs="Calibri"/>
          <w:sz w:val="28"/>
          <w:szCs w:val="28"/>
        </w:rPr>
        <w:t xml:space="preserve"> </w:t>
      </w:r>
      <w:r w:rsidRPr="00D106C4">
        <w:rPr>
          <w:rFonts w:cs="Calibri"/>
          <w:sz w:val="28"/>
          <w:szCs w:val="28"/>
        </w:rPr>
        <w:t>8</w:t>
      </w:r>
      <w:r>
        <w:rPr>
          <w:rFonts w:cs="Calibri"/>
          <w:sz w:val="28"/>
          <w:szCs w:val="28"/>
        </w:rPr>
        <w:t xml:space="preserve"> </w:t>
      </w:r>
      <w:r w:rsidRPr="00D106C4">
        <w:rPr>
          <w:rFonts w:cs="Calibri"/>
          <w:sz w:val="28"/>
          <w:szCs w:val="28"/>
        </w:rPr>
        <w:t>5</w:t>
      </w:r>
      <w:r>
        <w:rPr>
          <w:rFonts w:cs="Calibri"/>
          <w:sz w:val="28"/>
          <w:szCs w:val="28"/>
        </w:rPr>
        <w:t xml:space="preserve"> </w:t>
      </w:r>
      <w:r w:rsidRPr="00D106C4">
        <w:rPr>
          <w:rFonts w:cs="Calibri"/>
          <w:sz w:val="28"/>
          <w:szCs w:val="28"/>
        </w:rPr>
        <w:t xml:space="preserve">9    </w:t>
      </w:r>
      <w:r>
        <w:rPr>
          <w:rFonts w:cs="Calibri"/>
          <w:sz w:val="36"/>
        </w:rPr>
        <w:t xml:space="preserve">+ </w:t>
      </w:r>
      <w:r w:rsidRPr="00D106C4">
        <w:rPr>
          <w:rFonts w:cs="Calibri"/>
          <w:sz w:val="28"/>
          <w:szCs w:val="28"/>
        </w:rPr>
        <w:t>. 7 4 5</w:t>
      </w:r>
      <w:r>
        <w:rPr>
          <w:rFonts w:cs="Calibri"/>
          <w:sz w:val="36"/>
        </w:rPr>
        <w:t xml:space="preserve">          -                -  </w:t>
      </w:r>
      <w:r w:rsidRPr="00F5205E">
        <w:rPr>
          <w:rFonts w:cs="Calibri"/>
          <w:sz w:val="28"/>
          <w:szCs w:val="28"/>
        </w:rPr>
        <w:t>2</w:t>
      </w:r>
      <w:r>
        <w:rPr>
          <w:rFonts w:cs="Calibri"/>
          <w:sz w:val="28"/>
          <w:szCs w:val="28"/>
        </w:rPr>
        <w:t xml:space="preserve"> </w:t>
      </w:r>
      <w:r w:rsidRPr="00F5205E">
        <w:rPr>
          <w:rFonts w:cs="Calibri"/>
          <w:sz w:val="28"/>
          <w:szCs w:val="28"/>
        </w:rPr>
        <w:t xml:space="preserve">3 </w:t>
      </w:r>
      <w:r>
        <w:rPr>
          <w:rFonts w:cs="Calibri"/>
          <w:sz w:val="28"/>
          <w:szCs w:val="28"/>
        </w:rPr>
        <w:t xml:space="preserve"> </w:t>
      </w:r>
      <w:r w:rsidRPr="00F5205E">
        <w:rPr>
          <w:rFonts w:cs="Calibri"/>
          <w:sz w:val="28"/>
          <w:szCs w:val="28"/>
        </w:rPr>
        <w:t>0</w:t>
      </w:r>
      <w:r>
        <w:rPr>
          <w:rFonts w:cs="Calibri"/>
          <w:sz w:val="28"/>
          <w:szCs w:val="28"/>
        </w:rPr>
        <w:t xml:space="preserve"> </w:t>
      </w:r>
      <w:r w:rsidRPr="00F5205E">
        <w:rPr>
          <w:rFonts w:cs="Calibri"/>
          <w:sz w:val="28"/>
          <w:szCs w:val="28"/>
        </w:rPr>
        <w:t>0</w:t>
      </w:r>
      <w:r>
        <w:rPr>
          <w:rFonts w:cs="Calibri"/>
          <w:sz w:val="28"/>
          <w:szCs w:val="28"/>
        </w:rPr>
        <w:t xml:space="preserve"> </w:t>
      </w:r>
      <w:r w:rsidRPr="00F5205E">
        <w:rPr>
          <w:rFonts w:cs="Calibri"/>
          <w:sz w:val="28"/>
          <w:szCs w:val="28"/>
        </w:rPr>
        <w:t>4</w:t>
      </w:r>
      <w:r w:rsidRPr="00270420">
        <w:rPr>
          <w:rFonts w:cs="Calibri"/>
          <w:sz w:val="36"/>
        </w:rPr>
        <w:t xml:space="preserve">          </w:t>
      </w:r>
      <w:r w:rsidRPr="00270420">
        <w:rPr>
          <w:rFonts w:cs="Calibri"/>
          <w:sz w:val="36"/>
        </w:rPr>
        <w:br/>
      </w:r>
      <w:r w:rsidRPr="00D106C4">
        <w:rPr>
          <w:rFonts w:cs="Calibri"/>
          <w:b/>
          <w:sz w:val="28"/>
          <w:szCs w:val="28"/>
        </w:rPr>
        <w:t xml:space="preserve">           </w:t>
      </w:r>
      <w:r>
        <w:rPr>
          <w:rFonts w:cs="Calibri"/>
          <w:b/>
          <w:sz w:val="28"/>
          <w:szCs w:val="28"/>
        </w:rPr>
        <w:t xml:space="preserve">      </w:t>
      </w:r>
      <w:r w:rsidRPr="00D106C4">
        <w:rPr>
          <w:rFonts w:cs="Calibri"/>
          <w:b/>
          <w:sz w:val="28"/>
          <w:szCs w:val="28"/>
        </w:rPr>
        <w:t xml:space="preserve"> </w:t>
      </w:r>
      <w:r w:rsidRPr="00D106C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Pr="00D106C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Pr="00D106C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D106C4">
        <w:rPr>
          <w:b/>
          <w:sz w:val="28"/>
          <w:szCs w:val="28"/>
        </w:rPr>
        <w:t>5</w:t>
      </w:r>
      <w:r w:rsidRPr="008118E1">
        <w:rPr>
          <w:sz w:val="36"/>
          <w:szCs w:val="36"/>
        </w:rPr>
        <w:t xml:space="preserve">        </w:t>
      </w:r>
      <w:r w:rsidRPr="00D106C4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Pr="00D106C4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D106C4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D106C4">
        <w:rPr>
          <w:sz w:val="28"/>
          <w:szCs w:val="28"/>
        </w:rPr>
        <w:t>8</w:t>
      </w:r>
      <w:r w:rsidRPr="008118E1">
        <w:rPr>
          <w:sz w:val="36"/>
          <w:szCs w:val="36"/>
        </w:rPr>
        <w:t xml:space="preserve">     </w:t>
      </w:r>
      <w:r w:rsidRPr="00D106C4">
        <w:rPr>
          <w:sz w:val="28"/>
          <w:szCs w:val="28"/>
        </w:rPr>
        <w:t>2 6 .  7</w:t>
      </w:r>
      <w:r w:rsidRPr="008118E1">
        <w:rPr>
          <w:sz w:val="36"/>
          <w:szCs w:val="36"/>
        </w:rPr>
        <w:t xml:space="preserve">       </w:t>
      </w:r>
      <w:r>
        <w:rPr>
          <w:sz w:val="36"/>
          <w:szCs w:val="36"/>
        </w:rPr>
        <w:t xml:space="preserve">      </w:t>
      </w:r>
      <w:r>
        <w:rPr>
          <w:sz w:val="28"/>
          <w:szCs w:val="28"/>
        </w:rPr>
        <w:t xml:space="preserve">59 </w:t>
      </w:r>
      <w:r w:rsidRPr="00F5205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F5205E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F5205E">
        <w:rPr>
          <w:sz w:val="28"/>
          <w:szCs w:val="28"/>
        </w:rPr>
        <w:t>8</w:t>
      </w:r>
      <w:r>
        <w:rPr>
          <w:sz w:val="36"/>
          <w:szCs w:val="36"/>
        </w:rPr>
        <w:tab/>
        <w:t xml:space="preserve"> </w:t>
      </w:r>
      <w:r w:rsidRPr="00F5205E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F5205E">
        <w:rPr>
          <w:sz w:val="28"/>
          <w:szCs w:val="28"/>
        </w:rPr>
        <w:t xml:space="preserve">8 </w:t>
      </w:r>
      <w:r>
        <w:rPr>
          <w:sz w:val="28"/>
          <w:szCs w:val="28"/>
        </w:rPr>
        <w:t xml:space="preserve"> </w:t>
      </w:r>
      <w:r w:rsidRPr="00F5205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F5205E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F5205E">
        <w:rPr>
          <w:sz w:val="28"/>
          <w:szCs w:val="28"/>
        </w:rPr>
        <w:t>9</w:t>
      </w:r>
    </w:p>
    <w:p w:rsidR="00FC105F" w:rsidRDefault="00FC105F" w:rsidP="00F5205E">
      <w:pPr>
        <w:tabs>
          <w:tab w:val="left" w:pos="3150"/>
          <w:tab w:val="left" w:pos="7290"/>
        </w:tabs>
        <w:rPr>
          <w:rFonts w:ascii="Cambria" w:hAnsi="Cambria"/>
          <w:b/>
          <w:i/>
        </w:rPr>
      </w:pPr>
      <w:r>
        <w:rPr>
          <w:noProof/>
        </w:rPr>
        <w:pict>
          <v:shape id="_x0000_s1158" type="#_x0000_t13" style="position:absolute;margin-left:9.65pt;margin-top:6.6pt;width:30.5pt;height:33.15pt;z-index:251650048" fillcolor="#92cddc">
            <v:textbox style="mso-next-textbox:#_x0000_s1158">
              <w:txbxContent>
                <w:p w:rsidR="00FC105F" w:rsidRPr="00DB56EB" w:rsidRDefault="00FC105F" w:rsidP="005E5D2E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DB56EB">
                    <w:rPr>
                      <w:b/>
                      <w:sz w:val="28"/>
                      <w:szCs w:val="28"/>
                    </w:rPr>
                    <w:t>-</w:t>
                  </w:r>
                </w:p>
              </w:txbxContent>
            </v:textbox>
            <w10:wrap type="square"/>
          </v:shape>
        </w:pict>
      </w:r>
      <w:r w:rsidRPr="00F5205E">
        <w:rPr>
          <w:rFonts w:ascii="Cambria" w:hAnsi="Cambria"/>
          <w:b/>
          <w:i/>
        </w:rPr>
        <w:t xml:space="preserve">          </w:t>
      </w:r>
    </w:p>
    <w:p w:rsidR="00FC105F" w:rsidRPr="00F5205E" w:rsidRDefault="00FC105F" w:rsidP="00F5205E">
      <w:pPr>
        <w:tabs>
          <w:tab w:val="left" w:pos="3150"/>
          <w:tab w:val="left" w:pos="7290"/>
        </w:tabs>
        <w:rPr>
          <w:rFonts w:ascii="Cambria" w:hAnsi="Cambria"/>
          <w:b/>
          <w:i/>
        </w:rPr>
      </w:pPr>
      <w:r w:rsidRPr="00F5205E">
        <w:rPr>
          <w:rFonts w:ascii="Cambria" w:hAnsi="Cambria"/>
          <w:b/>
          <w:i/>
        </w:rPr>
        <w:t xml:space="preserve">  </w:t>
      </w:r>
      <w:r w:rsidRPr="00F5205E">
        <w:rPr>
          <w:rFonts w:ascii="Cambria" w:hAnsi="Cambria"/>
          <w:b/>
          <w:i/>
        </w:rPr>
        <w:tab/>
        <w:t xml:space="preserve"> </w:t>
      </w:r>
      <w:r w:rsidRPr="00F5205E">
        <w:rPr>
          <w:rFonts w:ascii="Cambria" w:hAnsi="Cambria"/>
          <w:b/>
          <w:i/>
        </w:rPr>
        <w:tab/>
        <w:t xml:space="preserve">       </w:t>
      </w:r>
      <w:r w:rsidRPr="00F5205E">
        <w:rPr>
          <w:rFonts w:ascii="Cambria" w:hAnsi="Cambria"/>
          <w:b/>
          <w:bCs/>
          <w:i/>
          <w:color w:val="000000"/>
          <w:spacing w:val="-5"/>
        </w:rPr>
        <w:t xml:space="preserve">                             </w:t>
      </w:r>
    </w:p>
    <w:p w:rsidR="00FC105F" w:rsidRDefault="00FC105F" w:rsidP="00B21E92"/>
    <w:p w:rsidR="00FC105F" w:rsidRDefault="00FC105F" w:rsidP="00B21E92"/>
    <w:p w:rsidR="00FC105F" w:rsidRDefault="00FC105F" w:rsidP="00B21E92"/>
    <w:p w:rsidR="00FC105F" w:rsidRDefault="00FC105F" w:rsidP="00B21E92"/>
    <w:p w:rsidR="00FC105F" w:rsidRPr="00B21E92" w:rsidRDefault="00FC105F" w:rsidP="00B21E92"/>
    <w:p w:rsidR="00FC105F" w:rsidRPr="00B21E92" w:rsidRDefault="00FC105F" w:rsidP="00B21E92"/>
    <w:p w:rsidR="00FC105F" w:rsidRPr="00B21E92" w:rsidRDefault="00FC105F" w:rsidP="00B21E92"/>
    <w:p w:rsidR="00FC105F" w:rsidRPr="00B21E92" w:rsidRDefault="00FC105F" w:rsidP="00B21E92"/>
    <w:p w:rsidR="00FC105F" w:rsidRDefault="00FC105F" w:rsidP="00B21E92"/>
    <w:p w:rsidR="00FC105F" w:rsidRPr="00B21E92" w:rsidRDefault="00FC105F" w:rsidP="00B21E92">
      <w:pPr>
        <w:tabs>
          <w:tab w:val="left" w:pos="1074"/>
        </w:tabs>
      </w:pPr>
      <w:r>
        <w:rPr>
          <w:noProof/>
        </w:rPr>
        <w:pict>
          <v:shape id="_x0000_s1159" type="#_x0000_t62" style="position:absolute;margin-left:20.8pt;margin-top:28.55pt;width:287.4pt;height:48pt;z-index:251642880" adj="-2503,6975">
            <v:textbox style="mso-next-textbox:#_x0000_s1159">
              <w:txbxContent>
                <w:p w:rsidR="00FC105F" w:rsidRDefault="00FC105F"/>
              </w:txbxContent>
            </v:textbox>
          </v:shape>
        </w:pict>
      </w:r>
      <w:r>
        <w:rPr>
          <w:noProof/>
        </w:rPr>
        <w:pict>
          <v:shape id="Resim 10" o:spid="_x0000_s1160" type="#_x0000_t75" alt="http://t0.gstatic.com/images?q=tbn:ANd9GcT1Fnb_mbGEf5goai2ucTAZgrdKywuSlbDHv4Ct7psXjbINJFUs-nscjbE" style="position:absolute;margin-left:427.5pt;margin-top:102.3pt;width:59.75pt;height:47.45pt;z-index:251633664;visibility:visible">
            <v:imagedata r:id="rId28" o:title=""/>
            <w10:wrap type="square"/>
          </v:shape>
        </w:pict>
      </w:r>
      <w:r>
        <w:rPr>
          <w:noProof/>
        </w:rPr>
        <w:pict>
          <v:shape id="_x0000_s1161" type="#_x0000_t61" style="position:absolute;margin-left:228.2pt;margin-top:1.55pt;width:199.9pt;height:27pt;z-index:251654144" adj="-1551,5160" fillcolor="#ccc0d9">
            <v:shadow on="t" opacity=".5"/>
            <v:textbox style="mso-next-textbox:#_x0000_s1161">
              <w:txbxContent>
                <w:p w:rsidR="00FC105F" w:rsidRPr="00AC74A4" w:rsidRDefault="00FC105F" w:rsidP="005E5D2E">
                  <w:pPr>
                    <w:ind w:right="-316"/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13</w:t>
                  </w:r>
                  <w:r w:rsidRPr="0027042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Aşağıdaki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problemi çözelim.(9p)</w:t>
                  </w:r>
                </w:p>
                <w:p w:rsidR="00FC105F" w:rsidRPr="00745210" w:rsidRDefault="00FC105F" w:rsidP="005E5D2E">
                  <w:pPr>
                    <w:ind w:right="-316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</w:p>
                <w:p w:rsidR="00FC105F" w:rsidRDefault="00FC105F" w:rsidP="005E5D2E">
                  <w:pPr>
                    <w:ind w:right="-316"/>
                  </w:pPr>
                </w:p>
              </w:txbxContent>
            </v:textbox>
          </v:shape>
        </w:pict>
      </w:r>
      <w:r>
        <w:tab/>
      </w:r>
    </w:p>
    <w:sectPr w:rsidR="00FC105F" w:rsidRPr="00B21E92" w:rsidSect="0040665F">
      <w:type w:val="continuous"/>
      <w:pgSz w:w="11906" w:h="16838"/>
      <w:pgMar w:top="851" w:right="566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74A2"/>
    <w:multiLevelType w:val="hybridMultilevel"/>
    <w:tmpl w:val="18F001D8"/>
    <w:lvl w:ilvl="0" w:tplc="C1C4F7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812AA3"/>
    <w:multiLevelType w:val="hybridMultilevel"/>
    <w:tmpl w:val="B856353A"/>
    <w:lvl w:ilvl="0" w:tplc="1FF679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F211F5"/>
    <w:multiLevelType w:val="hybridMultilevel"/>
    <w:tmpl w:val="4EB25D58"/>
    <w:lvl w:ilvl="0" w:tplc="1FB4AE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CA24D5"/>
    <w:multiLevelType w:val="hybridMultilevel"/>
    <w:tmpl w:val="0A7A4160"/>
    <w:lvl w:ilvl="0" w:tplc="7C928D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D41A3D"/>
    <w:multiLevelType w:val="hybridMultilevel"/>
    <w:tmpl w:val="37E2400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18394C"/>
    <w:multiLevelType w:val="hybridMultilevel"/>
    <w:tmpl w:val="973A1378"/>
    <w:lvl w:ilvl="0" w:tplc="80FA5DA0">
      <w:start w:val="1"/>
      <w:numFmt w:val="upperLetter"/>
      <w:lvlText w:val="%1)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6D56AF"/>
    <w:multiLevelType w:val="hybridMultilevel"/>
    <w:tmpl w:val="F132A854"/>
    <w:lvl w:ilvl="0" w:tplc="27AE941A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4BB111FD"/>
    <w:multiLevelType w:val="hybridMultilevel"/>
    <w:tmpl w:val="B1129F34"/>
    <w:lvl w:ilvl="0" w:tplc="FD1CE3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EE32E6E"/>
    <w:multiLevelType w:val="hybridMultilevel"/>
    <w:tmpl w:val="E4F649EC"/>
    <w:lvl w:ilvl="0" w:tplc="21A29030">
      <w:start w:val="1"/>
      <w:numFmt w:val="upperLetter"/>
      <w:lvlText w:val="%1)"/>
      <w:lvlJc w:val="left"/>
      <w:pPr>
        <w:ind w:left="13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9">
    <w:nsid w:val="5E164644"/>
    <w:multiLevelType w:val="hybridMultilevel"/>
    <w:tmpl w:val="B240AD44"/>
    <w:lvl w:ilvl="0" w:tplc="7B3AEE62">
      <w:start w:val="800"/>
      <w:numFmt w:val="decimal"/>
      <w:lvlText w:val="%1"/>
      <w:lvlJc w:val="left"/>
      <w:pPr>
        <w:ind w:left="810" w:hanging="45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E7442C7"/>
    <w:multiLevelType w:val="hybridMultilevel"/>
    <w:tmpl w:val="D97C075E"/>
    <w:lvl w:ilvl="0" w:tplc="915846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96732B"/>
    <w:multiLevelType w:val="hybridMultilevel"/>
    <w:tmpl w:val="B25881D4"/>
    <w:lvl w:ilvl="0" w:tplc="55EE1E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9C33E1A"/>
    <w:multiLevelType w:val="hybridMultilevel"/>
    <w:tmpl w:val="C7C2EE02"/>
    <w:lvl w:ilvl="0" w:tplc="089CCB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B6B2855"/>
    <w:multiLevelType w:val="hybridMultilevel"/>
    <w:tmpl w:val="10585D46"/>
    <w:lvl w:ilvl="0" w:tplc="4948E314">
      <w:start w:val="412"/>
      <w:numFmt w:val="decimal"/>
      <w:lvlText w:val="%1"/>
      <w:lvlJc w:val="left"/>
      <w:pPr>
        <w:ind w:left="756" w:hanging="396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BF14E4"/>
    <w:multiLevelType w:val="hybridMultilevel"/>
    <w:tmpl w:val="00622F2A"/>
    <w:lvl w:ilvl="0" w:tplc="B2F294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424534A"/>
    <w:multiLevelType w:val="hybridMultilevel"/>
    <w:tmpl w:val="4AFACC80"/>
    <w:lvl w:ilvl="0" w:tplc="448E85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452B94"/>
    <w:multiLevelType w:val="hybridMultilevel"/>
    <w:tmpl w:val="3F90F1D2"/>
    <w:lvl w:ilvl="0" w:tplc="E5D6D0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3"/>
  </w:num>
  <w:num w:numId="3">
    <w:abstractNumId w:val="4"/>
  </w:num>
  <w:num w:numId="4">
    <w:abstractNumId w:val="8"/>
  </w:num>
  <w:num w:numId="5">
    <w:abstractNumId w:val="3"/>
  </w:num>
  <w:num w:numId="6">
    <w:abstractNumId w:val="0"/>
  </w:num>
  <w:num w:numId="7">
    <w:abstractNumId w:val="12"/>
  </w:num>
  <w:num w:numId="8">
    <w:abstractNumId w:val="15"/>
  </w:num>
  <w:num w:numId="9">
    <w:abstractNumId w:val="16"/>
  </w:num>
  <w:num w:numId="10">
    <w:abstractNumId w:val="6"/>
  </w:num>
  <w:num w:numId="11">
    <w:abstractNumId w:val="1"/>
  </w:num>
  <w:num w:numId="12">
    <w:abstractNumId w:val="11"/>
  </w:num>
  <w:num w:numId="13">
    <w:abstractNumId w:val="7"/>
  </w:num>
  <w:num w:numId="14">
    <w:abstractNumId w:val="5"/>
  </w:num>
  <w:num w:numId="15">
    <w:abstractNumId w:val="14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3D11"/>
    <w:rsid w:val="000013A8"/>
    <w:rsid w:val="00001D8B"/>
    <w:rsid w:val="0000335E"/>
    <w:rsid w:val="000043DD"/>
    <w:rsid w:val="00004A3B"/>
    <w:rsid w:val="00004D38"/>
    <w:rsid w:val="000135FE"/>
    <w:rsid w:val="00014074"/>
    <w:rsid w:val="000215F4"/>
    <w:rsid w:val="00026457"/>
    <w:rsid w:val="0002723C"/>
    <w:rsid w:val="00027446"/>
    <w:rsid w:val="0003070A"/>
    <w:rsid w:val="0003121D"/>
    <w:rsid w:val="000315B0"/>
    <w:rsid w:val="00031743"/>
    <w:rsid w:val="0003182F"/>
    <w:rsid w:val="00034AE7"/>
    <w:rsid w:val="00036242"/>
    <w:rsid w:val="00036D6A"/>
    <w:rsid w:val="00036E2F"/>
    <w:rsid w:val="0003737E"/>
    <w:rsid w:val="0004179B"/>
    <w:rsid w:val="00041FFE"/>
    <w:rsid w:val="000445B2"/>
    <w:rsid w:val="000448F8"/>
    <w:rsid w:val="00045510"/>
    <w:rsid w:val="00050FB9"/>
    <w:rsid w:val="0005215B"/>
    <w:rsid w:val="000534E7"/>
    <w:rsid w:val="000535AC"/>
    <w:rsid w:val="000536F4"/>
    <w:rsid w:val="000547B9"/>
    <w:rsid w:val="00054B6B"/>
    <w:rsid w:val="000602EB"/>
    <w:rsid w:val="00061729"/>
    <w:rsid w:val="0006242F"/>
    <w:rsid w:val="00064C17"/>
    <w:rsid w:val="00066446"/>
    <w:rsid w:val="00066D88"/>
    <w:rsid w:val="00070B0B"/>
    <w:rsid w:val="000719F2"/>
    <w:rsid w:val="00072410"/>
    <w:rsid w:val="00073DE2"/>
    <w:rsid w:val="00073FC6"/>
    <w:rsid w:val="0008033E"/>
    <w:rsid w:val="00081463"/>
    <w:rsid w:val="000840BC"/>
    <w:rsid w:val="00084BE3"/>
    <w:rsid w:val="00085B1D"/>
    <w:rsid w:val="00086825"/>
    <w:rsid w:val="00091786"/>
    <w:rsid w:val="000A1D5A"/>
    <w:rsid w:val="000A67A2"/>
    <w:rsid w:val="000A7B53"/>
    <w:rsid w:val="000B3906"/>
    <w:rsid w:val="000B49C7"/>
    <w:rsid w:val="000C028B"/>
    <w:rsid w:val="000C111A"/>
    <w:rsid w:val="000C1302"/>
    <w:rsid w:val="000C1944"/>
    <w:rsid w:val="000C257B"/>
    <w:rsid w:val="000C5C1F"/>
    <w:rsid w:val="000C7B3B"/>
    <w:rsid w:val="000D079A"/>
    <w:rsid w:val="000D0C65"/>
    <w:rsid w:val="000D0D89"/>
    <w:rsid w:val="000D1080"/>
    <w:rsid w:val="000D12D8"/>
    <w:rsid w:val="000D2DC2"/>
    <w:rsid w:val="000D4B98"/>
    <w:rsid w:val="000D7980"/>
    <w:rsid w:val="000E08C1"/>
    <w:rsid w:val="000E0A25"/>
    <w:rsid w:val="000E1365"/>
    <w:rsid w:val="000E1BB2"/>
    <w:rsid w:val="000E55B1"/>
    <w:rsid w:val="000F0CD0"/>
    <w:rsid w:val="000F2AC5"/>
    <w:rsid w:val="000F411E"/>
    <w:rsid w:val="000F6464"/>
    <w:rsid w:val="000F7389"/>
    <w:rsid w:val="00103DFA"/>
    <w:rsid w:val="0010712A"/>
    <w:rsid w:val="001079FD"/>
    <w:rsid w:val="00110733"/>
    <w:rsid w:val="001129B0"/>
    <w:rsid w:val="00113888"/>
    <w:rsid w:val="0011494B"/>
    <w:rsid w:val="00116064"/>
    <w:rsid w:val="0012408C"/>
    <w:rsid w:val="00124740"/>
    <w:rsid w:val="00124C28"/>
    <w:rsid w:val="00125236"/>
    <w:rsid w:val="00125597"/>
    <w:rsid w:val="00126F96"/>
    <w:rsid w:val="00127E0B"/>
    <w:rsid w:val="0013173D"/>
    <w:rsid w:val="00132202"/>
    <w:rsid w:val="001328A6"/>
    <w:rsid w:val="0013536E"/>
    <w:rsid w:val="00135CB4"/>
    <w:rsid w:val="0014222A"/>
    <w:rsid w:val="00143A5A"/>
    <w:rsid w:val="00144335"/>
    <w:rsid w:val="00147FC6"/>
    <w:rsid w:val="00151BE2"/>
    <w:rsid w:val="00153336"/>
    <w:rsid w:val="00153F1F"/>
    <w:rsid w:val="00160193"/>
    <w:rsid w:val="00160839"/>
    <w:rsid w:val="001611BC"/>
    <w:rsid w:val="001614EE"/>
    <w:rsid w:val="001622AB"/>
    <w:rsid w:val="00162704"/>
    <w:rsid w:val="00165B73"/>
    <w:rsid w:val="001668F2"/>
    <w:rsid w:val="00170B52"/>
    <w:rsid w:val="00172EF3"/>
    <w:rsid w:val="00174254"/>
    <w:rsid w:val="00176644"/>
    <w:rsid w:val="0017776B"/>
    <w:rsid w:val="001818FF"/>
    <w:rsid w:val="00182645"/>
    <w:rsid w:val="00183304"/>
    <w:rsid w:val="00186847"/>
    <w:rsid w:val="0019097D"/>
    <w:rsid w:val="00191306"/>
    <w:rsid w:val="00192F9B"/>
    <w:rsid w:val="0019321C"/>
    <w:rsid w:val="00193A63"/>
    <w:rsid w:val="00193BAF"/>
    <w:rsid w:val="001A002B"/>
    <w:rsid w:val="001A0466"/>
    <w:rsid w:val="001A13E7"/>
    <w:rsid w:val="001A21D8"/>
    <w:rsid w:val="001A45FF"/>
    <w:rsid w:val="001B00D4"/>
    <w:rsid w:val="001B03CC"/>
    <w:rsid w:val="001B0726"/>
    <w:rsid w:val="001B7C03"/>
    <w:rsid w:val="001C17BD"/>
    <w:rsid w:val="001C20F3"/>
    <w:rsid w:val="001C58EC"/>
    <w:rsid w:val="001C5BDE"/>
    <w:rsid w:val="001C6236"/>
    <w:rsid w:val="001D1743"/>
    <w:rsid w:val="001D1780"/>
    <w:rsid w:val="001D1A67"/>
    <w:rsid w:val="001D3841"/>
    <w:rsid w:val="001D5583"/>
    <w:rsid w:val="001D71D8"/>
    <w:rsid w:val="001D7498"/>
    <w:rsid w:val="001E7C84"/>
    <w:rsid w:val="001F2060"/>
    <w:rsid w:val="001F2502"/>
    <w:rsid w:val="00201412"/>
    <w:rsid w:val="00202E34"/>
    <w:rsid w:val="00202F1F"/>
    <w:rsid w:val="002030A0"/>
    <w:rsid w:val="002063D7"/>
    <w:rsid w:val="00206B6A"/>
    <w:rsid w:val="00207532"/>
    <w:rsid w:val="00207E19"/>
    <w:rsid w:val="00211944"/>
    <w:rsid w:val="0021566A"/>
    <w:rsid w:val="00216C4E"/>
    <w:rsid w:val="00222B0F"/>
    <w:rsid w:val="00222BE8"/>
    <w:rsid w:val="0022779F"/>
    <w:rsid w:val="002325DF"/>
    <w:rsid w:val="00242EF5"/>
    <w:rsid w:val="002432AF"/>
    <w:rsid w:val="0024471C"/>
    <w:rsid w:val="00246F7F"/>
    <w:rsid w:val="00253D49"/>
    <w:rsid w:val="00256A1C"/>
    <w:rsid w:val="00262721"/>
    <w:rsid w:val="0026303F"/>
    <w:rsid w:val="002637C6"/>
    <w:rsid w:val="002653E1"/>
    <w:rsid w:val="002657E9"/>
    <w:rsid w:val="00266B57"/>
    <w:rsid w:val="00267185"/>
    <w:rsid w:val="002678EC"/>
    <w:rsid w:val="00270420"/>
    <w:rsid w:val="0027247F"/>
    <w:rsid w:val="002728D7"/>
    <w:rsid w:val="002744A2"/>
    <w:rsid w:val="002752ED"/>
    <w:rsid w:val="00276EB5"/>
    <w:rsid w:val="002774BC"/>
    <w:rsid w:val="00280444"/>
    <w:rsid w:val="00281D7D"/>
    <w:rsid w:val="00281FCD"/>
    <w:rsid w:val="002833DB"/>
    <w:rsid w:val="00284C5A"/>
    <w:rsid w:val="00284CFC"/>
    <w:rsid w:val="00285BAD"/>
    <w:rsid w:val="002872FD"/>
    <w:rsid w:val="0029239E"/>
    <w:rsid w:val="00292616"/>
    <w:rsid w:val="00293BD8"/>
    <w:rsid w:val="0029797A"/>
    <w:rsid w:val="002A0311"/>
    <w:rsid w:val="002A5EA1"/>
    <w:rsid w:val="002A691E"/>
    <w:rsid w:val="002B000C"/>
    <w:rsid w:val="002B1C68"/>
    <w:rsid w:val="002B2644"/>
    <w:rsid w:val="002B27C2"/>
    <w:rsid w:val="002B3556"/>
    <w:rsid w:val="002B4DB5"/>
    <w:rsid w:val="002B5017"/>
    <w:rsid w:val="002B74F1"/>
    <w:rsid w:val="002B7823"/>
    <w:rsid w:val="002C0DBF"/>
    <w:rsid w:val="002C1E22"/>
    <w:rsid w:val="002C2641"/>
    <w:rsid w:val="002C35D3"/>
    <w:rsid w:val="002C3B85"/>
    <w:rsid w:val="002C4C92"/>
    <w:rsid w:val="002C53E4"/>
    <w:rsid w:val="002C5E6A"/>
    <w:rsid w:val="002C693B"/>
    <w:rsid w:val="002D21AA"/>
    <w:rsid w:val="002D24A4"/>
    <w:rsid w:val="002D4151"/>
    <w:rsid w:val="002D6605"/>
    <w:rsid w:val="002D709A"/>
    <w:rsid w:val="002D7ADE"/>
    <w:rsid w:val="002D7CDF"/>
    <w:rsid w:val="002E0403"/>
    <w:rsid w:val="002E34FF"/>
    <w:rsid w:val="002E5943"/>
    <w:rsid w:val="002E664E"/>
    <w:rsid w:val="002E6C47"/>
    <w:rsid w:val="002E712C"/>
    <w:rsid w:val="002F056E"/>
    <w:rsid w:val="002F236C"/>
    <w:rsid w:val="002F2370"/>
    <w:rsid w:val="002F3C1C"/>
    <w:rsid w:val="002F7000"/>
    <w:rsid w:val="002F7C03"/>
    <w:rsid w:val="002F7E1D"/>
    <w:rsid w:val="002F7E3A"/>
    <w:rsid w:val="0030077D"/>
    <w:rsid w:val="003013EC"/>
    <w:rsid w:val="00302174"/>
    <w:rsid w:val="00302180"/>
    <w:rsid w:val="00310D0A"/>
    <w:rsid w:val="003157D5"/>
    <w:rsid w:val="00316563"/>
    <w:rsid w:val="003168D5"/>
    <w:rsid w:val="003208B8"/>
    <w:rsid w:val="00320E6A"/>
    <w:rsid w:val="003255CB"/>
    <w:rsid w:val="00325AA8"/>
    <w:rsid w:val="0032646E"/>
    <w:rsid w:val="00326F96"/>
    <w:rsid w:val="00327C18"/>
    <w:rsid w:val="00330578"/>
    <w:rsid w:val="00331C54"/>
    <w:rsid w:val="003327D8"/>
    <w:rsid w:val="0033371B"/>
    <w:rsid w:val="0033430B"/>
    <w:rsid w:val="00334391"/>
    <w:rsid w:val="00335788"/>
    <w:rsid w:val="003401FA"/>
    <w:rsid w:val="003406D2"/>
    <w:rsid w:val="0034210F"/>
    <w:rsid w:val="00344BD8"/>
    <w:rsid w:val="0035173C"/>
    <w:rsid w:val="00352BA4"/>
    <w:rsid w:val="003546F9"/>
    <w:rsid w:val="00355002"/>
    <w:rsid w:val="00356B98"/>
    <w:rsid w:val="00361786"/>
    <w:rsid w:val="003653CB"/>
    <w:rsid w:val="00366F19"/>
    <w:rsid w:val="003677E8"/>
    <w:rsid w:val="0037090F"/>
    <w:rsid w:val="003733DD"/>
    <w:rsid w:val="003755B5"/>
    <w:rsid w:val="003802E5"/>
    <w:rsid w:val="00381034"/>
    <w:rsid w:val="00386951"/>
    <w:rsid w:val="00387940"/>
    <w:rsid w:val="003911AB"/>
    <w:rsid w:val="00393C3D"/>
    <w:rsid w:val="003A2604"/>
    <w:rsid w:val="003A3B17"/>
    <w:rsid w:val="003A436C"/>
    <w:rsid w:val="003A6C95"/>
    <w:rsid w:val="003B1500"/>
    <w:rsid w:val="003B286E"/>
    <w:rsid w:val="003B4983"/>
    <w:rsid w:val="003B54CA"/>
    <w:rsid w:val="003B5CBB"/>
    <w:rsid w:val="003C2986"/>
    <w:rsid w:val="003C350E"/>
    <w:rsid w:val="003C35EB"/>
    <w:rsid w:val="003C384E"/>
    <w:rsid w:val="003C5927"/>
    <w:rsid w:val="003D09F2"/>
    <w:rsid w:val="003D6C57"/>
    <w:rsid w:val="003E093D"/>
    <w:rsid w:val="003E4440"/>
    <w:rsid w:val="003E467E"/>
    <w:rsid w:val="003F109C"/>
    <w:rsid w:val="003F1938"/>
    <w:rsid w:val="003F3B50"/>
    <w:rsid w:val="003F3D27"/>
    <w:rsid w:val="003F4D25"/>
    <w:rsid w:val="003F5F72"/>
    <w:rsid w:val="003F6A4E"/>
    <w:rsid w:val="003F736D"/>
    <w:rsid w:val="00401BA8"/>
    <w:rsid w:val="004023DA"/>
    <w:rsid w:val="00405285"/>
    <w:rsid w:val="004053AE"/>
    <w:rsid w:val="0040665F"/>
    <w:rsid w:val="00407253"/>
    <w:rsid w:val="004074A8"/>
    <w:rsid w:val="004130AB"/>
    <w:rsid w:val="004137E9"/>
    <w:rsid w:val="0042207A"/>
    <w:rsid w:val="00423D22"/>
    <w:rsid w:val="00425747"/>
    <w:rsid w:val="00425E3F"/>
    <w:rsid w:val="0042757F"/>
    <w:rsid w:val="0043049C"/>
    <w:rsid w:val="00433871"/>
    <w:rsid w:val="00433B1B"/>
    <w:rsid w:val="00433BD1"/>
    <w:rsid w:val="00434240"/>
    <w:rsid w:val="0044193D"/>
    <w:rsid w:val="0044507E"/>
    <w:rsid w:val="00452092"/>
    <w:rsid w:val="004542B5"/>
    <w:rsid w:val="004548B0"/>
    <w:rsid w:val="004566C5"/>
    <w:rsid w:val="00456BD0"/>
    <w:rsid w:val="00461017"/>
    <w:rsid w:val="004615D6"/>
    <w:rsid w:val="00461A0C"/>
    <w:rsid w:val="00463438"/>
    <w:rsid w:val="00463DD4"/>
    <w:rsid w:val="00466EDA"/>
    <w:rsid w:val="00466F0C"/>
    <w:rsid w:val="004671FF"/>
    <w:rsid w:val="004730DC"/>
    <w:rsid w:val="0047312B"/>
    <w:rsid w:val="00473A5F"/>
    <w:rsid w:val="00473F57"/>
    <w:rsid w:val="00474591"/>
    <w:rsid w:val="0047633B"/>
    <w:rsid w:val="004764B6"/>
    <w:rsid w:val="00480520"/>
    <w:rsid w:val="00483E6A"/>
    <w:rsid w:val="0048606B"/>
    <w:rsid w:val="004865D4"/>
    <w:rsid w:val="0048764A"/>
    <w:rsid w:val="00492F03"/>
    <w:rsid w:val="004953C7"/>
    <w:rsid w:val="004A08A5"/>
    <w:rsid w:val="004A4D79"/>
    <w:rsid w:val="004A5600"/>
    <w:rsid w:val="004A631C"/>
    <w:rsid w:val="004B0B33"/>
    <w:rsid w:val="004B3E8A"/>
    <w:rsid w:val="004B3EC7"/>
    <w:rsid w:val="004B4C4D"/>
    <w:rsid w:val="004B58B5"/>
    <w:rsid w:val="004B58ED"/>
    <w:rsid w:val="004B5B95"/>
    <w:rsid w:val="004B5BAB"/>
    <w:rsid w:val="004B65C5"/>
    <w:rsid w:val="004B7274"/>
    <w:rsid w:val="004C04C4"/>
    <w:rsid w:val="004C0F2D"/>
    <w:rsid w:val="004C20C7"/>
    <w:rsid w:val="004C2231"/>
    <w:rsid w:val="004C2450"/>
    <w:rsid w:val="004C2A98"/>
    <w:rsid w:val="004C35E9"/>
    <w:rsid w:val="004C5F95"/>
    <w:rsid w:val="004D11A3"/>
    <w:rsid w:val="004D1B46"/>
    <w:rsid w:val="004D1F7D"/>
    <w:rsid w:val="004D38FF"/>
    <w:rsid w:val="004D3BA2"/>
    <w:rsid w:val="004D4F47"/>
    <w:rsid w:val="004D6F12"/>
    <w:rsid w:val="004E09B1"/>
    <w:rsid w:val="004E1AA5"/>
    <w:rsid w:val="004E216E"/>
    <w:rsid w:val="004E2C9D"/>
    <w:rsid w:val="004E43F5"/>
    <w:rsid w:val="004E5019"/>
    <w:rsid w:val="004F0D91"/>
    <w:rsid w:val="004F366B"/>
    <w:rsid w:val="004F5AA2"/>
    <w:rsid w:val="00500A0E"/>
    <w:rsid w:val="0050171B"/>
    <w:rsid w:val="00501E75"/>
    <w:rsid w:val="0050531C"/>
    <w:rsid w:val="00505AF9"/>
    <w:rsid w:val="00506B72"/>
    <w:rsid w:val="00506BA4"/>
    <w:rsid w:val="00506ED4"/>
    <w:rsid w:val="005108C6"/>
    <w:rsid w:val="00515A95"/>
    <w:rsid w:val="005161DB"/>
    <w:rsid w:val="0051628C"/>
    <w:rsid w:val="00516E7A"/>
    <w:rsid w:val="005201D6"/>
    <w:rsid w:val="005205A0"/>
    <w:rsid w:val="00523135"/>
    <w:rsid w:val="00523B58"/>
    <w:rsid w:val="00531C9D"/>
    <w:rsid w:val="00532CAC"/>
    <w:rsid w:val="00536E88"/>
    <w:rsid w:val="00537638"/>
    <w:rsid w:val="00540CCB"/>
    <w:rsid w:val="0054186B"/>
    <w:rsid w:val="00541948"/>
    <w:rsid w:val="00544020"/>
    <w:rsid w:val="00544D84"/>
    <w:rsid w:val="00544ED2"/>
    <w:rsid w:val="00547EE5"/>
    <w:rsid w:val="005511A1"/>
    <w:rsid w:val="005569EC"/>
    <w:rsid w:val="00556F3E"/>
    <w:rsid w:val="0056152F"/>
    <w:rsid w:val="00561A0B"/>
    <w:rsid w:val="0056324F"/>
    <w:rsid w:val="0056422E"/>
    <w:rsid w:val="00577908"/>
    <w:rsid w:val="00581A98"/>
    <w:rsid w:val="00581DD4"/>
    <w:rsid w:val="00583222"/>
    <w:rsid w:val="00584B9A"/>
    <w:rsid w:val="00585C9B"/>
    <w:rsid w:val="00590B7B"/>
    <w:rsid w:val="00591428"/>
    <w:rsid w:val="00591670"/>
    <w:rsid w:val="005921FA"/>
    <w:rsid w:val="00596778"/>
    <w:rsid w:val="005A3E2D"/>
    <w:rsid w:val="005A3F3C"/>
    <w:rsid w:val="005A4FD2"/>
    <w:rsid w:val="005A51F6"/>
    <w:rsid w:val="005B3E21"/>
    <w:rsid w:val="005B568A"/>
    <w:rsid w:val="005B7B1E"/>
    <w:rsid w:val="005C16EE"/>
    <w:rsid w:val="005C1C7E"/>
    <w:rsid w:val="005C4850"/>
    <w:rsid w:val="005C5FD9"/>
    <w:rsid w:val="005C7DFA"/>
    <w:rsid w:val="005D040E"/>
    <w:rsid w:val="005D1A95"/>
    <w:rsid w:val="005D4CFD"/>
    <w:rsid w:val="005D622E"/>
    <w:rsid w:val="005E3410"/>
    <w:rsid w:val="005E3C12"/>
    <w:rsid w:val="005E45E5"/>
    <w:rsid w:val="005E5D2E"/>
    <w:rsid w:val="005E6738"/>
    <w:rsid w:val="005F018A"/>
    <w:rsid w:val="005F1089"/>
    <w:rsid w:val="005F36E9"/>
    <w:rsid w:val="005F74FA"/>
    <w:rsid w:val="00602A2E"/>
    <w:rsid w:val="00602B53"/>
    <w:rsid w:val="00606F0F"/>
    <w:rsid w:val="00607BB6"/>
    <w:rsid w:val="006134AC"/>
    <w:rsid w:val="006143F1"/>
    <w:rsid w:val="006144B5"/>
    <w:rsid w:val="00614D10"/>
    <w:rsid w:val="006156F2"/>
    <w:rsid w:val="00620036"/>
    <w:rsid w:val="00621071"/>
    <w:rsid w:val="00626FCC"/>
    <w:rsid w:val="00627B62"/>
    <w:rsid w:val="0063030A"/>
    <w:rsid w:val="00630B46"/>
    <w:rsid w:val="00631F67"/>
    <w:rsid w:val="006355AB"/>
    <w:rsid w:val="00635D18"/>
    <w:rsid w:val="006372D5"/>
    <w:rsid w:val="00637DAC"/>
    <w:rsid w:val="00640CF0"/>
    <w:rsid w:val="00646781"/>
    <w:rsid w:val="00650197"/>
    <w:rsid w:val="006521F1"/>
    <w:rsid w:val="006523CC"/>
    <w:rsid w:val="0065497E"/>
    <w:rsid w:val="0065509F"/>
    <w:rsid w:val="00660CE0"/>
    <w:rsid w:val="006611A3"/>
    <w:rsid w:val="0066248E"/>
    <w:rsid w:val="00664175"/>
    <w:rsid w:val="00665838"/>
    <w:rsid w:val="0067175E"/>
    <w:rsid w:val="00673271"/>
    <w:rsid w:val="00674BA8"/>
    <w:rsid w:val="006810F3"/>
    <w:rsid w:val="006826B2"/>
    <w:rsid w:val="00684B41"/>
    <w:rsid w:val="006922A9"/>
    <w:rsid w:val="00692894"/>
    <w:rsid w:val="00692924"/>
    <w:rsid w:val="006945DB"/>
    <w:rsid w:val="0069597F"/>
    <w:rsid w:val="00695E05"/>
    <w:rsid w:val="006966F7"/>
    <w:rsid w:val="00696EBC"/>
    <w:rsid w:val="00697DCF"/>
    <w:rsid w:val="006A18B6"/>
    <w:rsid w:val="006A2373"/>
    <w:rsid w:val="006A31A9"/>
    <w:rsid w:val="006A488F"/>
    <w:rsid w:val="006A4B3A"/>
    <w:rsid w:val="006A61EC"/>
    <w:rsid w:val="006B1B23"/>
    <w:rsid w:val="006B1D25"/>
    <w:rsid w:val="006B57EC"/>
    <w:rsid w:val="006B7E51"/>
    <w:rsid w:val="006C057A"/>
    <w:rsid w:val="006C1F72"/>
    <w:rsid w:val="006C3C40"/>
    <w:rsid w:val="006C45E0"/>
    <w:rsid w:val="006C6918"/>
    <w:rsid w:val="006C6DFD"/>
    <w:rsid w:val="006D12E5"/>
    <w:rsid w:val="006D3140"/>
    <w:rsid w:val="006D5868"/>
    <w:rsid w:val="006D69FB"/>
    <w:rsid w:val="006D71BD"/>
    <w:rsid w:val="006D74D9"/>
    <w:rsid w:val="006D7C27"/>
    <w:rsid w:val="006E1359"/>
    <w:rsid w:val="006E3927"/>
    <w:rsid w:val="006E50D6"/>
    <w:rsid w:val="006E52F5"/>
    <w:rsid w:val="006E567F"/>
    <w:rsid w:val="006E5835"/>
    <w:rsid w:val="006E66F8"/>
    <w:rsid w:val="006F04CC"/>
    <w:rsid w:val="006F171C"/>
    <w:rsid w:val="006F1F13"/>
    <w:rsid w:val="006F273A"/>
    <w:rsid w:val="006F2AEB"/>
    <w:rsid w:val="006F4D83"/>
    <w:rsid w:val="006F602D"/>
    <w:rsid w:val="006F7542"/>
    <w:rsid w:val="006F7FF7"/>
    <w:rsid w:val="0070147C"/>
    <w:rsid w:val="00701CFA"/>
    <w:rsid w:val="00702DEA"/>
    <w:rsid w:val="00703D22"/>
    <w:rsid w:val="00710BD0"/>
    <w:rsid w:val="007112B3"/>
    <w:rsid w:val="00711507"/>
    <w:rsid w:val="007132B2"/>
    <w:rsid w:val="0071489A"/>
    <w:rsid w:val="00714A38"/>
    <w:rsid w:val="00714CA6"/>
    <w:rsid w:val="0072066F"/>
    <w:rsid w:val="0072105A"/>
    <w:rsid w:val="007224D5"/>
    <w:rsid w:val="00723FF6"/>
    <w:rsid w:val="00724E0B"/>
    <w:rsid w:val="00726EC7"/>
    <w:rsid w:val="00727148"/>
    <w:rsid w:val="00731AEE"/>
    <w:rsid w:val="00735343"/>
    <w:rsid w:val="00736A90"/>
    <w:rsid w:val="007410C1"/>
    <w:rsid w:val="0074154B"/>
    <w:rsid w:val="007415C0"/>
    <w:rsid w:val="00742C8D"/>
    <w:rsid w:val="00743F8B"/>
    <w:rsid w:val="00745210"/>
    <w:rsid w:val="00745601"/>
    <w:rsid w:val="00745FAB"/>
    <w:rsid w:val="00747F93"/>
    <w:rsid w:val="00750C26"/>
    <w:rsid w:val="00751951"/>
    <w:rsid w:val="00753514"/>
    <w:rsid w:val="00760341"/>
    <w:rsid w:val="00763905"/>
    <w:rsid w:val="00767B4E"/>
    <w:rsid w:val="0077000D"/>
    <w:rsid w:val="007716CB"/>
    <w:rsid w:val="00772364"/>
    <w:rsid w:val="007733F4"/>
    <w:rsid w:val="007747C9"/>
    <w:rsid w:val="007774F9"/>
    <w:rsid w:val="00782472"/>
    <w:rsid w:val="0078426D"/>
    <w:rsid w:val="007862CA"/>
    <w:rsid w:val="00787F53"/>
    <w:rsid w:val="00791862"/>
    <w:rsid w:val="00793431"/>
    <w:rsid w:val="007934E8"/>
    <w:rsid w:val="007941C0"/>
    <w:rsid w:val="00796658"/>
    <w:rsid w:val="00797E78"/>
    <w:rsid w:val="007B0938"/>
    <w:rsid w:val="007B0F8E"/>
    <w:rsid w:val="007B1CE8"/>
    <w:rsid w:val="007B2019"/>
    <w:rsid w:val="007B3532"/>
    <w:rsid w:val="007B4556"/>
    <w:rsid w:val="007B4ABB"/>
    <w:rsid w:val="007B59A9"/>
    <w:rsid w:val="007C2BF8"/>
    <w:rsid w:val="007D0C28"/>
    <w:rsid w:val="007D0C2D"/>
    <w:rsid w:val="007D2995"/>
    <w:rsid w:val="007D3514"/>
    <w:rsid w:val="007D397F"/>
    <w:rsid w:val="007D3E22"/>
    <w:rsid w:val="007D45FE"/>
    <w:rsid w:val="007D6B9F"/>
    <w:rsid w:val="007E01D5"/>
    <w:rsid w:val="007E322E"/>
    <w:rsid w:val="007E5507"/>
    <w:rsid w:val="007E5D63"/>
    <w:rsid w:val="007E67E8"/>
    <w:rsid w:val="007F0431"/>
    <w:rsid w:val="007F0AD6"/>
    <w:rsid w:val="007F4250"/>
    <w:rsid w:val="007F6E0C"/>
    <w:rsid w:val="00803E71"/>
    <w:rsid w:val="0081008F"/>
    <w:rsid w:val="008118E1"/>
    <w:rsid w:val="00813DAC"/>
    <w:rsid w:val="00813E33"/>
    <w:rsid w:val="00817CD0"/>
    <w:rsid w:val="00821D0A"/>
    <w:rsid w:val="008249C5"/>
    <w:rsid w:val="00825DF7"/>
    <w:rsid w:val="008317C6"/>
    <w:rsid w:val="00834FE2"/>
    <w:rsid w:val="008359E8"/>
    <w:rsid w:val="0083770C"/>
    <w:rsid w:val="00837B47"/>
    <w:rsid w:val="00841184"/>
    <w:rsid w:val="0084243A"/>
    <w:rsid w:val="00843F57"/>
    <w:rsid w:val="00845E7F"/>
    <w:rsid w:val="00852F61"/>
    <w:rsid w:val="00853CB7"/>
    <w:rsid w:val="008550AB"/>
    <w:rsid w:val="00856A01"/>
    <w:rsid w:val="0086006F"/>
    <w:rsid w:val="00860625"/>
    <w:rsid w:val="00860AA0"/>
    <w:rsid w:val="00861174"/>
    <w:rsid w:val="00861571"/>
    <w:rsid w:val="00861BA2"/>
    <w:rsid w:val="00862219"/>
    <w:rsid w:val="00862DAE"/>
    <w:rsid w:val="00862DDE"/>
    <w:rsid w:val="00864240"/>
    <w:rsid w:val="00864747"/>
    <w:rsid w:val="0086506F"/>
    <w:rsid w:val="008659D2"/>
    <w:rsid w:val="00870F37"/>
    <w:rsid w:val="00873432"/>
    <w:rsid w:val="00873D84"/>
    <w:rsid w:val="008857A9"/>
    <w:rsid w:val="00885A29"/>
    <w:rsid w:val="008863FE"/>
    <w:rsid w:val="00890BAE"/>
    <w:rsid w:val="008914BF"/>
    <w:rsid w:val="00894869"/>
    <w:rsid w:val="00896A43"/>
    <w:rsid w:val="00896B6F"/>
    <w:rsid w:val="008A08BA"/>
    <w:rsid w:val="008A0A6D"/>
    <w:rsid w:val="008A1528"/>
    <w:rsid w:val="008A18AA"/>
    <w:rsid w:val="008A38D9"/>
    <w:rsid w:val="008B0738"/>
    <w:rsid w:val="008B11E8"/>
    <w:rsid w:val="008B2D5F"/>
    <w:rsid w:val="008B3C63"/>
    <w:rsid w:val="008B473D"/>
    <w:rsid w:val="008B5CB2"/>
    <w:rsid w:val="008B6151"/>
    <w:rsid w:val="008B75F3"/>
    <w:rsid w:val="008C02F8"/>
    <w:rsid w:val="008C06C1"/>
    <w:rsid w:val="008C1137"/>
    <w:rsid w:val="008C16AA"/>
    <w:rsid w:val="008C2D71"/>
    <w:rsid w:val="008C3EF0"/>
    <w:rsid w:val="008C43A6"/>
    <w:rsid w:val="008C6BF5"/>
    <w:rsid w:val="008C7175"/>
    <w:rsid w:val="008D3E35"/>
    <w:rsid w:val="008D3F15"/>
    <w:rsid w:val="008D45DE"/>
    <w:rsid w:val="008D6B65"/>
    <w:rsid w:val="008D774B"/>
    <w:rsid w:val="008D77F7"/>
    <w:rsid w:val="008E03C1"/>
    <w:rsid w:val="008E3F7B"/>
    <w:rsid w:val="008F024D"/>
    <w:rsid w:val="008F1119"/>
    <w:rsid w:val="008F1705"/>
    <w:rsid w:val="008F1911"/>
    <w:rsid w:val="008F215C"/>
    <w:rsid w:val="008F276E"/>
    <w:rsid w:val="00901327"/>
    <w:rsid w:val="00902EED"/>
    <w:rsid w:val="00903D28"/>
    <w:rsid w:val="00910BF6"/>
    <w:rsid w:val="00912E33"/>
    <w:rsid w:val="009156CD"/>
    <w:rsid w:val="009165CD"/>
    <w:rsid w:val="0092079F"/>
    <w:rsid w:val="0092227A"/>
    <w:rsid w:val="00923F8B"/>
    <w:rsid w:val="009246A3"/>
    <w:rsid w:val="00926384"/>
    <w:rsid w:val="00931833"/>
    <w:rsid w:val="00932C45"/>
    <w:rsid w:val="00933205"/>
    <w:rsid w:val="00935259"/>
    <w:rsid w:val="00940FE3"/>
    <w:rsid w:val="00941A65"/>
    <w:rsid w:val="00941C76"/>
    <w:rsid w:val="0094743D"/>
    <w:rsid w:val="009512C4"/>
    <w:rsid w:val="00951D6F"/>
    <w:rsid w:val="0095236C"/>
    <w:rsid w:val="0095324C"/>
    <w:rsid w:val="00954B25"/>
    <w:rsid w:val="00954FA9"/>
    <w:rsid w:val="00955EB5"/>
    <w:rsid w:val="00956861"/>
    <w:rsid w:val="009632FE"/>
    <w:rsid w:val="00963D84"/>
    <w:rsid w:val="00963FF2"/>
    <w:rsid w:val="00965657"/>
    <w:rsid w:val="00965A42"/>
    <w:rsid w:val="009701D3"/>
    <w:rsid w:val="0097099E"/>
    <w:rsid w:val="009711C4"/>
    <w:rsid w:val="0097212D"/>
    <w:rsid w:val="00974574"/>
    <w:rsid w:val="00975AF4"/>
    <w:rsid w:val="00976812"/>
    <w:rsid w:val="00976DE1"/>
    <w:rsid w:val="00982AD7"/>
    <w:rsid w:val="00983543"/>
    <w:rsid w:val="00991FC0"/>
    <w:rsid w:val="0099288B"/>
    <w:rsid w:val="009933AD"/>
    <w:rsid w:val="00994C4D"/>
    <w:rsid w:val="009953A9"/>
    <w:rsid w:val="009A3D0A"/>
    <w:rsid w:val="009A5AB6"/>
    <w:rsid w:val="009A69F6"/>
    <w:rsid w:val="009B217F"/>
    <w:rsid w:val="009B3C64"/>
    <w:rsid w:val="009B57CF"/>
    <w:rsid w:val="009B7434"/>
    <w:rsid w:val="009C0AB7"/>
    <w:rsid w:val="009C299B"/>
    <w:rsid w:val="009C747A"/>
    <w:rsid w:val="009D14C4"/>
    <w:rsid w:val="009D36E9"/>
    <w:rsid w:val="009D376E"/>
    <w:rsid w:val="009E0EA1"/>
    <w:rsid w:val="009E1DA3"/>
    <w:rsid w:val="009E1F1C"/>
    <w:rsid w:val="009E2001"/>
    <w:rsid w:val="009E2713"/>
    <w:rsid w:val="009E2FFA"/>
    <w:rsid w:val="009E5AAB"/>
    <w:rsid w:val="009E72B7"/>
    <w:rsid w:val="009F09F0"/>
    <w:rsid w:val="009F1ED4"/>
    <w:rsid w:val="009F248B"/>
    <w:rsid w:val="009F2FE9"/>
    <w:rsid w:val="009F382F"/>
    <w:rsid w:val="009F3E20"/>
    <w:rsid w:val="009F3E92"/>
    <w:rsid w:val="009F405C"/>
    <w:rsid w:val="009F4F9F"/>
    <w:rsid w:val="009F7789"/>
    <w:rsid w:val="009F7B5E"/>
    <w:rsid w:val="009F7ECD"/>
    <w:rsid w:val="00A00B08"/>
    <w:rsid w:val="00A01F93"/>
    <w:rsid w:val="00A03B7B"/>
    <w:rsid w:val="00A0533B"/>
    <w:rsid w:val="00A05E94"/>
    <w:rsid w:val="00A11BED"/>
    <w:rsid w:val="00A14E79"/>
    <w:rsid w:val="00A14EFC"/>
    <w:rsid w:val="00A15A07"/>
    <w:rsid w:val="00A166FC"/>
    <w:rsid w:val="00A175A3"/>
    <w:rsid w:val="00A20B17"/>
    <w:rsid w:val="00A210E4"/>
    <w:rsid w:val="00A2177C"/>
    <w:rsid w:val="00A21F23"/>
    <w:rsid w:val="00A220F8"/>
    <w:rsid w:val="00A244E6"/>
    <w:rsid w:val="00A25B61"/>
    <w:rsid w:val="00A2644B"/>
    <w:rsid w:val="00A30F1A"/>
    <w:rsid w:val="00A3553E"/>
    <w:rsid w:val="00A37304"/>
    <w:rsid w:val="00A424AE"/>
    <w:rsid w:val="00A43981"/>
    <w:rsid w:val="00A44A3F"/>
    <w:rsid w:val="00A44C97"/>
    <w:rsid w:val="00A44D32"/>
    <w:rsid w:val="00A46F0B"/>
    <w:rsid w:val="00A47AE9"/>
    <w:rsid w:val="00A553A9"/>
    <w:rsid w:val="00A567C0"/>
    <w:rsid w:val="00A56E14"/>
    <w:rsid w:val="00A5732B"/>
    <w:rsid w:val="00A576AF"/>
    <w:rsid w:val="00A610E4"/>
    <w:rsid w:val="00A622A0"/>
    <w:rsid w:val="00A62848"/>
    <w:rsid w:val="00A643D2"/>
    <w:rsid w:val="00A64E5E"/>
    <w:rsid w:val="00A66FC2"/>
    <w:rsid w:val="00A67DDB"/>
    <w:rsid w:val="00A70087"/>
    <w:rsid w:val="00A70B2D"/>
    <w:rsid w:val="00A71C9D"/>
    <w:rsid w:val="00A722FC"/>
    <w:rsid w:val="00A72B07"/>
    <w:rsid w:val="00A72E18"/>
    <w:rsid w:val="00A76DD3"/>
    <w:rsid w:val="00A77E5B"/>
    <w:rsid w:val="00A8114C"/>
    <w:rsid w:val="00A81E4E"/>
    <w:rsid w:val="00A821BF"/>
    <w:rsid w:val="00A84799"/>
    <w:rsid w:val="00A85828"/>
    <w:rsid w:val="00A875F9"/>
    <w:rsid w:val="00A90B02"/>
    <w:rsid w:val="00A9110D"/>
    <w:rsid w:val="00A92122"/>
    <w:rsid w:val="00A92F51"/>
    <w:rsid w:val="00AA0209"/>
    <w:rsid w:val="00AA2270"/>
    <w:rsid w:val="00AB1028"/>
    <w:rsid w:val="00AB1096"/>
    <w:rsid w:val="00AB115E"/>
    <w:rsid w:val="00AB1B63"/>
    <w:rsid w:val="00AB2042"/>
    <w:rsid w:val="00AB21DD"/>
    <w:rsid w:val="00AB47BF"/>
    <w:rsid w:val="00AB488A"/>
    <w:rsid w:val="00AB72FA"/>
    <w:rsid w:val="00AB73B5"/>
    <w:rsid w:val="00AC0A98"/>
    <w:rsid w:val="00AC31A7"/>
    <w:rsid w:val="00AC3BC4"/>
    <w:rsid w:val="00AC505F"/>
    <w:rsid w:val="00AC5BFC"/>
    <w:rsid w:val="00AC6503"/>
    <w:rsid w:val="00AC7295"/>
    <w:rsid w:val="00AC74A4"/>
    <w:rsid w:val="00AD0151"/>
    <w:rsid w:val="00AD11C9"/>
    <w:rsid w:val="00AD417F"/>
    <w:rsid w:val="00AD43EA"/>
    <w:rsid w:val="00AD556C"/>
    <w:rsid w:val="00AD6B62"/>
    <w:rsid w:val="00AE09D9"/>
    <w:rsid w:val="00AE21F5"/>
    <w:rsid w:val="00AE237A"/>
    <w:rsid w:val="00AE4407"/>
    <w:rsid w:val="00AE59E5"/>
    <w:rsid w:val="00AE76CE"/>
    <w:rsid w:val="00AF1180"/>
    <w:rsid w:val="00AF3934"/>
    <w:rsid w:val="00AF5E1D"/>
    <w:rsid w:val="00B00D32"/>
    <w:rsid w:val="00B01084"/>
    <w:rsid w:val="00B049A2"/>
    <w:rsid w:val="00B063F3"/>
    <w:rsid w:val="00B10148"/>
    <w:rsid w:val="00B10548"/>
    <w:rsid w:val="00B12085"/>
    <w:rsid w:val="00B15B57"/>
    <w:rsid w:val="00B16729"/>
    <w:rsid w:val="00B17445"/>
    <w:rsid w:val="00B20E4B"/>
    <w:rsid w:val="00B2106E"/>
    <w:rsid w:val="00B21E79"/>
    <w:rsid w:val="00B21E92"/>
    <w:rsid w:val="00B222F1"/>
    <w:rsid w:val="00B22482"/>
    <w:rsid w:val="00B225A5"/>
    <w:rsid w:val="00B234EC"/>
    <w:rsid w:val="00B23D48"/>
    <w:rsid w:val="00B2545C"/>
    <w:rsid w:val="00B26D7D"/>
    <w:rsid w:val="00B31DC3"/>
    <w:rsid w:val="00B35988"/>
    <w:rsid w:val="00B402F7"/>
    <w:rsid w:val="00B4145A"/>
    <w:rsid w:val="00B42BA4"/>
    <w:rsid w:val="00B445D5"/>
    <w:rsid w:val="00B44A71"/>
    <w:rsid w:val="00B459D2"/>
    <w:rsid w:val="00B46707"/>
    <w:rsid w:val="00B468D6"/>
    <w:rsid w:val="00B50287"/>
    <w:rsid w:val="00B50B46"/>
    <w:rsid w:val="00B52842"/>
    <w:rsid w:val="00B556D1"/>
    <w:rsid w:val="00B56D5A"/>
    <w:rsid w:val="00B57F42"/>
    <w:rsid w:val="00B610F0"/>
    <w:rsid w:val="00B63294"/>
    <w:rsid w:val="00B64910"/>
    <w:rsid w:val="00B65C55"/>
    <w:rsid w:val="00B67416"/>
    <w:rsid w:val="00B67AFE"/>
    <w:rsid w:val="00B70387"/>
    <w:rsid w:val="00B70901"/>
    <w:rsid w:val="00B70CA9"/>
    <w:rsid w:val="00B71210"/>
    <w:rsid w:val="00B71639"/>
    <w:rsid w:val="00B75B1E"/>
    <w:rsid w:val="00B764AE"/>
    <w:rsid w:val="00B80A97"/>
    <w:rsid w:val="00B80BB9"/>
    <w:rsid w:val="00B85206"/>
    <w:rsid w:val="00B85F3A"/>
    <w:rsid w:val="00B86C49"/>
    <w:rsid w:val="00B92B32"/>
    <w:rsid w:val="00B93F57"/>
    <w:rsid w:val="00B9449A"/>
    <w:rsid w:val="00B96952"/>
    <w:rsid w:val="00BA1E88"/>
    <w:rsid w:val="00BA4000"/>
    <w:rsid w:val="00BA5724"/>
    <w:rsid w:val="00BA6DFC"/>
    <w:rsid w:val="00BA75D0"/>
    <w:rsid w:val="00BB0A40"/>
    <w:rsid w:val="00BB4A5F"/>
    <w:rsid w:val="00BC1626"/>
    <w:rsid w:val="00BC432C"/>
    <w:rsid w:val="00BC47E6"/>
    <w:rsid w:val="00BC547B"/>
    <w:rsid w:val="00BC793D"/>
    <w:rsid w:val="00BD0DCD"/>
    <w:rsid w:val="00BD11C9"/>
    <w:rsid w:val="00BD37E4"/>
    <w:rsid w:val="00BD52E2"/>
    <w:rsid w:val="00BD5662"/>
    <w:rsid w:val="00BD7EF7"/>
    <w:rsid w:val="00BE0182"/>
    <w:rsid w:val="00BE28AB"/>
    <w:rsid w:val="00BE383A"/>
    <w:rsid w:val="00BE4321"/>
    <w:rsid w:val="00BE5ADD"/>
    <w:rsid w:val="00BE5F59"/>
    <w:rsid w:val="00BE6398"/>
    <w:rsid w:val="00BF00D4"/>
    <w:rsid w:val="00BF031C"/>
    <w:rsid w:val="00BF09B9"/>
    <w:rsid w:val="00BF11AE"/>
    <w:rsid w:val="00BF4BAA"/>
    <w:rsid w:val="00BF4C41"/>
    <w:rsid w:val="00BF4CA1"/>
    <w:rsid w:val="00BF53C7"/>
    <w:rsid w:val="00BF5AF3"/>
    <w:rsid w:val="00BF7B56"/>
    <w:rsid w:val="00C02185"/>
    <w:rsid w:val="00C038ED"/>
    <w:rsid w:val="00C03EDD"/>
    <w:rsid w:val="00C0568D"/>
    <w:rsid w:val="00C07AFE"/>
    <w:rsid w:val="00C07DD6"/>
    <w:rsid w:val="00C1014E"/>
    <w:rsid w:val="00C117C7"/>
    <w:rsid w:val="00C11EFC"/>
    <w:rsid w:val="00C12816"/>
    <w:rsid w:val="00C131A0"/>
    <w:rsid w:val="00C143FB"/>
    <w:rsid w:val="00C15AF7"/>
    <w:rsid w:val="00C16C4A"/>
    <w:rsid w:val="00C22BD5"/>
    <w:rsid w:val="00C24216"/>
    <w:rsid w:val="00C256B6"/>
    <w:rsid w:val="00C260D8"/>
    <w:rsid w:val="00C3041B"/>
    <w:rsid w:val="00C310CF"/>
    <w:rsid w:val="00C340C1"/>
    <w:rsid w:val="00C41BE7"/>
    <w:rsid w:val="00C43783"/>
    <w:rsid w:val="00C43DE5"/>
    <w:rsid w:val="00C45322"/>
    <w:rsid w:val="00C46AB1"/>
    <w:rsid w:val="00C508EE"/>
    <w:rsid w:val="00C50D66"/>
    <w:rsid w:val="00C51EE4"/>
    <w:rsid w:val="00C5544B"/>
    <w:rsid w:val="00C56E62"/>
    <w:rsid w:val="00C61516"/>
    <w:rsid w:val="00C61B81"/>
    <w:rsid w:val="00C620BC"/>
    <w:rsid w:val="00C63908"/>
    <w:rsid w:val="00C66B8C"/>
    <w:rsid w:val="00C66D3D"/>
    <w:rsid w:val="00C76B45"/>
    <w:rsid w:val="00C80238"/>
    <w:rsid w:val="00C80509"/>
    <w:rsid w:val="00C810CF"/>
    <w:rsid w:val="00C81906"/>
    <w:rsid w:val="00C81ACB"/>
    <w:rsid w:val="00C82F3F"/>
    <w:rsid w:val="00C832CD"/>
    <w:rsid w:val="00C906C9"/>
    <w:rsid w:val="00C90E9A"/>
    <w:rsid w:val="00C91B1E"/>
    <w:rsid w:val="00C93DCE"/>
    <w:rsid w:val="00C95617"/>
    <w:rsid w:val="00C969D5"/>
    <w:rsid w:val="00C978DF"/>
    <w:rsid w:val="00CA2D39"/>
    <w:rsid w:val="00CA3BC7"/>
    <w:rsid w:val="00CA55EF"/>
    <w:rsid w:val="00CB0A45"/>
    <w:rsid w:val="00CB0EDF"/>
    <w:rsid w:val="00CB2AA1"/>
    <w:rsid w:val="00CB2B29"/>
    <w:rsid w:val="00CB4F75"/>
    <w:rsid w:val="00CB545F"/>
    <w:rsid w:val="00CC047F"/>
    <w:rsid w:val="00CC57DC"/>
    <w:rsid w:val="00CC63FF"/>
    <w:rsid w:val="00CC647A"/>
    <w:rsid w:val="00CD0F7F"/>
    <w:rsid w:val="00CD1B52"/>
    <w:rsid w:val="00CD1D80"/>
    <w:rsid w:val="00CD34B5"/>
    <w:rsid w:val="00CD3C10"/>
    <w:rsid w:val="00CD4138"/>
    <w:rsid w:val="00CD5E3C"/>
    <w:rsid w:val="00CD6D86"/>
    <w:rsid w:val="00CD7715"/>
    <w:rsid w:val="00CE40C6"/>
    <w:rsid w:val="00CE6C75"/>
    <w:rsid w:val="00CE7C24"/>
    <w:rsid w:val="00CF0180"/>
    <w:rsid w:val="00CF096D"/>
    <w:rsid w:val="00CF1B83"/>
    <w:rsid w:val="00CF2200"/>
    <w:rsid w:val="00CF5A59"/>
    <w:rsid w:val="00CF70F2"/>
    <w:rsid w:val="00D00600"/>
    <w:rsid w:val="00D02F3B"/>
    <w:rsid w:val="00D10571"/>
    <w:rsid w:val="00D106C4"/>
    <w:rsid w:val="00D129D0"/>
    <w:rsid w:val="00D12EB6"/>
    <w:rsid w:val="00D136AF"/>
    <w:rsid w:val="00D152B8"/>
    <w:rsid w:val="00D16264"/>
    <w:rsid w:val="00D20C11"/>
    <w:rsid w:val="00D32AA0"/>
    <w:rsid w:val="00D33523"/>
    <w:rsid w:val="00D339D2"/>
    <w:rsid w:val="00D3440B"/>
    <w:rsid w:val="00D34801"/>
    <w:rsid w:val="00D35086"/>
    <w:rsid w:val="00D37A3C"/>
    <w:rsid w:val="00D41963"/>
    <w:rsid w:val="00D41E82"/>
    <w:rsid w:val="00D430EE"/>
    <w:rsid w:val="00D45799"/>
    <w:rsid w:val="00D47A12"/>
    <w:rsid w:val="00D50D59"/>
    <w:rsid w:val="00D5235F"/>
    <w:rsid w:val="00D5278A"/>
    <w:rsid w:val="00D53790"/>
    <w:rsid w:val="00D53AB6"/>
    <w:rsid w:val="00D55D97"/>
    <w:rsid w:val="00D55F6E"/>
    <w:rsid w:val="00D565BD"/>
    <w:rsid w:val="00D66787"/>
    <w:rsid w:val="00D7168F"/>
    <w:rsid w:val="00D724D0"/>
    <w:rsid w:val="00D731D2"/>
    <w:rsid w:val="00D75EAF"/>
    <w:rsid w:val="00D81B47"/>
    <w:rsid w:val="00D87B9F"/>
    <w:rsid w:val="00D901E4"/>
    <w:rsid w:val="00D90763"/>
    <w:rsid w:val="00D9105F"/>
    <w:rsid w:val="00D91C39"/>
    <w:rsid w:val="00D92081"/>
    <w:rsid w:val="00D954F6"/>
    <w:rsid w:val="00D95FA4"/>
    <w:rsid w:val="00D96AF6"/>
    <w:rsid w:val="00D974CE"/>
    <w:rsid w:val="00DA2472"/>
    <w:rsid w:val="00DA2CE4"/>
    <w:rsid w:val="00DA77EA"/>
    <w:rsid w:val="00DB3219"/>
    <w:rsid w:val="00DB37B3"/>
    <w:rsid w:val="00DB3870"/>
    <w:rsid w:val="00DB416A"/>
    <w:rsid w:val="00DB435D"/>
    <w:rsid w:val="00DB4960"/>
    <w:rsid w:val="00DB4FD3"/>
    <w:rsid w:val="00DB56EB"/>
    <w:rsid w:val="00DB5A61"/>
    <w:rsid w:val="00DB7FD8"/>
    <w:rsid w:val="00DC182E"/>
    <w:rsid w:val="00DC3420"/>
    <w:rsid w:val="00DC3667"/>
    <w:rsid w:val="00DC48F7"/>
    <w:rsid w:val="00DC490E"/>
    <w:rsid w:val="00DC49B8"/>
    <w:rsid w:val="00DC5AB3"/>
    <w:rsid w:val="00DC64D4"/>
    <w:rsid w:val="00DD2798"/>
    <w:rsid w:val="00DD34C0"/>
    <w:rsid w:val="00DD5EF2"/>
    <w:rsid w:val="00DD6CAB"/>
    <w:rsid w:val="00DD6DAB"/>
    <w:rsid w:val="00DE02E2"/>
    <w:rsid w:val="00DE17E8"/>
    <w:rsid w:val="00DE2661"/>
    <w:rsid w:val="00DE2B64"/>
    <w:rsid w:val="00DE3296"/>
    <w:rsid w:val="00DE338F"/>
    <w:rsid w:val="00DE53C8"/>
    <w:rsid w:val="00DE5711"/>
    <w:rsid w:val="00DF395B"/>
    <w:rsid w:val="00DF5F34"/>
    <w:rsid w:val="00DF7B1C"/>
    <w:rsid w:val="00E0146E"/>
    <w:rsid w:val="00E01B7B"/>
    <w:rsid w:val="00E01CAE"/>
    <w:rsid w:val="00E01CBE"/>
    <w:rsid w:val="00E0249C"/>
    <w:rsid w:val="00E03484"/>
    <w:rsid w:val="00E03BBB"/>
    <w:rsid w:val="00E05F16"/>
    <w:rsid w:val="00E07051"/>
    <w:rsid w:val="00E0782F"/>
    <w:rsid w:val="00E1000B"/>
    <w:rsid w:val="00E10131"/>
    <w:rsid w:val="00E1113A"/>
    <w:rsid w:val="00E13699"/>
    <w:rsid w:val="00E161B3"/>
    <w:rsid w:val="00E16823"/>
    <w:rsid w:val="00E230B5"/>
    <w:rsid w:val="00E26EE2"/>
    <w:rsid w:val="00E310B0"/>
    <w:rsid w:val="00E310F6"/>
    <w:rsid w:val="00E31EE1"/>
    <w:rsid w:val="00E329F2"/>
    <w:rsid w:val="00E32FBD"/>
    <w:rsid w:val="00E34D47"/>
    <w:rsid w:val="00E34F14"/>
    <w:rsid w:val="00E35113"/>
    <w:rsid w:val="00E3529A"/>
    <w:rsid w:val="00E364C7"/>
    <w:rsid w:val="00E36E38"/>
    <w:rsid w:val="00E3772E"/>
    <w:rsid w:val="00E4275E"/>
    <w:rsid w:val="00E44077"/>
    <w:rsid w:val="00E447A9"/>
    <w:rsid w:val="00E44999"/>
    <w:rsid w:val="00E44C59"/>
    <w:rsid w:val="00E47614"/>
    <w:rsid w:val="00E519ED"/>
    <w:rsid w:val="00E53632"/>
    <w:rsid w:val="00E54FA0"/>
    <w:rsid w:val="00E55A69"/>
    <w:rsid w:val="00E63B52"/>
    <w:rsid w:val="00E65582"/>
    <w:rsid w:val="00E6569E"/>
    <w:rsid w:val="00E65E57"/>
    <w:rsid w:val="00E70EAD"/>
    <w:rsid w:val="00E717C1"/>
    <w:rsid w:val="00E72180"/>
    <w:rsid w:val="00E73171"/>
    <w:rsid w:val="00E73DBB"/>
    <w:rsid w:val="00E7785B"/>
    <w:rsid w:val="00E8114C"/>
    <w:rsid w:val="00E84F9F"/>
    <w:rsid w:val="00E85E68"/>
    <w:rsid w:val="00E877C8"/>
    <w:rsid w:val="00E87CC2"/>
    <w:rsid w:val="00E90B89"/>
    <w:rsid w:val="00E924B1"/>
    <w:rsid w:val="00E927C5"/>
    <w:rsid w:val="00E93325"/>
    <w:rsid w:val="00E93EEE"/>
    <w:rsid w:val="00E94CBA"/>
    <w:rsid w:val="00E9544F"/>
    <w:rsid w:val="00EA0BB9"/>
    <w:rsid w:val="00EA2049"/>
    <w:rsid w:val="00EA3049"/>
    <w:rsid w:val="00EB0F04"/>
    <w:rsid w:val="00EB1495"/>
    <w:rsid w:val="00EB180E"/>
    <w:rsid w:val="00EB3E10"/>
    <w:rsid w:val="00EB4889"/>
    <w:rsid w:val="00EC0A98"/>
    <w:rsid w:val="00EC1258"/>
    <w:rsid w:val="00EC2EE7"/>
    <w:rsid w:val="00ED045A"/>
    <w:rsid w:val="00ED0C92"/>
    <w:rsid w:val="00ED1E03"/>
    <w:rsid w:val="00ED32B3"/>
    <w:rsid w:val="00ED43D6"/>
    <w:rsid w:val="00ED49E5"/>
    <w:rsid w:val="00ED5D25"/>
    <w:rsid w:val="00ED6CF8"/>
    <w:rsid w:val="00EE0562"/>
    <w:rsid w:val="00EE30DC"/>
    <w:rsid w:val="00EE505D"/>
    <w:rsid w:val="00EF21A4"/>
    <w:rsid w:val="00EF2963"/>
    <w:rsid w:val="00EF3ACD"/>
    <w:rsid w:val="00EF3CE9"/>
    <w:rsid w:val="00EF4173"/>
    <w:rsid w:val="00EF4D5A"/>
    <w:rsid w:val="00EF779A"/>
    <w:rsid w:val="00F01DD9"/>
    <w:rsid w:val="00F043C9"/>
    <w:rsid w:val="00F0554F"/>
    <w:rsid w:val="00F10120"/>
    <w:rsid w:val="00F11A4E"/>
    <w:rsid w:val="00F124A4"/>
    <w:rsid w:val="00F128F5"/>
    <w:rsid w:val="00F13B87"/>
    <w:rsid w:val="00F15850"/>
    <w:rsid w:val="00F1680B"/>
    <w:rsid w:val="00F17F26"/>
    <w:rsid w:val="00F217FB"/>
    <w:rsid w:val="00F22021"/>
    <w:rsid w:val="00F23E92"/>
    <w:rsid w:val="00F249B6"/>
    <w:rsid w:val="00F25E0F"/>
    <w:rsid w:val="00F26DFB"/>
    <w:rsid w:val="00F26FDB"/>
    <w:rsid w:val="00F310EA"/>
    <w:rsid w:val="00F3192F"/>
    <w:rsid w:val="00F326F0"/>
    <w:rsid w:val="00F36014"/>
    <w:rsid w:val="00F3640B"/>
    <w:rsid w:val="00F416D9"/>
    <w:rsid w:val="00F42946"/>
    <w:rsid w:val="00F47112"/>
    <w:rsid w:val="00F5054E"/>
    <w:rsid w:val="00F5205E"/>
    <w:rsid w:val="00F5252D"/>
    <w:rsid w:val="00F5488D"/>
    <w:rsid w:val="00F5597A"/>
    <w:rsid w:val="00F6020C"/>
    <w:rsid w:val="00F60B7E"/>
    <w:rsid w:val="00F61224"/>
    <w:rsid w:val="00F62794"/>
    <w:rsid w:val="00F632B1"/>
    <w:rsid w:val="00F645CA"/>
    <w:rsid w:val="00F6505C"/>
    <w:rsid w:val="00F66164"/>
    <w:rsid w:val="00F66174"/>
    <w:rsid w:val="00F71879"/>
    <w:rsid w:val="00F729CD"/>
    <w:rsid w:val="00F72C72"/>
    <w:rsid w:val="00F75C25"/>
    <w:rsid w:val="00F7652B"/>
    <w:rsid w:val="00F77F01"/>
    <w:rsid w:val="00F81832"/>
    <w:rsid w:val="00F85154"/>
    <w:rsid w:val="00F8564E"/>
    <w:rsid w:val="00F87C28"/>
    <w:rsid w:val="00F9292F"/>
    <w:rsid w:val="00F933F7"/>
    <w:rsid w:val="00F93D11"/>
    <w:rsid w:val="00F94D13"/>
    <w:rsid w:val="00F95F0A"/>
    <w:rsid w:val="00F97BA3"/>
    <w:rsid w:val="00FA06EC"/>
    <w:rsid w:val="00FA08AA"/>
    <w:rsid w:val="00FA2EF6"/>
    <w:rsid w:val="00FA5F88"/>
    <w:rsid w:val="00FA60FD"/>
    <w:rsid w:val="00FA6C42"/>
    <w:rsid w:val="00FA7B20"/>
    <w:rsid w:val="00FB27A8"/>
    <w:rsid w:val="00FB6934"/>
    <w:rsid w:val="00FC0123"/>
    <w:rsid w:val="00FC105F"/>
    <w:rsid w:val="00FC2B2A"/>
    <w:rsid w:val="00FC4CC8"/>
    <w:rsid w:val="00FC7A06"/>
    <w:rsid w:val="00FD0A43"/>
    <w:rsid w:val="00FD0F82"/>
    <w:rsid w:val="00FD17B5"/>
    <w:rsid w:val="00FD1E9B"/>
    <w:rsid w:val="00FD33AD"/>
    <w:rsid w:val="00FD4CD0"/>
    <w:rsid w:val="00FD528F"/>
    <w:rsid w:val="00FD5453"/>
    <w:rsid w:val="00FD6B46"/>
    <w:rsid w:val="00FD788D"/>
    <w:rsid w:val="00FD7F8E"/>
    <w:rsid w:val="00FE01B6"/>
    <w:rsid w:val="00FE021C"/>
    <w:rsid w:val="00FE1EA8"/>
    <w:rsid w:val="00FE3D9B"/>
    <w:rsid w:val="00FE5E58"/>
    <w:rsid w:val="00FF004D"/>
    <w:rsid w:val="00FF32BD"/>
    <w:rsid w:val="00FF4B5F"/>
    <w:rsid w:val="00FF63CF"/>
    <w:rsid w:val="00FF6B9E"/>
    <w:rsid w:val="00FF7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CA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93D11"/>
    <w:rPr>
      <w:rFonts w:ascii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93D1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LightGrid-Accent4">
    <w:name w:val="Light Grid Accent 4"/>
    <w:basedOn w:val="TableNormal"/>
    <w:uiPriority w:val="99"/>
    <w:rsid w:val="00F93D11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F520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205E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AE76CE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E76CE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DB7FD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487</TotalTime>
  <Pages>3</Pages>
  <Words>644</Words>
  <Characters>3677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www.sorubak.com</cp:revision>
  <cp:lastPrinted>2012-11-09T06:41:00Z</cp:lastPrinted>
  <dcterms:created xsi:type="dcterms:W3CDTF">2012-11-07T18:12:00Z</dcterms:created>
  <dcterms:modified xsi:type="dcterms:W3CDTF">2013-10-01T08:41:00Z</dcterms:modified>
  <cp:category>www.sorubak.com</cp:category>
  <cp:version>www.sorubak.com</cp:version>
</cp:coreProperties>
</file>