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218" w:rsidRDefault="004A7218" w:rsidP="002D0E0D">
      <w:pPr>
        <w:rPr>
          <w:color w:val="C00000"/>
        </w:rPr>
      </w:pPr>
      <w:bookmarkStart w:id="0" w:name="_GoBack"/>
      <w:bookmarkEnd w:id="0"/>
      <w:r w:rsidRPr="002D0E0D">
        <w:rPr>
          <w:color w:val="C00000"/>
        </w:rPr>
        <w:t xml:space="preserve">Soru 1° : </w:t>
      </w:r>
      <w:r w:rsidRPr="0041417E">
        <w:t>İskeletimiz neden oluşmuştur ?</w:t>
      </w:r>
    </w:p>
    <w:p w:rsidR="004A7218" w:rsidRDefault="004A7218" w:rsidP="002D0E0D">
      <w:r>
        <w:rPr>
          <w:color w:val="C00000"/>
        </w:rPr>
        <w:t xml:space="preserve">     </w:t>
      </w:r>
      <w:r w:rsidRPr="000F574F">
        <w:t xml:space="preserve">Kemiklerimiz bir araya gelerek </w:t>
      </w:r>
      <w:r w:rsidRPr="0041417E">
        <w:rPr>
          <w:color w:val="C00000"/>
        </w:rPr>
        <w:t xml:space="preserve">iskeletimizi </w:t>
      </w:r>
      <w:r w:rsidRPr="000F574F">
        <w:t>oluşturur.</w:t>
      </w:r>
      <w:r>
        <w:t xml:space="preserve"> Yani iskeletimiz </w:t>
      </w:r>
      <w:r w:rsidRPr="0041417E">
        <w:rPr>
          <w:color w:val="C00000"/>
        </w:rPr>
        <w:t>kemiklerden</w:t>
      </w:r>
      <w:r w:rsidRPr="00481608">
        <w:rPr>
          <w:b/>
        </w:rPr>
        <w:t xml:space="preserve"> </w:t>
      </w:r>
      <w:r>
        <w:t>oluşur.</w:t>
      </w:r>
    </w:p>
    <w:p w:rsidR="004A7218" w:rsidRDefault="004A7218" w:rsidP="0041417E"/>
    <w:p w:rsidR="004A7218" w:rsidRDefault="004A7218" w:rsidP="0041417E"/>
    <w:p w:rsidR="004A7218" w:rsidRDefault="004A7218" w:rsidP="0041417E"/>
    <w:p w:rsidR="004A7218" w:rsidRDefault="004A7218" w:rsidP="0041417E">
      <w:pPr>
        <w:rPr>
          <w:color w:val="C00000"/>
        </w:rPr>
      </w:pPr>
      <w:r>
        <w:rPr>
          <w:color w:val="C00000"/>
        </w:rPr>
        <w:t>Soru 2</w:t>
      </w:r>
      <w:r w:rsidRPr="002D0E0D">
        <w:rPr>
          <w:color w:val="C00000"/>
        </w:rPr>
        <w:t xml:space="preserve">° : </w:t>
      </w:r>
      <w:r w:rsidRPr="0041417E">
        <w:t>İskeletin görevi nedir ?</w:t>
      </w:r>
    </w:p>
    <w:p w:rsidR="004A7218" w:rsidRDefault="004A7218" w:rsidP="0041417E">
      <w:r>
        <w:rPr>
          <w:color w:val="C00000"/>
        </w:rPr>
        <w:t xml:space="preserve">       </w:t>
      </w:r>
      <w:r>
        <w:t xml:space="preserve">İskeletimiz vücudumuza destek vererek </w:t>
      </w:r>
      <w:r w:rsidRPr="0041417E">
        <w:rPr>
          <w:color w:val="C00000"/>
        </w:rPr>
        <w:t xml:space="preserve">dik durmamızı </w:t>
      </w:r>
      <w:r w:rsidRPr="003F1B24">
        <w:t>ve</w:t>
      </w:r>
      <w:r w:rsidRPr="003F1B24">
        <w:rPr>
          <w:b/>
        </w:rPr>
        <w:t xml:space="preserve"> </w:t>
      </w:r>
      <w:r w:rsidRPr="0041417E">
        <w:rPr>
          <w:color w:val="C00000"/>
        </w:rPr>
        <w:t xml:space="preserve">hareket etmemizi </w:t>
      </w:r>
      <w:r>
        <w:t>sağlar.</w:t>
      </w:r>
    </w:p>
    <w:p w:rsidR="004A7218" w:rsidRDefault="004A7218" w:rsidP="0041417E"/>
    <w:p w:rsidR="004A7218" w:rsidRDefault="004A7218" w:rsidP="0041417E"/>
    <w:p w:rsidR="004A7218" w:rsidRDefault="004A7218" w:rsidP="0041417E"/>
    <w:p w:rsidR="004A7218" w:rsidRPr="0041417E" w:rsidRDefault="004A7218" w:rsidP="0041417E">
      <w:r>
        <w:rPr>
          <w:color w:val="C00000"/>
        </w:rPr>
        <w:t>Soru 3</w:t>
      </w:r>
      <w:r w:rsidRPr="002D0E0D">
        <w:rPr>
          <w:color w:val="C00000"/>
        </w:rPr>
        <w:t xml:space="preserve">° : </w:t>
      </w:r>
      <w:r w:rsidRPr="0041417E">
        <w:t>İskeletimizin bölümlerini yazınız.</w:t>
      </w:r>
    </w:p>
    <w:p w:rsidR="004A7218" w:rsidRDefault="004A7218" w:rsidP="0041417E">
      <w:r>
        <w:rPr>
          <w:color w:val="C00000"/>
        </w:rPr>
        <w:t xml:space="preserve">       </w:t>
      </w:r>
      <w:r>
        <w:t xml:space="preserve">İskeletimiz; </w:t>
      </w:r>
      <w:r w:rsidRPr="0041417E">
        <w:rPr>
          <w:color w:val="C00000"/>
        </w:rPr>
        <w:t xml:space="preserve">kafatası, omurga, göğüs kafesi, kollar </w:t>
      </w:r>
      <w:r w:rsidRPr="0041417E">
        <w:t xml:space="preserve">ve </w:t>
      </w:r>
      <w:r w:rsidRPr="0041417E">
        <w:rPr>
          <w:color w:val="C00000"/>
        </w:rPr>
        <w:t xml:space="preserve">bacaklardan </w:t>
      </w:r>
      <w:r>
        <w:t>oluşur.</w:t>
      </w:r>
    </w:p>
    <w:p w:rsidR="004A7218" w:rsidRDefault="004A7218" w:rsidP="0041417E">
      <w:pPr>
        <w:rPr>
          <w:b/>
        </w:rPr>
      </w:pPr>
    </w:p>
    <w:p w:rsidR="004A7218" w:rsidRDefault="004A7218" w:rsidP="0041417E">
      <w:pPr>
        <w:rPr>
          <w:b/>
        </w:rPr>
      </w:pPr>
    </w:p>
    <w:p w:rsidR="004A7218" w:rsidRDefault="004A7218" w:rsidP="0041417E">
      <w:pPr>
        <w:rPr>
          <w:b/>
        </w:rPr>
      </w:pPr>
    </w:p>
    <w:p w:rsidR="004A7218" w:rsidRPr="0041417E" w:rsidRDefault="004A7218" w:rsidP="0041417E">
      <w:r>
        <w:rPr>
          <w:color w:val="C00000"/>
        </w:rPr>
        <w:t>Soru 4</w:t>
      </w:r>
      <w:r w:rsidRPr="002D0E0D">
        <w:rPr>
          <w:color w:val="C00000"/>
        </w:rPr>
        <w:t xml:space="preserve">° : </w:t>
      </w:r>
      <w:r w:rsidRPr="0041417E">
        <w:t>Kafatasını görevi nedir ?</w:t>
      </w:r>
    </w:p>
    <w:p w:rsidR="004A7218" w:rsidRDefault="004A7218" w:rsidP="0041417E">
      <w:r>
        <w:rPr>
          <w:color w:val="C00000"/>
        </w:rPr>
        <w:t xml:space="preserve">       </w:t>
      </w:r>
      <w:r w:rsidRPr="0041417E">
        <w:rPr>
          <w:color w:val="C00000"/>
        </w:rPr>
        <w:t xml:space="preserve">Kafatası, </w:t>
      </w:r>
      <w:r>
        <w:t>beynimizi dış etkilerden korur.</w:t>
      </w: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color w:val="C00000"/>
        </w:rPr>
      </w:pPr>
      <w:r>
        <w:rPr>
          <w:color w:val="C00000"/>
        </w:rPr>
        <w:t>Soru 5</w:t>
      </w:r>
      <w:r w:rsidRPr="002D0E0D">
        <w:rPr>
          <w:color w:val="C00000"/>
        </w:rPr>
        <w:t xml:space="preserve">° : </w:t>
      </w:r>
      <w:r w:rsidRPr="00554A1D">
        <w:t>Göğüs kafesinin görevi nedir ?</w:t>
      </w:r>
    </w:p>
    <w:p w:rsidR="004A7218" w:rsidRDefault="004A7218" w:rsidP="00DC35A1">
      <w:r>
        <w:rPr>
          <w:color w:val="C00000"/>
        </w:rPr>
        <w:t xml:space="preserve">        </w:t>
      </w:r>
      <w:r w:rsidRPr="00554A1D">
        <w:rPr>
          <w:color w:val="C00000"/>
        </w:rPr>
        <w:t>Göğüs kafesi</w:t>
      </w:r>
      <w:r w:rsidRPr="00554A1D">
        <w:rPr>
          <w:b/>
          <w:color w:val="C00000"/>
        </w:rPr>
        <w:t xml:space="preserve"> </w:t>
      </w:r>
      <w:r>
        <w:rPr>
          <w:b/>
        </w:rPr>
        <w:t xml:space="preserve">, </w:t>
      </w:r>
      <w:r w:rsidRPr="003A727B">
        <w:t>kalp ve akciğerlerimizi dış etkilerden korur.</w:t>
      </w: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color w:val="C00000"/>
        </w:rPr>
      </w:pPr>
      <w:r>
        <w:rPr>
          <w:color w:val="C00000"/>
        </w:rPr>
        <w:t>Soru 6</w:t>
      </w:r>
      <w:r w:rsidRPr="002D0E0D">
        <w:rPr>
          <w:color w:val="C00000"/>
        </w:rPr>
        <w:t xml:space="preserve">° : </w:t>
      </w:r>
      <w:r w:rsidRPr="0057327E">
        <w:t>Omurganın görevini yazınız.</w:t>
      </w:r>
    </w:p>
    <w:p w:rsidR="004A7218" w:rsidRDefault="004A7218" w:rsidP="00DC35A1">
      <w:r w:rsidRPr="0057327E">
        <w:rPr>
          <w:color w:val="C00000"/>
        </w:rPr>
        <w:t xml:space="preserve">        Omurga</w:t>
      </w:r>
      <w:r>
        <w:t xml:space="preserve">, boynumuzdan başlayarak sırtımız boyunca uzanan </w:t>
      </w:r>
      <w:r w:rsidRPr="0057327E">
        <w:rPr>
          <w:color w:val="C00000"/>
        </w:rPr>
        <w:t>“S”</w:t>
      </w:r>
      <w:r w:rsidRPr="0057327E">
        <w:rPr>
          <w:b/>
          <w:color w:val="C00000"/>
        </w:rPr>
        <w:t xml:space="preserve"> </w:t>
      </w:r>
      <w:r w:rsidRPr="004B4AA8">
        <w:t>şeklinde bir yapıdır. Vücudumuzun ve başımızın dik durmasını sağlar.</w:t>
      </w:r>
      <w:r>
        <w:t xml:space="preserve"> İçerisinde  </w:t>
      </w:r>
      <w:r w:rsidRPr="003841C9">
        <w:rPr>
          <w:color w:val="C00000"/>
        </w:rPr>
        <w:t>omirilik</w:t>
      </w:r>
      <w:r>
        <w:t xml:space="preserve">  adı verilen sinir sistemi bulunur.</w:t>
      </w:r>
      <w:r w:rsidRPr="004B4AA8">
        <w:tab/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7</w:t>
      </w:r>
      <w:r w:rsidRPr="002D0E0D">
        <w:rPr>
          <w:color w:val="C00000"/>
        </w:rPr>
        <w:t xml:space="preserve">° : </w:t>
      </w:r>
      <w:r w:rsidRPr="00B737A1">
        <w:t>Vücudumuzda kaç tane kemik vardır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Yetişkin bir insanda otalama </w:t>
      </w:r>
      <w:r w:rsidRPr="000F3B18">
        <w:rPr>
          <w:color w:val="C00000"/>
        </w:rPr>
        <w:t xml:space="preserve">206 </w:t>
      </w:r>
      <w:r>
        <w:t xml:space="preserve">tane, yeni doğmuş bir bebekte ise </w:t>
      </w:r>
      <w:r w:rsidRPr="000F3B18">
        <w:rPr>
          <w:color w:val="C00000"/>
        </w:rPr>
        <w:t>300</w:t>
      </w:r>
      <w:r>
        <w:t xml:space="preserve"> civarında kemik bulunur.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8</w:t>
      </w:r>
      <w:r w:rsidRPr="002D0E0D">
        <w:rPr>
          <w:color w:val="C00000"/>
        </w:rPr>
        <w:t xml:space="preserve">° : </w:t>
      </w:r>
      <w:r w:rsidRPr="00810287">
        <w:t>Kemik çeşitlerini yazınız.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Vücudumuzda bulunan kemikler şekillerine göre </w:t>
      </w:r>
      <w:r w:rsidRPr="00810287">
        <w:rPr>
          <w:color w:val="C00000"/>
        </w:rPr>
        <w:t>uzun, kısa</w:t>
      </w:r>
      <w:r w:rsidRPr="00810287">
        <w:rPr>
          <w:b/>
          <w:color w:val="C00000"/>
        </w:rPr>
        <w:t xml:space="preserve"> </w:t>
      </w:r>
      <w:r w:rsidRPr="003643CA">
        <w:t>ve</w:t>
      </w:r>
      <w:r w:rsidRPr="003643CA">
        <w:rPr>
          <w:b/>
        </w:rPr>
        <w:t xml:space="preserve"> </w:t>
      </w:r>
      <w:r w:rsidRPr="00810287">
        <w:rPr>
          <w:color w:val="C00000"/>
        </w:rPr>
        <w:t xml:space="preserve">yassı </w:t>
      </w:r>
      <w:r>
        <w:t>kemik olmak üzere üçe ayrılır.</w:t>
      </w: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color w:val="C00000"/>
        </w:rPr>
      </w:pPr>
      <w:r>
        <w:rPr>
          <w:color w:val="C00000"/>
        </w:rPr>
        <w:t>Soru 9</w:t>
      </w:r>
      <w:r w:rsidRPr="002D0E0D">
        <w:rPr>
          <w:color w:val="C00000"/>
        </w:rPr>
        <w:t xml:space="preserve">° : </w:t>
      </w:r>
      <w:r w:rsidRPr="00810287">
        <w:t>Yassı kemikler  nerelerde bulunur ?</w:t>
      </w:r>
    </w:p>
    <w:p w:rsidR="004A7218" w:rsidRDefault="004A7218" w:rsidP="00DC35A1">
      <w:r>
        <w:rPr>
          <w:color w:val="C00000"/>
        </w:rPr>
        <w:t xml:space="preserve">        Yassı kemikler ;</w:t>
      </w:r>
      <w:r w:rsidRPr="00810287">
        <w:rPr>
          <w:color w:val="C00000"/>
        </w:rPr>
        <w:t xml:space="preserve"> </w:t>
      </w:r>
      <w:r>
        <w:t>kaburga, göğüs kemiklerimiz, kafatasımız ve kalçamızdaki kemiklerdir.</w:t>
      </w:r>
    </w:p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>Soru 1</w:t>
      </w:r>
      <w:r>
        <w:rPr>
          <w:color w:val="C00000"/>
        </w:rPr>
        <w:t>0</w:t>
      </w:r>
      <w:r w:rsidRPr="002D0E0D">
        <w:rPr>
          <w:color w:val="C00000"/>
        </w:rPr>
        <w:t xml:space="preserve">° : </w:t>
      </w:r>
      <w:r>
        <w:t>Uzun</w:t>
      </w:r>
      <w:r w:rsidRPr="00810287">
        <w:t xml:space="preserve"> kemikler  nerelerde bulunur ?</w:t>
      </w:r>
    </w:p>
    <w:p w:rsidR="004A7218" w:rsidRDefault="004A7218" w:rsidP="00DC35A1">
      <w:r>
        <w:rPr>
          <w:color w:val="C00000"/>
        </w:rPr>
        <w:t xml:space="preserve">        Uzun kemikler ;</w:t>
      </w:r>
      <w:r w:rsidRPr="00F902A4">
        <w:rPr>
          <w:color w:val="C00000"/>
        </w:rPr>
        <w:t xml:space="preserve"> </w:t>
      </w:r>
      <w:r w:rsidRPr="001C61C8">
        <w:t>kollarımız ve bacaklarımızdaki kemikler.</w:t>
      </w: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>Soru 1</w:t>
      </w:r>
      <w:r>
        <w:rPr>
          <w:color w:val="C00000"/>
        </w:rPr>
        <w:t>1</w:t>
      </w:r>
      <w:r w:rsidRPr="002D0E0D">
        <w:rPr>
          <w:color w:val="C00000"/>
        </w:rPr>
        <w:t xml:space="preserve">° : </w:t>
      </w:r>
      <w:r>
        <w:t>Kısa</w:t>
      </w:r>
      <w:r w:rsidRPr="00810287">
        <w:t xml:space="preserve"> kemikler  nerelerde bulunur ?</w:t>
      </w:r>
    </w:p>
    <w:p w:rsidR="004A7218" w:rsidRDefault="004A7218" w:rsidP="00B43B95">
      <w:pPr>
        <w:pStyle w:val="NormalWeb"/>
        <w:spacing w:before="134" w:beforeAutospacing="0" w:after="0" w:afterAutospacing="0"/>
        <w:ind w:left="547" w:hanging="547"/>
        <w:textAlignment w:val="baseline"/>
      </w:pPr>
      <w:r>
        <w:rPr>
          <w:color w:val="C00000"/>
        </w:rPr>
        <w:t xml:space="preserve">        Kısa kemikler ;</w:t>
      </w:r>
      <w:r w:rsidRPr="00F902A4">
        <w:rPr>
          <w:color w:val="C00000"/>
        </w:rPr>
        <w:t xml:space="preserve"> </w:t>
      </w:r>
      <w:r>
        <w:t>e</w:t>
      </w:r>
      <w:r w:rsidRPr="00F40D85">
        <w:t>l bilek , ayak bil</w:t>
      </w:r>
      <w:r>
        <w:t xml:space="preserve">ek , parmak kemikleri, omurga kemikleridir.                                          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>Soru 1</w:t>
      </w:r>
      <w:r>
        <w:rPr>
          <w:color w:val="C00000"/>
        </w:rPr>
        <w:t>2</w:t>
      </w:r>
      <w:r w:rsidRPr="002D0E0D">
        <w:rPr>
          <w:color w:val="C00000"/>
        </w:rPr>
        <w:t xml:space="preserve">° : </w:t>
      </w:r>
      <w:r w:rsidRPr="00772B34">
        <w:t>Eklem ne demektir ?</w:t>
      </w:r>
    </w:p>
    <w:p w:rsidR="004A7218" w:rsidRDefault="004A7218" w:rsidP="00DC35A1">
      <w:r>
        <w:t xml:space="preserve">         İskeletimizi meydana getiren kemiklerin birbirine bağlandığı yerlere </w:t>
      </w:r>
      <w:r w:rsidRPr="00772B34">
        <w:rPr>
          <w:color w:val="C00000"/>
        </w:rPr>
        <w:t xml:space="preserve">eklem </w:t>
      </w:r>
      <w:r>
        <w:t>denir.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Pr="006919A4" w:rsidRDefault="004A7218" w:rsidP="00DC35A1">
      <w:r w:rsidRPr="002D0E0D">
        <w:rPr>
          <w:color w:val="C00000"/>
        </w:rPr>
        <w:t>Soru 1</w:t>
      </w:r>
      <w:r>
        <w:rPr>
          <w:color w:val="C00000"/>
        </w:rPr>
        <w:t>3</w:t>
      </w:r>
      <w:r w:rsidRPr="002D0E0D">
        <w:rPr>
          <w:color w:val="C00000"/>
        </w:rPr>
        <w:t xml:space="preserve">° : </w:t>
      </w:r>
      <w:r w:rsidRPr="006919A4">
        <w:t>Kas ne demektir ? Açıklayınız.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Vücudumuzu saran ve hareket etmemizi sağlayan yapıya </w:t>
      </w:r>
      <w:r w:rsidRPr="001B3021">
        <w:rPr>
          <w:color w:val="C00000"/>
        </w:rPr>
        <w:t>kas</w:t>
      </w:r>
      <w:r>
        <w:t xml:space="preserve"> adı verilir. Kaslar lifli yapılardır. </w:t>
      </w:r>
      <w:r w:rsidRPr="001B3021">
        <w:rPr>
          <w:color w:val="C00000"/>
        </w:rPr>
        <w:t>Kas lifleri</w:t>
      </w:r>
      <w:r w:rsidRPr="001B3021">
        <w:rPr>
          <w:b/>
          <w:color w:val="C00000"/>
        </w:rPr>
        <w:t xml:space="preserve"> </w:t>
      </w:r>
      <w:r>
        <w:t xml:space="preserve">bir araya gelerek </w:t>
      </w:r>
      <w:r w:rsidRPr="001B3021">
        <w:rPr>
          <w:color w:val="C00000"/>
        </w:rPr>
        <w:t xml:space="preserve">kas demetini </w:t>
      </w:r>
      <w:r>
        <w:t>oluşturur.</w:t>
      </w: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>Soru 1</w:t>
      </w:r>
      <w:r>
        <w:rPr>
          <w:color w:val="C00000"/>
        </w:rPr>
        <w:t>4</w:t>
      </w:r>
      <w:r w:rsidRPr="002D0E0D">
        <w:rPr>
          <w:color w:val="C00000"/>
        </w:rPr>
        <w:t xml:space="preserve">° : </w:t>
      </w:r>
      <w:r w:rsidRPr="00401470">
        <w:t>Kasların görevleri nelerdir ?</w:t>
      </w:r>
    </w:p>
    <w:p w:rsidR="004A7218" w:rsidRDefault="004A7218" w:rsidP="00DC35A1">
      <w:r>
        <w:rPr>
          <w:color w:val="C00000"/>
        </w:rPr>
        <w:t xml:space="preserve">        </w:t>
      </w:r>
      <w:r w:rsidRPr="00401470">
        <w:rPr>
          <w:color w:val="C00000"/>
        </w:rPr>
        <w:t xml:space="preserve">Kaslar </w:t>
      </w:r>
      <w:r>
        <w:t xml:space="preserve">iskeletimizi örter ve </w:t>
      </w:r>
      <w:r w:rsidRPr="00401470">
        <w:rPr>
          <w:color w:val="C00000"/>
        </w:rPr>
        <w:t xml:space="preserve">kasılıp gevşeyerek </w:t>
      </w:r>
      <w:r>
        <w:t>iskeletimizi eklem yerlerinden hareket ettirir.</w:t>
      </w:r>
    </w:p>
    <w:p w:rsidR="004A7218" w:rsidRDefault="004A7218" w:rsidP="00DC35A1">
      <w:r w:rsidRPr="00401470">
        <w:rPr>
          <w:color w:val="C00000"/>
        </w:rPr>
        <w:t>Kaslar</w:t>
      </w:r>
      <w:r>
        <w:t xml:space="preserve"> ayrıca vücudumuza şekil de verir.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>Soru 1</w:t>
      </w:r>
      <w:r>
        <w:rPr>
          <w:color w:val="C00000"/>
        </w:rPr>
        <w:t>5</w:t>
      </w:r>
      <w:r w:rsidRPr="002D0E0D">
        <w:rPr>
          <w:color w:val="C00000"/>
        </w:rPr>
        <w:t xml:space="preserve">° : </w:t>
      </w:r>
      <w:r w:rsidRPr="00554A1D">
        <w:t>Kaslar</w:t>
      </w:r>
      <w:r>
        <w:t>da</w:t>
      </w:r>
      <w:r w:rsidRPr="00554A1D">
        <w:t xml:space="preserve"> kasılma ve gevşeme durumunda nasıl değişiklik olur?</w:t>
      </w:r>
    </w:p>
    <w:p w:rsidR="004A7218" w:rsidRDefault="004A7218" w:rsidP="00DC35A1">
      <w:r>
        <w:rPr>
          <w:color w:val="C00000"/>
        </w:rPr>
        <w:t xml:space="preserve">        </w:t>
      </w:r>
      <w:r w:rsidRPr="0026601E">
        <w:t>Kaslarımız</w:t>
      </w:r>
      <w:r>
        <w:rPr>
          <w:b/>
        </w:rPr>
        <w:t xml:space="preserve"> </w:t>
      </w:r>
      <w:r w:rsidRPr="00401470">
        <w:rPr>
          <w:color w:val="C00000"/>
        </w:rPr>
        <w:t>kasılınca kalınlaşır</w:t>
      </w:r>
      <w:r w:rsidRPr="00401470">
        <w:rPr>
          <w:b/>
          <w:color w:val="C00000"/>
        </w:rPr>
        <w:t xml:space="preserve"> </w:t>
      </w:r>
      <w:r w:rsidRPr="0026601E">
        <w:t>ve</w:t>
      </w:r>
      <w:r>
        <w:rPr>
          <w:b/>
        </w:rPr>
        <w:t xml:space="preserve"> </w:t>
      </w:r>
      <w:r w:rsidRPr="00401470">
        <w:rPr>
          <w:color w:val="C00000"/>
        </w:rPr>
        <w:t>boyları kısalır</w:t>
      </w:r>
      <w:r w:rsidRPr="00401470">
        <w:t>.</w:t>
      </w:r>
      <w:r>
        <w:t xml:space="preserve"> </w:t>
      </w:r>
      <w:r w:rsidRPr="0026601E">
        <w:t xml:space="preserve">Kaslarımız </w:t>
      </w:r>
      <w:r w:rsidRPr="00401470">
        <w:rPr>
          <w:color w:val="C00000"/>
        </w:rPr>
        <w:t>gevşeyince</w:t>
      </w:r>
      <w:r w:rsidRPr="0026601E">
        <w:t xml:space="preserve"> ise eski haline geri döner.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Pr="00604644" w:rsidRDefault="004A7218" w:rsidP="00DC35A1">
      <w:r w:rsidRPr="002D0E0D">
        <w:rPr>
          <w:color w:val="C00000"/>
        </w:rPr>
        <w:t>Soru 1</w:t>
      </w:r>
      <w:r>
        <w:rPr>
          <w:color w:val="C00000"/>
        </w:rPr>
        <w:t>6</w:t>
      </w:r>
      <w:r w:rsidRPr="002D0E0D">
        <w:rPr>
          <w:color w:val="C00000"/>
        </w:rPr>
        <w:t xml:space="preserve">° : </w:t>
      </w:r>
      <w:r w:rsidRPr="00604644">
        <w:t>Kemik sağlığı için neler yapmalıyız ?</w:t>
      </w:r>
    </w:p>
    <w:p w:rsidR="004A7218" w:rsidRDefault="004A7218" w:rsidP="00DC35A1">
      <w:r>
        <w:rPr>
          <w:color w:val="C00000"/>
        </w:rPr>
        <w:t xml:space="preserve">        </w:t>
      </w:r>
      <w:r>
        <w:t>Sağlıklı bir kemik gelişimi için yeterli miktarda süt ve süt ürünleri tüketmeli ve yeteri kadar güneş ışığından faydalanmalıyız.</w:t>
      </w:r>
    </w:p>
    <w:p w:rsidR="004A7218" w:rsidRDefault="004A7218" w:rsidP="00DC35A1">
      <w:r>
        <w:t xml:space="preserve">     Düzenli ve bilinçli yapılan egzersiz, kas ve kemik gelişimi için faydalıdır.</w:t>
      </w:r>
    </w:p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>Soru 1</w:t>
      </w:r>
      <w:r>
        <w:rPr>
          <w:color w:val="C00000"/>
        </w:rPr>
        <w:t>7</w:t>
      </w:r>
      <w:r w:rsidRPr="002D0E0D">
        <w:rPr>
          <w:color w:val="C00000"/>
        </w:rPr>
        <w:t xml:space="preserve">° : </w:t>
      </w:r>
      <w:r w:rsidRPr="002C4D3B">
        <w:t>Solunum ne demektir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Nefes alıp verme olayına </w:t>
      </w:r>
      <w:r w:rsidRPr="002C4D3B">
        <w:rPr>
          <w:color w:val="C00000"/>
        </w:rPr>
        <w:t xml:space="preserve">solunum </w:t>
      </w:r>
      <w:r>
        <w:t>denir.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>Soru 1</w:t>
      </w:r>
      <w:r>
        <w:rPr>
          <w:color w:val="C00000"/>
        </w:rPr>
        <w:t>8</w:t>
      </w:r>
      <w:r w:rsidRPr="002D0E0D">
        <w:rPr>
          <w:color w:val="C00000"/>
        </w:rPr>
        <w:t xml:space="preserve">° : </w:t>
      </w:r>
      <w:r w:rsidRPr="00810287">
        <w:t>Solunum organlarını yazınız.</w:t>
      </w:r>
    </w:p>
    <w:p w:rsidR="004A7218" w:rsidRPr="005E6900" w:rsidRDefault="004A7218" w:rsidP="00DC35A1">
      <w:pPr>
        <w:rPr>
          <w:b/>
        </w:rPr>
      </w:pPr>
      <w:r>
        <w:rPr>
          <w:color w:val="C00000"/>
        </w:rPr>
        <w:t xml:space="preserve">        </w:t>
      </w:r>
      <w:r>
        <w:t xml:space="preserve">Solunumda görev alan organlar sırasıyla şunlardır: </w:t>
      </w:r>
      <w:r w:rsidRPr="00615A93">
        <w:rPr>
          <w:color w:val="C00000"/>
        </w:rPr>
        <w:t>burun, yutak gırtlak, soluk borusu, akciğerlerdir.</w:t>
      </w: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b/>
        </w:rPr>
      </w:pPr>
    </w:p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>Soru 1</w:t>
      </w:r>
      <w:r>
        <w:rPr>
          <w:color w:val="C00000"/>
        </w:rPr>
        <w:t>9</w:t>
      </w:r>
      <w:r w:rsidRPr="002D0E0D">
        <w:rPr>
          <w:color w:val="C00000"/>
        </w:rPr>
        <w:t xml:space="preserve">° : </w:t>
      </w:r>
      <w:r w:rsidRPr="00ED154E">
        <w:t>Yutak ne demektir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Ağız ve burun boşluğunun birleştiği yere </w:t>
      </w:r>
      <w:r w:rsidRPr="00C47C86">
        <w:rPr>
          <w:color w:val="C00000"/>
        </w:rPr>
        <w:t xml:space="preserve">yutak </w:t>
      </w:r>
      <w:r>
        <w:t>denir.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20</w:t>
      </w:r>
      <w:r w:rsidRPr="002D0E0D">
        <w:rPr>
          <w:color w:val="C00000"/>
        </w:rPr>
        <w:t xml:space="preserve">° : </w:t>
      </w:r>
      <w:r w:rsidRPr="00963B19">
        <w:t>Solunum sırasında gaz alışverişi nasıl  olur ? Yazınız.</w:t>
      </w:r>
    </w:p>
    <w:p w:rsidR="004A7218" w:rsidRPr="005E6900" w:rsidRDefault="004A7218" w:rsidP="00DC35A1">
      <w:pPr>
        <w:rPr>
          <w:b/>
        </w:rPr>
      </w:pPr>
      <w:r>
        <w:rPr>
          <w:color w:val="C00000"/>
        </w:rPr>
        <w:t xml:space="preserve">        </w:t>
      </w:r>
      <w:r>
        <w:t xml:space="preserve">Soluk aldığımızda dışarıdan </w:t>
      </w:r>
      <w:r w:rsidRPr="003E5131">
        <w:rPr>
          <w:color w:val="C00000"/>
        </w:rPr>
        <w:t xml:space="preserve">oksijen </w:t>
      </w:r>
      <w:r w:rsidRPr="003E5131">
        <w:t xml:space="preserve">alıp , </w:t>
      </w:r>
      <w:r>
        <w:t xml:space="preserve">soluk verdiğimizde dışarıya </w:t>
      </w:r>
      <w:r w:rsidRPr="003E5131">
        <w:rPr>
          <w:color w:val="C00000"/>
        </w:rPr>
        <w:t>karbondioksit</w:t>
      </w:r>
      <w:r w:rsidRPr="005E6900">
        <w:rPr>
          <w:b/>
        </w:rPr>
        <w:t xml:space="preserve"> </w:t>
      </w:r>
      <w:r w:rsidRPr="003E5131">
        <w:t>veririz.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Pr="001F1293" w:rsidRDefault="004A7218" w:rsidP="00DC35A1">
      <w:r w:rsidRPr="002D0E0D">
        <w:rPr>
          <w:color w:val="C00000"/>
        </w:rPr>
        <w:t xml:space="preserve">Soru </w:t>
      </w:r>
      <w:r>
        <w:rPr>
          <w:color w:val="C00000"/>
        </w:rPr>
        <w:t>2</w:t>
      </w:r>
      <w:r w:rsidRPr="002D0E0D">
        <w:rPr>
          <w:color w:val="C00000"/>
        </w:rPr>
        <w:t xml:space="preserve">1° : </w:t>
      </w:r>
      <w:r w:rsidRPr="001F1293">
        <w:t>Soluk alıp verme esnasında diyaframımız nasıl değişir ?</w:t>
      </w:r>
    </w:p>
    <w:p w:rsidR="004A7218" w:rsidRPr="00C47C86" w:rsidRDefault="004A7218" w:rsidP="00DC35A1">
      <w:r>
        <w:rPr>
          <w:color w:val="C00000"/>
        </w:rPr>
        <w:t xml:space="preserve">        </w:t>
      </w:r>
      <w:r>
        <w:t xml:space="preserve">Soluk aldığımızda </w:t>
      </w:r>
      <w:r w:rsidRPr="00C47C86">
        <w:rPr>
          <w:color w:val="C00000"/>
        </w:rPr>
        <w:t>diyafram</w:t>
      </w:r>
      <w:r>
        <w:t xml:space="preserve"> kasımız kasılır (düzleşir), akciğerlerimizdeki oksijen miktarı artar.</w:t>
      </w:r>
    </w:p>
    <w:p w:rsidR="004A7218" w:rsidRDefault="004A7218" w:rsidP="00DC35A1">
      <w:r>
        <w:t xml:space="preserve">        Soluk verince diyafram kasımız gevşer (kubbeleşir) ,ciğerlerimizdeki oksijen miktarı azalır.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22</w:t>
      </w:r>
      <w:r w:rsidRPr="002D0E0D">
        <w:rPr>
          <w:color w:val="C00000"/>
        </w:rPr>
        <w:t xml:space="preserve">° : </w:t>
      </w:r>
      <w:r w:rsidRPr="001146DD">
        <w:t>Doğru bir solunum nasıl olmalıdır ?</w:t>
      </w:r>
    </w:p>
    <w:p w:rsidR="004A7218" w:rsidRDefault="004A7218" w:rsidP="00DC35A1">
      <w:r>
        <w:rPr>
          <w:color w:val="C00000"/>
        </w:rPr>
        <w:t xml:space="preserve">        </w:t>
      </w:r>
      <w:r>
        <w:t>Doğru bir solunum için hava burundan alınıp ağızdan verilmelidir.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23</w:t>
      </w:r>
      <w:r w:rsidRPr="002D0E0D">
        <w:rPr>
          <w:color w:val="C00000"/>
        </w:rPr>
        <w:t xml:space="preserve">° : </w:t>
      </w:r>
      <w:r w:rsidRPr="00561273">
        <w:t>Burnumuzda bulunan kılların görevi                 nedir ?</w:t>
      </w:r>
    </w:p>
    <w:p w:rsidR="004A7218" w:rsidRDefault="004A7218" w:rsidP="00DC35A1">
      <w:r>
        <w:rPr>
          <w:color w:val="C00000"/>
        </w:rPr>
        <w:t xml:space="preserve">        </w:t>
      </w:r>
      <w:r>
        <w:t>Burnumuzdaki</w:t>
      </w:r>
      <w:r w:rsidRPr="00561273">
        <w:rPr>
          <w:color w:val="C00000"/>
        </w:rPr>
        <w:t xml:space="preserve"> kıllar </w:t>
      </w:r>
      <w:r>
        <w:t>aldığımız havanın nemlenmesini ve temizlenmesini sağlar.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24</w:t>
      </w:r>
      <w:r w:rsidRPr="002D0E0D">
        <w:rPr>
          <w:color w:val="C00000"/>
        </w:rPr>
        <w:t xml:space="preserve">° : </w:t>
      </w:r>
      <w:r w:rsidRPr="00561273">
        <w:t xml:space="preserve">Kanı vücudumuza hangi organ </w:t>
      </w:r>
      <w:r>
        <w:t xml:space="preserve">              </w:t>
      </w:r>
      <w:r w:rsidRPr="00561273">
        <w:t>pompalar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Kanı vücudumuza pompalayan organ </w:t>
      </w:r>
      <w:r w:rsidRPr="00561273">
        <w:rPr>
          <w:color w:val="C00000"/>
        </w:rPr>
        <w:t>kalp</w:t>
      </w:r>
      <w:r>
        <w:t>tir.</w:t>
      </w:r>
    </w:p>
    <w:p w:rsidR="004A7218" w:rsidRDefault="004A7218" w:rsidP="00DC35A1"/>
    <w:p w:rsidR="004A7218" w:rsidRPr="0091661E" w:rsidRDefault="004A7218" w:rsidP="00DC35A1">
      <w:r>
        <w:rPr>
          <w:color w:val="C00000"/>
        </w:rPr>
        <w:t>Soru 25</w:t>
      </w:r>
      <w:r w:rsidRPr="002D0E0D">
        <w:rPr>
          <w:color w:val="C00000"/>
        </w:rPr>
        <w:t xml:space="preserve">° : </w:t>
      </w:r>
      <w:r w:rsidRPr="0091661E">
        <w:t>Vücudumuzda kan nerede dolaşır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Kan vücudumuzda </w:t>
      </w:r>
      <w:r w:rsidRPr="0091661E">
        <w:rPr>
          <w:color w:val="C00000"/>
        </w:rPr>
        <w:t xml:space="preserve">damarlar </w:t>
      </w:r>
      <w:r>
        <w:t>içinde dolaşır.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26</w:t>
      </w:r>
      <w:r w:rsidRPr="002D0E0D">
        <w:rPr>
          <w:color w:val="C00000"/>
        </w:rPr>
        <w:t xml:space="preserve">° : </w:t>
      </w:r>
      <w:r w:rsidRPr="0091661E">
        <w:t>Kanın içinde neler bulunur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Kanın içinde vücudumuzun ihtiyaç duyduğu </w:t>
      </w:r>
      <w:r w:rsidRPr="0091661E">
        <w:rPr>
          <w:color w:val="C00000"/>
        </w:rPr>
        <w:t>temiz hava (oksijen)</w:t>
      </w:r>
      <w:r w:rsidRPr="0091661E">
        <w:rPr>
          <w:b/>
          <w:color w:val="C00000"/>
        </w:rPr>
        <w:t xml:space="preserve"> </w:t>
      </w:r>
      <w:r w:rsidRPr="00157CDA">
        <w:t>ve</w:t>
      </w:r>
      <w:r w:rsidRPr="0091661E">
        <w:rPr>
          <w:color w:val="C00000"/>
        </w:rPr>
        <w:t xml:space="preserve"> besinler </w:t>
      </w:r>
      <w:r>
        <w:t>vardır.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Pr="002E573E" w:rsidRDefault="004A7218" w:rsidP="00DC35A1">
      <w:r>
        <w:rPr>
          <w:color w:val="C00000"/>
        </w:rPr>
        <w:t>Soru 27</w:t>
      </w:r>
      <w:r w:rsidRPr="002D0E0D">
        <w:rPr>
          <w:color w:val="C00000"/>
        </w:rPr>
        <w:t xml:space="preserve">° : </w:t>
      </w:r>
      <w:r w:rsidRPr="002E573E">
        <w:t>Atık maddeler vücutta nasıl taşınır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Vücudumuzun faaliyetleri sonunda ortaya çıkan </w:t>
      </w:r>
      <w:r w:rsidRPr="00E01954">
        <w:rPr>
          <w:color w:val="C00000"/>
        </w:rPr>
        <w:t xml:space="preserve">karbondioksit </w:t>
      </w:r>
      <w:r w:rsidRPr="00157CDA">
        <w:t>ve</w:t>
      </w:r>
      <w:r w:rsidRPr="00157CDA">
        <w:rPr>
          <w:b/>
        </w:rPr>
        <w:t xml:space="preserve"> </w:t>
      </w:r>
      <w:r w:rsidRPr="00E01954">
        <w:rPr>
          <w:color w:val="C00000"/>
        </w:rPr>
        <w:t xml:space="preserve">zararlı maddeler </w:t>
      </w:r>
      <w:r>
        <w:t>de kan yoluyla taşınır.</w:t>
      </w:r>
    </w:p>
    <w:p w:rsidR="004A7218" w:rsidRDefault="004A7218" w:rsidP="002D0E0D">
      <w:pPr>
        <w:ind w:left="720"/>
      </w:pPr>
    </w:p>
    <w:p w:rsidR="004A7218" w:rsidRDefault="004A7218" w:rsidP="002D0E0D">
      <w:pPr>
        <w:ind w:left="720"/>
      </w:pPr>
    </w:p>
    <w:p w:rsidR="004A7218" w:rsidRDefault="004A7218" w:rsidP="002D0E0D">
      <w:pPr>
        <w:ind w:left="720"/>
      </w:pPr>
    </w:p>
    <w:p w:rsidR="004A7218" w:rsidRDefault="004A7218" w:rsidP="002D0E0D">
      <w:pPr>
        <w:ind w:left="720"/>
      </w:pPr>
    </w:p>
    <w:p w:rsidR="004A7218" w:rsidRPr="002E573E" w:rsidRDefault="004A7218" w:rsidP="00DC35A1">
      <w:r>
        <w:rPr>
          <w:color w:val="C00000"/>
        </w:rPr>
        <w:t>Soru 28</w:t>
      </w:r>
      <w:r w:rsidRPr="002D0E0D">
        <w:rPr>
          <w:color w:val="C00000"/>
        </w:rPr>
        <w:t xml:space="preserve">° : </w:t>
      </w:r>
      <w:r w:rsidRPr="002E573E">
        <w:t>Kalp kanı vücuda nasıl pompalar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Kaslı bir yapıya sahip olan </w:t>
      </w:r>
      <w:r w:rsidRPr="002E573E">
        <w:rPr>
          <w:color w:val="C00000"/>
        </w:rPr>
        <w:t>kalp</w:t>
      </w:r>
      <w:r w:rsidRPr="00AA711A">
        <w:rPr>
          <w:b/>
        </w:rPr>
        <w:t xml:space="preserve"> </w:t>
      </w:r>
      <w:r>
        <w:t>kasılıp gevşeyerek kanın tüm vücutta dolaşmasını sağlar.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Pr="00683DDB" w:rsidRDefault="004A7218" w:rsidP="00DC35A1">
      <w:r>
        <w:rPr>
          <w:color w:val="C00000"/>
        </w:rPr>
        <w:t>Soru 29</w:t>
      </w:r>
      <w:r w:rsidRPr="002D0E0D">
        <w:rPr>
          <w:color w:val="C00000"/>
        </w:rPr>
        <w:t xml:space="preserve">° : </w:t>
      </w:r>
      <w:r>
        <w:rPr>
          <w:color w:val="C00000"/>
        </w:rPr>
        <w:t xml:space="preserve"> </w:t>
      </w:r>
      <w:r w:rsidRPr="00683DDB">
        <w:t>Steteskop ne demektir ?</w:t>
      </w:r>
    </w:p>
    <w:p w:rsidR="004A7218" w:rsidRDefault="004A7218" w:rsidP="00DC35A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7" type="#_x0000_t75" style="position:absolute;margin-left:141.35pt;margin-top:1.1pt;width:72.25pt;height:60.2pt;z-index:-251658240;visibility:visible">
            <v:imagedata r:id="rId7" o:title=""/>
          </v:shape>
        </w:pict>
      </w:r>
      <w:r>
        <w:rPr>
          <w:color w:val="C00000"/>
        </w:rPr>
        <w:t xml:space="preserve">        </w:t>
      </w:r>
      <w:r>
        <w:t>Kalp atışını ve</w:t>
      </w:r>
    </w:p>
    <w:p w:rsidR="004A7218" w:rsidRDefault="004A7218" w:rsidP="00DC35A1">
      <w:r>
        <w:t xml:space="preserve">akciğerlerimizi dinlemeye </w:t>
      </w:r>
    </w:p>
    <w:p w:rsidR="004A7218" w:rsidRDefault="004A7218" w:rsidP="00DC35A1">
      <w:r>
        <w:t xml:space="preserve">yarayan alete </w:t>
      </w:r>
      <w:r w:rsidRPr="00683DDB">
        <w:rPr>
          <w:color w:val="C00000"/>
        </w:rPr>
        <w:t xml:space="preserve">steteskop </w:t>
      </w:r>
      <w:r>
        <w:t>denir.</w:t>
      </w:r>
    </w:p>
    <w:p w:rsidR="004A7218" w:rsidRDefault="004A7218" w:rsidP="00743112">
      <w:pPr>
        <w:jc w:val="center"/>
      </w:pP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30</w:t>
      </w:r>
      <w:r w:rsidRPr="002D0E0D">
        <w:rPr>
          <w:color w:val="C00000"/>
        </w:rPr>
        <w:t xml:space="preserve">° : </w:t>
      </w:r>
      <w:r w:rsidRPr="002E573E">
        <w:t>Kalp atışı ne demektir ?</w:t>
      </w:r>
    </w:p>
    <w:p w:rsidR="004A7218" w:rsidRDefault="004A7218" w:rsidP="00DC35A1">
      <w:r>
        <w:rPr>
          <w:color w:val="C00000"/>
        </w:rPr>
        <w:t xml:space="preserve">        </w:t>
      </w:r>
      <w:r>
        <w:t xml:space="preserve">Kalbin çalışırken kasılıp gevşemesine </w:t>
      </w:r>
      <w:r w:rsidRPr="002E573E">
        <w:rPr>
          <w:color w:val="C00000"/>
        </w:rPr>
        <w:t>kalp atışı</w:t>
      </w:r>
      <w:r>
        <w:t xml:space="preserve"> denir.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 w:rsidRPr="002D0E0D">
        <w:rPr>
          <w:color w:val="C00000"/>
        </w:rPr>
        <w:t xml:space="preserve">Soru </w:t>
      </w:r>
      <w:r>
        <w:rPr>
          <w:color w:val="C00000"/>
        </w:rPr>
        <w:t>3</w:t>
      </w:r>
      <w:r w:rsidRPr="002D0E0D">
        <w:rPr>
          <w:color w:val="C00000"/>
        </w:rPr>
        <w:t xml:space="preserve">1° : </w:t>
      </w:r>
      <w:r w:rsidRPr="00615A93">
        <w:t>Nabız ne demektir ?</w:t>
      </w:r>
    </w:p>
    <w:p w:rsidR="004A7218" w:rsidRDefault="004A7218" w:rsidP="00DC35A1">
      <w:r>
        <w:t xml:space="preserve">        Kalbin çalışması sonucunda damarlarda oluşan etkiye </w:t>
      </w:r>
      <w:r w:rsidRPr="00615A93">
        <w:rPr>
          <w:color w:val="C00000"/>
        </w:rPr>
        <w:t>nabız</w:t>
      </w:r>
      <w:r>
        <w:t xml:space="preserve"> adı verilir.</w:t>
      </w:r>
      <w:r w:rsidRPr="002E573E">
        <w:t xml:space="preserve"> </w:t>
      </w:r>
      <w:r>
        <w:t>Egzersiz yapan bir kişinin kalbi daha hızlı atacağından nabız sayısı da fazladır.</w:t>
      </w:r>
    </w:p>
    <w:p w:rsidR="004A7218" w:rsidRDefault="004A7218" w:rsidP="00DC35A1"/>
    <w:p w:rsidR="004A7218" w:rsidRDefault="004A7218" w:rsidP="00DC35A1">
      <w:pPr>
        <w:rPr>
          <w:color w:val="C00000"/>
        </w:rPr>
      </w:pPr>
    </w:p>
    <w:p w:rsidR="004A7218" w:rsidRDefault="004A7218" w:rsidP="00DC35A1">
      <w:pPr>
        <w:rPr>
          <w:color w:val="C00000"/>
        </w:rPr>
      </w:pPr>
      <w:r>
        <w:rPr>
          <w:color w:val="C00000"/>
        </w:rPr>
        <w:t xml:space="preserve">        </w:t>
      </w:r>
    </w:p>
    <w:p w:rsidR="004A7218" w:rsidRDefault="004A7218" w:rsidP="00DC35A1">
      <w:pPr>
        <w:rPr>
          <w:color w:val="C00000"/>
        </w:rPr>
      </w:pPr>
    </w:p>
    <w:p w:rsidR="004A7218" w:rsidRDefault="004A7218" w:rsidP="00DC35A1">
      <w:pPr>
        <w:rPr>
          <w:color w:val="C00000"/>
        </w:rPr>
      </w:pPr>
    </w:p>
    <w:p w:rsidR="004A7218" w:rsidRDefault="004A7218" w:rsidP="00DC35A1">
      <w:pPr>
        <w:rPr>
          <w:color w:val="C00000"/>
        </w:rPr>
      </w:pPr>
    </w:p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32</w:t>
      </w:r>
      <w:r w:rsidRPr="002D0E0D">
        <w:rPr>
          <w:color w:val="C00000"/>
        </w:rPr>
        <w:t xml:space="preserve">° : </w:t>
      </w:r>
      <w:r w:rsidRPr="00615A93">
        <w:t>Nabız nereden ölçülür ?</w:t>
      </w:r>
    </w:p>
    <w:p w:rsidR="004A7218" w:rsidRPr="00AA711A" w:rsidRDefault="004A7218" w:rsidP="00DC35A1">
      <w:pPr>
        <w:rPr>
          <w:b/>
        </w:rPr>
      </w:pPr>
      <w:r>
        <w:rPr>
          <w:color w:val="C00000"/>
        </w:rPr>
        <w:t xml:space="preserve">        </w:t>
      </w:r>
      <w:r>
        <w:t xml:space="preserve">Nabzımızın en iyi sayıldığı yerler: </w:t>
      </w:r>
      <w:r w:rsidRPr="00615A93">
        <w:rPr>
          <w:color w:val="C00000"/>
        </w:rPr>
        <w:t>boynumuzun yan tarafı</w:t>
      </w:r>
      <w:r w:rsidRPr="00615A93">
        <w:rPr>
          <w:b/>
          <w:color w:val="C00000"/>
        </w:rPr>
        <w:t xml:space="preserve"> </w:t>
      </w:r>
      <w:r w:rsidRPr="00AA711A">
        <w:t>ile</w:t>
      </w:r>
      <w:r w:rsidRPr="00AA711A">
        <w:rPr>
          <w:b/>
        </w:rPr>
        <w:t xml:space="preserve"> </w:t>
      </w:r>
      <w:r w:rsidRPr="00615A93">
        <w:rPr>
          <w:color w:val="C00000"/>
        </w:rPr>
        <w:t>el bileğimizin iç tarafıdır.</w:t>
      </w:r>
    </w:p>
    <w:p w:rsidR="004A7218" w:rsidRDefault="004A7218" w:rsidP="00DC35A1">
      <w:pPr>
        <w:rPr>
          <w:color w:val="C00000"/>
        </w:rPr>
      </w:pPr>
      <w:r w:rsidRPr="00753B9E">
        <w:rPr>
          <w:noProof/>
          <w:color w:val="C00000"/>
        </w:rPr>
        <w:pict>
          <v:shape id="Resim 2" o:spid="_x0000_i1025" type="#_x0000_t75" style="width:81pt;height:69pt;visibility:visible">
            <v:imagedata r:id="rId8" o:title=""/>
          </v:shape>
        </w:pict>
      </w:r>
      <w:r>
        <w:rPr>
          <w:noProof/>
          <w:color w:val="C00000"/>
        </w:rPr>
        <w:t xml:space="preserve">          </w:t>
      </w:r>
      <w:r w:rsidRPr="00753B9E">
        <w:rPr>
          <w:noProof/>
          <w:color w:val="C00000"/>
        </w:rPr>
        <w:pict>
          <v:shape id="Resim 4" o:spid="_x0000_i1026" type="#_x0000_t75" style="width:114.75pt;height:80.25pt;visibility:visible">
            <v:imagedata r:id="rId9" o:title=""/>
          </v:shape>
        </w:pict>
      </w:r>
    </w:p>
    <w:p w:rsidR="004A7218" w:rsidRDefault="004A7218" w:rsidP="00DC35A1">
      <w:pPr>
        <w:rPr>
          <w:color w:val="C00000"/>
        </w:rPr>
      </w:pPr>
    </w:p>
    <w:p w:rsidR="004A7218" w:rsidRDefault="004A7218" w:rsidP="00DC35A1">
      <w:pPr>
        <w:rPr>
          <w:color w:val="C00000"/>
        </w:rPr>
      </w:pPr>
    </w:p>
    <w:p w:rsidR="004A7218" w:rsidRDefault="004A7218" w:rsidP="00DC35A1">
      <w:pPr>
        <w:rPr>
          <w:color w:val="C00000"/>
        </w:rPr>
      </w:pPr>
    </w:p>
    <w:p w:rsidR="004A7218" w:rsidRDefault="004A7218" w:rsidP="00DC35A1">
      <w:pPr>
        <w:rPr>
          <w:color w:val="C00000"/>
        </w:rPr>
      </w:pPr>
    </w:p>
    <w:p w:rsidR="004A7218" w:rsidRDefault="004A7218" w:rsidP="00DC35A1">
      <w:pPr>
        <w:rPr>
          <w:color w:val="C00000"/>
        </w:rPr>
      </w:pPr>
    </w:p>
    <w:p w:rsidR="004A7218" w:rsidRDefault="004A7218" w:rsidP="00DC35A1">
      <w:pPr>
        <w:rPr>
          <w:color w:val="C00000"/>
        </w:rPr>
      </w:pPr>
      <w:r>
        <w:rPr>
          <w:color w:val="C00000"/>
        </w:rPr>
        <w:t>Soru 33</w:t>
      </w:r>
      <w:r w:rsidRPr="002D0E0D">
        <w:rPr>
          <w:color w:val="C00000"/>
        </w:rPr>
        <w:t xml:space="preserve">° : </w:t>
      </w:r>
      <w:r w:rsidRPr="00AD2B84">
        <w:t xml:space="preserve">Nabız sayısı yaşa bağlı olarak </w:t>
      </w:r>
      <w:r>
        <w:t xml:space="preserve">                        </w:t>
      </w:r>
      <w:r w:rsidRPr="00AD2B84">
        <w:t>değişir mi ?</w:t>
      </w:r>
    </w:p>
    <w:p w:rsidR="004A7218" w:rsidRPr="00AD2B84" w:rsidRDefault="004A7218" w:rsidP="00DC35A1">
      <w:pPr>
        <w:rPr>
          <w:color w:val="C00000"/>
        </w:rPr>
      </w:pPr>
      <w:r>
        <w:t xml:space="preserve">        Bebeklerin bir dakikadaki nabız sayısı yaklaşık                </w:t>
      </w:r>
      <w:r>
        <w:rPr>
          <w:color w:val="C00000"/>
        </w:rPr>
        <w:t xml:space="preserve">100 – </w:t>
      </w:r>
      <w:r w:rsidRPr="00AD2B84">
        <w:rPr>
          <w:color w:val="C00000"/>
        </w:rPr>
        <w:t>120</w:t>
      </w:r>
      <w:r w:rsidRPr="00AD2B84">
        <w:t xml:space="preserve"> ,</w:t>
      </w:r>
      <w:r>
        <w:t xml:space="preserve">çocukların </w:t>
      </w:r>
      <w:r>
        <w:rPr>
          <w:color w:val="C00000"/>
        </w:rPr>
        <w:t xml:space="preserve">80 – </w:t>
      </w:r>
      <w:r w:rsidRPr="00AD2B84">
        <w:rPr>
          <w:color w:val="C00000"/>
        </w:rPr>
        <w:t>100</w:t>
      </w:r>
      <w:r>
        <w:rPr>
          <w:color w:val="C00000"/>
        </w:rPr>
        <w:t xml:space="preserve"> </w:t>
      </w:r>
      <w:r w:rsidRPr="00AD2B84">
        <w:t>,</w:t>
      </w:r>
      <w:r>
        <w:t xml:space="preserve">yetişkinlerin ise                     </w:t>
      </w:r>
      <w:r>
        <w:rPr>
          <w:color w:val="C00000"/>
        </w:rPr>
        <w:t xml:space="preserve">70 – </w:t>
      </w:r>
      <w:r w:rsidRPr="00AD2B84">
        <w:rPr>
          <w:color w:val="C00000"/>
        </w:rPr>
        <w:t xml:space="preserve">80 </w:t>
      </w:r>
      <w:r>
        <w:t>arasıdır.</w:t>
      </w:r>
      <w:r>
        <w:rPr>
          <w:color w:val="C00000"/>
        </w:rPr>
        <w:t xml:space="preserve"> </w:t>
      </w:r>
      <w:r>
        <w:t xml:space="preserve">Nabız sayımız </w:t>
      </w:r>
      <w:r w:rsidRPr="00AD2B84">
        <w:rPr>
          <w:color w:val="C00000"/>
        </w:rPr>
        <w:t>yaşımıza</w:t>
      </w:r>
      <w:r w:rsidRPr="00156209">
        <w:rPr>
          <w:b/>
        </w:rPr>
        <w:t xml:space="preserve"> </w:t>
      </w:r>
      <w:r>
        <w:t>göre değişiklik gösterir.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34</w:t>
      </w:r>
      <w:r w:rsidRPr="002D0E0D">
        <w:rPr>
          <w:color w:val="C00000"/>
        </w:rPr>
        <w:t xml:space="preserve">° : </w:t>
      </w:r>
      <w:r w:rsidRPr="00DC35A1">
        <w:t>Kalp sağlığı için neler yapmalıyız ?</w:t>
      </w:r>
    </w:p>
    <w:p w:rsidR="004A7218" w:rsidRDefault="004A7218" w:rsidP="00DC35A1">
      <w:r>
        <w:rPr>
          <w:color w:val="C00000"/>
        </w:rPr>
        <w:t xml:space="preserve">        </w:t>
      </w:r>
      <w:r>
        <w:t>Kalp sağlığımıza dikkat etmek için sağlıklı ve dengeli beslenmeli, az yağlı yiyecekler tüketmeli, stresten uzak durmalı ve egzersiz yapmalıyız.</w:t>
      </w:r>
    </w:p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/>
    <w:p w:rsidR="004A7218" w:rsidRDefault="004A7218" w:rsidP="00DC35A1">
      <w:pPr>
        <w:rPr>
          <w:color w:val="C00000"/>
        </w:rPr>
      </w:pPr>
      <w:r>
        <w:rPr>
          <w:color w:val="C00000"/>
        </w:rPr>
        <w:t>Soru 35</w:t>
      </w:r>
      <w:r w:rsidRPr="002D0E0D">
        <w:rPr>
          <w:color w:val="C00000"/>
        </w:rPr>
        <w:t xml:space="preserve">° : </w:t>
      </w:r>
      <w:r w:rsidRPr="00DC35A1">
        <w:t>Kardiyolog ne demektir ?</w:t>
      </w:r>
    </w:p>
    <w:p w:rsidR="004A7218" w:rsidRDefault="004A7218" w:rsidP="00DC35A1">
      <w:r>
        <w:t xml:space="preserve">        Kalp ve dolaşım sistemi hastalıkları ve bu hastalıkların tedavisi ile ilgilenen doktora </w:t>
      </w:r>
      <w:r w:rsidRPr="00DC35A1">
        <w:rPr>
          <w:color w:val="C00000"/>
        </w:rPr>
        <w:t>kardiyolog</w:t>
      </w:r>
      <w:r w:rsidRPr="00AA711A">
        <w:rPr>
          <w:b/>
        </w:rPr>
        <w:t xml:space="preserve"> </w:t>
      </w:r>
      <w:r>
        <w:t>denir.</w:t>
      </w:r>
    </w:p>
    <w:p w:rsidR="004A7218" w:rsidRDefault="004A7218"/>
    <w:p w:rsidR="004A7218" w:rsidRDefault="004A7218"/>
    <w:p w:rsidR="004A7218" w:rsidRDefault="004A7218"/>
    <w:p w:rsidR="004A7218" w:rsidRDefault="004A7218"/>
    <w:p w:rsidR="004A7218" w:rsidRPr="00E33A21" w:rsidRDefault="004A7218" w:rsidP="00E33A21">
      <w:pPr>
        <w:pStyle w:val="NoSpacing"/>
      </w:pPr>
      <w:r>
        <w:t xml:space="preserve">A – </w:t>
      </w:r>
      <w:r w:rsidRPr="00E33A21">
        <w:t>Aşağıda belirtilen görevleri ilgili organlarla eşleştirelim</w:t>
      </w:r>
    </w:p>
    <w:p w:rsidR="004A7218" w:rsidRPr="00E33A21" w:rsidRDefault="004A7218" w:rsidP="00E33A21">
      <w:pPr>
        <w:pStyle w:val="NoSpacing"/>
      </w:pPr>
    </w:p>
    <w:p w:rsidR="004A7218" w:rsidRPr="00E33A21" w:rsidRDefault="004A7218" w:rsidP="00E33A21">
      <w:pPr>
        <w:pStyle w:val="NoSpacing"/>
      </w:pPr>
    </w:p>
    <w:p w:rsidR="004A7218" w:rsidRPr="00E33A21" w:rsidRDefault="004A7218" w:rsidP="00E33A21">
      <w:pPr>
        <w:pStyle w:val="NoSpacing"/>
        <w:rPr>
          <w:iCs/>
        </w:rPr>
      </w:pPr>
      <w:r>
        <w:rPr>
          <w:iCs/>
        </w:rPr>
        <w:t xml:space="preserve">[     ] 1 –  </w:t>
      </w:r>
      <w:r w:rsidRPr="00E33A21">
        <w:rPr>
          <w:iCs/>
        </w:rPr>
        <w:t>Gaz (hava) alıp vermenin gerçekleştiği yerdir.</w:t>
      </w:r>
    </w:p>
    <w:p w:rsidR="004A7218" w:rsidRPr="00E33A21" w:rsidRDefault="004A7218" w:rsidP="00E33A21">
      <w:pPr>
        <w:pStyle w:val="NoSpacing"/>
        <w:rPr>
          <w:iCs/>
        </w:rPr>
      </w:pPr>
    </w:p>
    <w:p w:rsidR="004A7218" w:rsidRPr="00E33A21" w:rsidRDefault="004A7218" w:rsidP="00E33A21">
      <w:pPr>
        <w:pStyle w:val="NoSpacing"/>
        <w:rPr>
          <w:iCs/>
        </w:rPr>
      </w:pPr>
      <w:r>
        <w:rPr>
          <w:iCs/>
        </w:rPr>
        <w:t xml:space="preserve">[     ] 2 –  </w:t>
      </w:r>
      <w:r w:rsidRPr="00E33A21">
        <w:rPr>
          <w:iCs/>
        </w:rPr>
        <w:t>Soluğun akciğere ulaşmasını sağlayan yerdir.</w:t>
      </w:r>
    </w:p>
    <w:p w:rsidR="004A7218" w:rsidRPr="00E33A21" w:rsidRDefault="004A7218" w:rsidP="00E33A21">
      <w:pPr>
        <w:pStyle w:val="NoSpacing"/>
        <w:rPr>
          <w:iCs/>
        </w:rPr>
      </w:pPr>
    </w:p>
    <w:p w:rsidR="004A7218" w:rsidRPr="00E33A21" w:rsidRDefault="004A7218" w:rsidP="00E33A21">
      <w:pPr>
        <w:pStyle w:val="NoSpacing"/>
      </w:pPr>
      <w:r>
        <w:rPr>
          <w:iCs/>
        </w:rPr>
        <w:t xml:space="preserve">[     ] 3 –  </w:t>
      </w:r>
      <w:r w:rsidRPr="00E33A21">
        <w:rPr>
          <w:iCs/>
        </w:rPr>
        <w:t>Soluğu soluk borusuna, yemeği yemek</w:t>
      </w:r>
    </w:p>
    <w:p w:rsidR="004A7218" w:rsidRPr="00E33A21" w:rsidRDefault="004A7218" w:rsidP="00E33A21">
      <w:pPr>
        <w:pStyle w:val="NoSpacing"/>
        <w:rPr>
          <w:iCs/>
        </w:rPr>
      </w:pPr>
      <w:r w:rsidRPr="00E33A21">
        <w:rPr>
          <w:iCs/>
        </w:rPr>
        <w:t xml:space="preserve"> borusuna ileten yerdir.</w:t>
      </w:r>
    </w:p>
    <w:p w:rsidR="004A7218" w:rsidRPr="00E33A21" w:rsidRDefault="004A7218" w:rsidP="00E33A21">
      <w:pPr>
        <w:pStyle w:val="NoSpacing"/>
        <w:rPr>
          <w:iCs/>
        </w:rPr>
      </w:pPr>
    </w:p>
    <w:p w:rsidR="004A7218" w:rsidRPr="00E33A21" w:rsidRDefault="004A7218" w:rsidP="00E33A21">
      <w:pPr>
        <w:pStyle w:val="NoSpacing"/>
      </w:pPr>
      <w:r>
        <w:rPr>
          <w:iCs/>
        </w:rPr>
        <w:t xml:space="preserve">[     ] 4 –  </w:t>
      </w:r>
      <w:r w:rsidRPr="00E33A21">
        <w:rPr>
          <w:iCs/>
        </w:rPr>
        <w:t xml:space="preserve">Havayı ısıtan nemlendiren ve tozlardan </w:t>
      </w:r>
    </w:p>
    <w:p w:rsidR="004A7218" w:rsidRPr="00E33A21" w:rsidRDefault="004A7218" w:rsidP="00E33A21">
      <w:pPr>
        <w:pStyle w:val="NoSpacing"/>
        <w:rPr>
          <w:iCs/>
        </w:rPr>
      </w:pPr>
      <w:r w:rsidRPr="00E33A21">
        <w:rPr>
          <w:iCs/>
        </w:rPr>
        <w:t>Temizleyen yerdir.</w:t>
      </w:r>
    </w:p>
    <w:p w:rsidR="004A7218" w:rsidRPr="00E33A21" w:rsidRDefault="004A7218" w:rsidP="00E33A21">
      <w:pPr>
        <w:pStyle w:val="NoSpacing"/>
        <w:rPr>
          <w:iCs/>
        </w:rPr>
      </w:pPr>
    </w:p>
    <w:p w:rsidR="004A7218" w:rsidRPr="00E33A21" w:rsidRDefault="004A7218" w:rsidP="00E33A21">
      <w:pPr>
        <w:pStyle w:val="NoSpacing"/>
      </w:pPr>
      <w:r>
        <w:rPr>
          <w:iCs/>
        </w:rPr>
        <w:t xml:space="preserve">[     ] 5 –  </w:t>
      </w:r>
      <w:r w:rsidRPr="00E33A21">
        <w:rPr>
          <w:iCs/>
        </w:rPr>
        <w:t>Ses tellerinin bulunduğu yerdir.</w:t>
      </w:r>
    </w:p>
    <w:p w:rsidR="004A7218" w:rsidRPr="00E33A21" w:rsidRDefault="004A7218" w:rsidP="00E33A21">
      <w:pPr>
        <w:pStyle w:val="NoSpacing"/>
      </w:pPr>
    </w:p>
    <w:p w:rsidR="004A7218" w:rsidRPr="00E33A21" w:rsidRDefault="004A7218" w:rsidP="00E33A21">
      <w:pPr>
        <w:pStyle w:val="NoSpacing"/>
        <w:rPr>
          <w:iCs/>
        </w:rPr>
      </w:pPr>
    </w:p>
    <w:p w:rsidR="004A7218" w:rsidRPr="00E33A21" w:rsidRDefault="004A7218" w:rsidP="00E33A21">
      <w:pPr>
        <w:pStyle w:val="NoSpacing"/>
        <w:rPr>
          <w:iCs/>
        </w:rPr>
      </w:pPr>
    </w:p>
    <w:p w:rsidR="004A7218" w:rsidRPr="00E33A21" w:rsidRDefault="004A7218" w:rsidP="00E33A21">
      <w:pPr>
        <w:pStyle w:val="NoSpacing"/>
        <w:rPr>
          <w:iCs/>
        </w:rPr>
      </w:pPr>
      <w:r w:rsidRPr="00E33A21">
        <w:rPr>
          <w:iCs/>
        </w:rPr>
        <w:t xml:space="preserve">A – Burun                 B – Gırtlak  </w:t>
      </w:r>
      <w:r>
        <w:rPr>
          <w:iCs/>
        </w:rPr>
        <w:t xml:space="preserve">    </w:t>
      </w:r>
      <w:r w:rsidRPr="00E33A21">
        <w:rPr>
          <w:iCs/>
        </w:rPr>
        <w:t xml:space="preserve"> </w:t>
      </w:r>
      <w:r>
        <w:rPr>
          <w:iCs/>
        </w:rPr>
        <w:t xml:space="preserve">    </w:t>
      </w:r>
      <w:r w:rsidRPr="00E33A21">
        <w:rPr>
          <w:iCs/>
        </w:rPr>
        <w:t>C – Akciğer</w:t>
      </w:r>
    </w:p>
    <w:p w:rsidR="004A7218" w:rsidRPr="00E33A21" w:rsidRDefault="004A7218" w:rsidP="00E33A21">
      <w:pPr>
        <w:pStyle w:val="NoSpacing"/>
        <w:rPr>
          <w:iCs/>
        </w:rPr>
      </w:pPr>
      <w:r w:rsidRPr="00E33A21">
        <w:rPr>
          <w:iCs/>
        </w:rPr>
        <w:t xml:space="preserve">D – Soluk borusu </w:t>
      </w:r>
      <w:r>
        <w:rPr>
          <w:iCs/>
        </w:rPr>
        <w:t xml:space="preserve"> </w:t>
      </w:r>
      <w:r w:rsidRPr="00E33A21">
        <w:rPr>
          <w:iCs/>
        </w:rPr>
        <w:t xml:space="preserve">  </w:t>
      </w:r>
      <w:r>
        <w:rPr>
          <w:iCs/>
        </w:rPr>
        <w:t xml:space="preserve"> </w:t>
      </w:r>
      <w:r w:rsidRPr="00E33A21">
        <w:rPr>
          <w:iCs/>
        </w:rPr>
        <w:t xml:space="preserve"> E –  Yutak</w:t>
      </w:r>
    </w:p>
    <w:p w:rsidR="004A7218" w:rsidRPr="00E33A21" w:rsidRDefault="004A7218" w:rsidP="00E33A21">
      <w:pPr>
        <w:pStyle w:val="NoSpacing"/>
        <w:rPr>
          <w:iCs/>
        </w:rPr>
      </w:pPr>
    </w:p>
    <w:p w:rsidR="004A7218" w:rsidRDefault="004A7218">
      <w:pPr>
        <w:rPr>
          <w:rFonts w:ascii="Arial" w:hAnsi="Arial" w:cs="+mn-cs"/>
          <w:b/>
          <w:bCs/>
          <w:i/>
          <w:iCs/>
          <w:color w:val="333399"/>
          <w:kern w:val="24"/>
        </w:rPr>
      </w:pPr>
    </w:p>
    <w:p w:rsidR="004A7218" w:rsidRDefault="004A7218">
      <w:pPr>
        <w:rPr>
          <w:rFonts w:ascii="Arial" w:hAnsi="Arial" w:cs="+mn-cs"/>
          <w:b/>
          <w:bCs/>
          <w:i/>
          <w:iCs/>
          <w:color w:val="333399"/>
          <w:kern w:val="24"/>
        </w:rPr>
      </w:pPr>
    </w:p>
    <w:p w:rsidR="004A7218" w:rsidRDefault="004A7218">
      <w:pPr>
        <w:rPr>
          <w:rFonts w:ascii="Arial" w:hAnsi="Arial" w:cs="+mn-cs"/>
          <w:b/>
          <w:bCs/>
          <w:i/>
          <w:iCs/>
          <w:color w:val="333399"/>
          <w:kern w:val="24"/>
        </w:rPr>
      </w:pPr>
    </w:p>
    <w:p w:rsidR="004A7218" w:rsidRPr="00E33A21" w:rsidRDefault="004A7218">
      <w:pPr>
        <w:rPr>
          <w:rFonts w:ascii="Arial" w:hAnsi="Arial" w:cs="+mn-cs"/>
          <w:b/>
          <w:bCs/>
          <w:i/>
          <w:iCs/>
          <w:color w:val="333399"/>
          <w:kern w:val="24"/>
        </w:rPr>
      </w:pPr>
    </w:p>
    <w:p w:rsidR="004A7218" w:rsidRDefault="004A7218" w:rsidP="00604644">
      <w:pPr>
        <w:textAlignment w:val="baseline"/>
        <w:rPr>
          <w:bCs/>
          <w:kern w:val="24"/>
        </w:rPr>
      </w:pPr>
      <w:r>
        <w:rPr>
          <w:bCs/>
          <w:kern w:val="24"/>
        </w:rPr>
        <w:t xml:space="preserve">1 – </w:t>
      </w:r>
      <w:r w:rsidRPr="00604644">
        <w:rPr>
          <w:bCs/>
          <w:kern w:val="24"/>
        </w:rPr>
        <w:t xml:space="preserve">Aşağıdakilerden hangisi soluk alıp vermede görevli yapılardan biri </w:t>
      </w:r>
      <w:r w:rsidRPr="00604644">
        <w:rPr>
          <w:bCs/>
          <w:iCs/>
          <w:kern w:val="24"/>
          <w:u w:val="single"/>
        </w:rPr>
        <w:t>değildir</w:t>
      </w:r>
      <w:r w:rsidRPr="00604644">
        <w:rPr>
          <w:bCs/>
          <w:kern w:val="24"/>
        </w:rPr>
        <w:t xml:space="preserve"> ?</w:t>
      </w:r>
    </w:p>
    <w:p w:rsidR="004A7218" w:rsidRDefault="004A7218" w:rsidP="00604644">
      <w:pPr>
        <w:textAlignment w:val="baseline"/>
        <w:rPr>
          <w:bCs/>
          <w:kern w:val="24"/>
        </w:rPr>
      </w:pPr>
    </w:p>
    <w:p w:rsidR="004A7218" w:rsidRPr="00604644" w:rsidRDefault="004A7218" w:rsidP="00604644">
      <w:pPr>
        <w:textAlignment w:val="baseline"/>
        <w:rPr>
          <w:bCs/>
          <w:kern w:val="24"/>
        </w:rPr>
      </w:pPr>
      <w:r>
        <w:rPr>
          <w:bCs/>
          <w:kern w:val="24"/>
        </w:rPr>
        <w:t>A)  Yutak</w:t>
      </w:r>
      <w:r>
        <w:rPr>
          <w:bCs/>
          <w:kern w:val="24"/>
        </w:rPr>
        <w:tab/>
      </w:r>
      <w:r>
        <w:rPr>
          <w:bCs/>
          <w:kern w:val="24"/>
        </w:rPr>
        <w:tab/>
        <w:t xml:space="preserve">    B)  </w:t>
      </w:r>
      <w:r w:rsidRPr="00604644">
        <w:rPr>
          <w:bCs/>
          <w:kern w:val="24"/>
        </w:rPr>
        <w:t>Akciğer</w:t>
      </w:r>
    </w:p>
    <w:p w:rsidR="004A7218" w:rsidRPr="00604644" w:rsidRDefault="004A7218" w:rsidP="00604644">
      <w:pPr>
        <w:textAlignment w:val="baseline"/>
      </w:pPr>
      <w:r>
        <w:rPr>
          <w:bCs/>
          <w:kern w:val="24"/>
        </w:rPr>
        <w:t>C)  Damar</w:t>
      </w:r>
      <w:r>
        <w:rPr>
          <w:bCs/>
          <w:kern w:val="24"/>
        </w:rPr>
        <w:tab/>
      </w:r>
      <w:r>
        <w:rPr>
          <w:bCs/>
          <w:kern w:val="24"/>
        </w:rPr>
        <w:tab/>
        <w:t xml:space="preserve">    D)  </w:t>
      </w:r>
      <w:r w:rsidRPr="00604644">
        <w:rPr>
          <w:bCs/>
          <w:kern w:val="24"/>
        </w:rPr>
        <w:t>Burun</w:t>
      </w:r>
    </w:p>
    <w:p w:rsidR="004A7218" w:rsidRPr="00604644" w:rsidRDefault="004A7218"/>
    <w:p w:rsidR="004A7218" w:rsidRDefault="004A7218"/>
    <w:p w:rsidR="004A7218" w:rsidRDefault="004A7218"/>
    <w:p w:rsidR="004A7218" w:rsidRPr="00604644" w:rsidRDefault="004A7218"/>
    <w:p w:rsidR="004A7218" w:rsidRPr="00604644" w:rsidRDefault="004A7218" w:rsidP="00604644">
      <w:pPr>
        <w:textAlignment w:val="baseline"/>
        <w:rPr>
          <w:bCs/>
          <w:kern w:val="24"/>
        </w:rPr>
      </w:pPr>
      <w:r>
        <w:rPr>
          <w:bCs/>
          <w:kern w:val="24"/>
        </w:rPr>
        <w:t xml:space="preserve">2 – </w:t>
      </w:r>
      <w:r w:rsidRPr="00604644">
        <w:rPr>
          <w:bCs/>
          <w:kern w:val="24"/>
        </w:rPr>
        <w:t xml:space="preserve">Aşağıdakilerden hangisi solunum organı olan burnun görevlerinden </w:t>
      </w:r>
      <w:r w:rsidRPr="00604644">
        <w:rPr>
          <w:bCs/>
          <w:iCs/>
          <w:kern w:val="24"/>
          <w:u w:val="single"/>
        </w:rPr>
        <w:t>değildir</w:t>
      </w:r>
      <w:r w:rsidRPr="00604644">
        <w:rPr>
          <w:bCs/>
          <w:kern w:val="24"/>
        </w:rPr>
        <w:t>?</w:t>
      </w:r>
    </w:p>
    <w:p w:rsidR="004A7218" w:rsidRDefault="004A7218" w:rsidP="00604644">
      <w:pPr>
        <w:textAlignment w:val="baseline"/>
        <w:rPr>
          <w:bCs/>
          <w:kern w:val="24"/>
        </w:rPr>
      </w:pPr>
    </w:p>
    <w:p w:rsidR="004A7218" w:rsidRPr="00604644" w:rsidRDefault="004A7218" w:rsidP="00604644">
      <w:pPr>
        <w:textAlignment w:val="baseline"/>
      </w:pPr>
      <w:r>
        <w:rPr>
          <w:bCs/>
          <w:kern w:val="24"/>
        </w:rPr>
        <w:t xml:space="preserve">A)  </w:t>
      </w:r>
      <w:r w:rsidRPr="00604644">
        <w:rPr>
          <w:bCs/>
          <w:kern w:val="24"/>
        </w:rPr>
        <w:t>Havayı ısıtmak</w:t>
      </w:r>
      <w:r w:rsidRPr="00604644">
        <w:rPr>
          <w:bCs/>
          <w:kern w:val="24"/>
        </w:rPr>
        <w:tab/>
      </w:r>
    </w:p>
    <w:p w:rsidR="004A7218" w:rsidRPr="00604644" w:rsidRDefault="004A7218" w:rsidP="00604644">
      <w:pPr>
        <w:textAlignment w:val="baseline"/>
      </w:pPr>
      <w:r>
        <w:rPr>
          <w:bCs/>
          <w:kern w:val="24"/>
        </w:rPr>
        <w:t xml:space="preserve">B)  </w:t>
      </w:r>
      <w:r w:rsidRPr="00604644">
        <w:rPr>
          <w:bCs/>
          <w:kern w:val="24"/>
        </w:rPr>
        <w:t>Havadaki mikropları öldürmek</w:t>
      </w:r>
    </w:p>
    <w:p w:rsidR="004A7218" w:rsidRPr="00604644" w:rsidRDefault="004A7218" w:rsidP="00604644">
      <w:pPr>
        <w:textAlignment w:val="baseline"/>
      </w:pPr>
      <w:r>
        <w:rPr>
          <w:bCs/>
          <w:kern w:val="24"/>
        </w:rPr>
        <w:t xml:space="preserve">C)  </w:t>
      </w:r>
      <w:r w:rsidRPr="00604644">
        <w:rPr>
          <w:bCs/>
          <w:kern w:val="24"/>
        </w:rPr>
        <w:t>Havayı nemlendirmek</w:t>
      </w:r>
      <w:r w:rsidRPr="00604644">
        <w:rPr>
          <w:bCs/>
          <w:kern w:val="24"/>
        </w:rPr>
        <w:tab/>
      </w:r>
    </w:p>
    <w:p w:rsidR="004A7218" w:rsidRPr="00604644" w:rsidRDefault="004A7218" w:rsidP="00604644">
      <w:pPr>
        <w:textAlignment w:val="baseline"/>
      </w:pPr>
      <w:r>
        <w:rPr>
          <w:bCs/>
          <w:kern w:val="24"/>
        </w:rPr>
        <w:t xml:space="preserve">D)  </w:t>
      </w:r>
      <w:r w:rsidRPr="00604644">
        <w:rPr>
          <w:bCs/>
          <w:kern w:val="24"/>
        </w:rPr>
        <w:t>Havadaki tozları tutmak</w:t>
      </w:r>
    </w:p>
    <w:p w:rsidR="004A7218" w:rsidRDefault="004A7218"/>
    <w:p w:rsidR="004A7218" w:rsidRDefault="004A7218"/>
    <w:p w:rsidR="004A7218" w:rsidRDefault="004A7218">
      <w:pPr>
        <w:rPr>
          <w:bCs/>
        </w:rPr>
      </w:pPr>
      <w:r>
        <w:rPr>
          <w:bCs/>
        </w:rPr>
        <w:t xml:space="preserve">3 – </w:t>
      </w:r>
      <w:r w:rsidRPr="00604644">
        <w:rPr>
          <w:bCs/>
        </w:rPr>
        <w:t xml:space="preserve">Aşağıdakilerden hangisi solunum yolu hastalıklarından biri </w:t>
      </w:r>
      <w:r w:rsidRPr="000C7BE6">
        <w:rPr>
          <w:bCs/>
          <w:u w:val="single"/>
        </w:rPr>
        <w:t>değildir?</w:t>
      </w:r>
      <w:r w:rsidRPr="00604644">
        <w:rPr>
          <w:bCs/>
        </w:rPr>
        <w:br/>
      </w:r>
    </w:p>
    <w:p w:rsidR="004A7218" w:rsidRPr="000C7BE6" w:rsidRDefault="004A7218">
      <w:pPr>
        <w:rPr>
          <w:bCs/>
        </w:rPr>
      </w:pPr>
      <w:r>
        <w:rPr>
          <w:bCs/>
        </w:rPr>
        <w:t>A)  Kolera</w:t>
      </w:r>
      <w:r>
        <w:rPr>
          <w:bCs/>
        </w:rPr>
        <w:tab/>
      </w:r>
      <w:r>
        <w:rPr>
          <w:bCs/>
        </w:rPr>
        <w:tab/>
        <w:t>B)  Nezle</w:t>
      </w:r>
      <w:r>
        <w:rPr>
          <w:bCs/>
        </w:rPr>
        <w:br/>
        <w:t>C)  Grip</w:t>
      </w:r>
      <w:r>
        <w:rPr>
          <w:bCs/>
        </w:rPr>
        <w:tab/>
      </w:r>
      <w:r>
        <w:rPr>
          <w:bCs/>
        </w:rPr>
        <w:tab/>
        <w:t xml:space="preserve">D)  </w:t>
      </w:r>
      <w:r w:rsidRPr="00604644">
        <w:rPr>
          <w:bCs/>
        </w:rPr>
        <w:t>Verem</w:t>
      </w:r>
    </w:p>
    <w:sectPr w:rsidR="004A7218" w:rsidRPr="000C7BE6" w:rsidSect="002D0E0D">
      <w:headerReference w:type="default" r:id="rId1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218" w:rsidRDefault="004A7218" w:rsidP="002D0E0D">
      <w:r>
        <w:separator/>
      </w:r>
    </w:p>
  </w:endnote>
  <w:endnote w:type="continuationSeparator" w:id="0">
    <w:p w:rsidR="004A7218" w:rsidRDefault="004A7218" w:rsidP="002D0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218" w:rsidRDefault="004A7218" w:rsidP="002D0E0D">
      <w:r>
        <w:separator/>
      </w:r>
    </w:p>
  </w:footnote>
  <w:footnote w:type="continuationSeparator" w:id="0">
    <w:p w:rsidR="004A7218" w:rsidRDefault="004A7218" w:rsidP="002D0E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218" w:rsidRPr="002D0E0D" w:rsidRDefault="004A7218" w:rsidP="002D0E0D">
    <w:pPr>
      <w:pStyle w:val="Header"/>
      <w:tabs>
        <w:tab w:val="center" w:pos="5386"/>
        <w:tab w:val="left" w:pos="7914"/>
      </w:tabs>
      <w:jc w:val="center"/>
      <w:rPr>
        <w:rFonts w:ascii="Century Gothic" w:hAnsi="Century Gothic"/>
        <w:sz w:val="28"/>
        <w:szCs w:val="28"/>
        <w:lang w:val="en-US" w:eastAsia="en-US"/>
      </w:rPr>
    </w:pPr>
    <w:r>
      <w:rPr>
        <w:noProof/>
      </w:rPr>
      <w:pict>
        <v:roundrect id="Yuvarlatılmış Dikdörtgen 1" o:spid="_x0000_s2049" style="position:absolute;left:0;text-align:left;margin-left:195.25pt;margin-top:-33.75pt;width:140.25pt;height:26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Oc2Pf+EAAAALAQAADwAAAAAAAAAA&#10;AAAAAAD+BAAAZHJzL2Rvd25yZXYueG1sUEsFBgAAAAAEAAQA8wAAAAwGAAAAAA==&#10;" filled="f" stroked="f" strokeweight="2pt">
          <v:textbox>
            <w:txbxContent>
              <w:p w:rsidR="004A7218" w:rsidRDefault="004A7218" w:rsidP="00935843">
                <w:pPr>
                  <w:jc w:val="center"/>
                </w:pPr>
                <w:hyperlink r:id="rId1" w:history="1">
                  <w:r w:rsidRPr="00DE3593">
                    <w:rPr>
                      <w:rStyle w:val="Hyperlink"/>
                      <w:color w:val="000000"/>
                    </w:rPr>
                    <w:t>www.sorubak.com</w:t>
                  </w:r>
                </w:hyperlink>
              </w:p>
            </w:txbxContent>
          </v:textbox>
        </v:roundrect>
      </w:pict>
    </w:r>
    <w:r w:rsidRPr="002D0E0D">
      <w:rPr>
        <w:rFonts w:ascii="Century Gothic" w:hAnsi="Century Gothic"/>
        <w:sz w:val="28"/>
        <w:szCs w:val="28"/>
        <w:lang w:val="en-US" w:eastAsia="en-US"/>
      </w:rPr>
      <w:t>FEN   VE   TEKNOLOJİ</w:t>
    </w:r>
  </w:p>
  <w:p w:rsidR="004A7218" w:rsidRDefault="004A72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21E48"/>
    <w:multiLevelType w:val="hybridMultilevel"/>
    <w:tmpl w:val="C64C02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E0D"/>
    <w:rsid w:val="00065445"/>
    <w:rsid w:val="000C7BE6"/>
    <w:rsid w:val="000F3B18"/>
    <w:rsid w:val="000F574F"/>
    <w:rsid w:val="001146DD"/>
    <w:rsid w:val="00156209"/>
    <w:rsid w:val="00157CDA"/>
    <w:rsid w:val="001B3021"/>
    <w:rsid w:val="001C61C8"/>
    <w:rsid w:val="001F1293"/>
    <w:rsid w:val="0026601E"/>
    <w:rsid w:val="002C4D3B"/>
    <w:rsid w:val="002D0E0D"/>
    <w:rsid w:val="002E573E"/>
    <w:rsid w:val="002F738B"/>
    <w:rsid w:val="003643CA"/>
    <w:rsid w:val="003841C9"/>
    <w:rsid w:val="003A727B"/>
    <w:rsid w:val="003E5131"/>
    <w:rsid w:val="003F1B24"/>
    <w:rsid w:val="00401470"/>
    <w:rsid w:val="0041417E"/>
    <w:rsid w:val="00416A55"/>
    <w:rsid w:val="00425299"/>
    <w:rsid w:val="00481608"/>
    <w:rsid w:val="004A7218"/>
    <w:rsid w:val="004B4AA8"/>
    <w:rsid w:val="00554A1D"/>
    <w:rsid w:val="00561273"/>
    <w:rsid w:val="0057327E"/>
    <w:rsid w:val="005817A9"/>
    <w:rsid w:val="005E6900"/>
    <w:rsid w:val="005F339D"/>
    <w:rsid w:val="00600BC1"/>
    <w:rsid w:val="00604644"/>
    <w:rsid w:val="00615A93"/>
    <w:rsid w:val="00683DDB"/>
    <w:rsid w:val="006919A4"/>
    <w:rsid w:val="00743112"/>
    <w:rsid w:val="00753B9E"/>
    <w:rsid w:val="00754717"/>
    <w:rsid w:val="00772B34"/>
    <w:rsid w:val="00810287"/>
    <w:rsid w:val="008D0FD8"/>
    <w:rsid w:val="0091661E"/>
    <w:rsid w:val="00935843"/>
    <w:rsid w:val="00963B19"/>
    <w:rsid w:val="00A2743B"/>
    <w:rsid w:val="00A95D1B"/>
    <w:rsid w:val="00AA711A"/>
    <w:rsid w:val="00AD2B84"/>
    <w:rsid w:val="00B43B95"/>
    <w:rsid w:val="00B737A1"/>
    <w:rsid w:val="00BA42A8"/>
    <w:rsid w:val="00C10644"/>
    <w:rsid w:val="00C47C86"/>
    <w:rsid w:val="00D700DF"/>
    <w:rsid w:val="00DB3F99"/>
    <w:rsid w:val="00DC0FEA"/>
    <w:rsid w:val="00DC35A1"/>
    <w:rsid w:val="00DE3593"/>
    <w:rsid w:val="00E01954"/>
    <w:rsid w:val="00E33A21"/>
    <w:rsid w:val="00ED154E"/>
    <w:rsid w:val="00F40D85"/>
    <w:rsid w:val="00F9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0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0E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D0E0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2D0E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0E0D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2D0E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0E0D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B43B95"/>
    <w:pPr>
      <w:spacing w:before="100" w:beforeAutospacing="1" w:after="100" w:afterAutospacing="1"/>
    </w:pPr>
  </w:style>
  <w:style w:type="paragraph" w:styleId="NoSpacing">
    <w:name w:val="No Spacing"/>
    <w:uiPriority w:val="99"/>
    <w:qFormat/>
    <w:rsid w:val="00E33A21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0C7BE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C0F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38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259</TotalTime>
  <Pages>3</Pages>
  <Words>958</Words>
  <Characters>5462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</dc:creator>
  <cp:keywords>www.sorubak.com</cp:keywords>
  <dc:description>www.sorubak.com</dc:description>
  <cp:lastModifiedBy>Dogan</cp:lastModifiedBy>
  <cp:revision>www.sorubak.com</cp:revision>
  <dcterms:created xsi:type="dcterms:W3CDTF">2013-08-13T18:25:00Z</dcterms:created>
  <dcterms:modified xsi:type="dcterms:W3CDTF">2013-09-26T07:53:00Z</dcterms:modified>
  <cp:category>www.sorubak.com</cp:category>
  <cp:version>www.sorubak.com</cp:version>
</cp:coreProperties>
</file>