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861" w:rsidRPr="00B0419F" w:rsidRDefault="00E63861" w:rsidP="00B0419F">
      <w:pPr>
        <w:pStyle w:val="NoSpacing"/>
        <w:jc w:val="center"/>
        <w:rPr>
          <w:b/>
          <w:bCs/>
          <w:kern w:val="36"/>
          <w:sz w:val="24"/>
          <w:szCs w:val="24"/>
          <w:u w:val="single"/>
          <w:lang w:val="en-US"/>
        </w:rPr>
      </w:pPr>
      <w:r w:rsidRPr="00B0419F">
        <w:rPr>
          <w:b/>
          <w:bCs/>
          <w:kern w:val="36"/>
          <w:sz w:val="24"/>
          <w:szCs w:val="24"/>
          <w:u w:val="single"/>
          <w:lang w:val="en-US"/>
        </w:rPr>
        <w:t>İskelet Sistemi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 xml:space="preserve">İskelet: </w:t>
      </w:r>
      <w:r w:rsidRPr="00B0419F">
        <w:rPr>
          <w:color w:val="000000"/>
          <w:sz w:val="24"/>
          <w:szCs w:val="24"/>
          <w:lang w:val="en-US"/>
        </w:rPr>
        <w:t xml:space="preserve">Kemiklerden oluşan ve eklemlerle bağlanan güçlü destek yapıya </w:t>
      </w:r>
      <w:r w:rsidRPr="00B0419F">
        <w:rPr>
          <w:i/>
          <w:iCs/>
          <w:color w:val="000000"/>
          <w:sz w:val="24"/>
          <w:szCs w:val="24"/>
          <w:lang w:val="en-US"/>
        </w:rPr>
        <w:t>iskelet</w:t>
      </w:r>
      <w:r w:rsidRPr="00B0419F">
        <w:rPr>
          <w:color w:val="000000"/>
          <w:sz w:val="24"/>
          <w:szCs w:val="24"/>
          <w:lang w:val="en-US"/>
        </w:rPr>
        <w:t xml:space="preserve"> denir.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84875 6117 150x150 İskelet Sistemi" style="position:absolute;margin-left:226.5pt;margin-top:7.45pt;width:112.5pt;height:112.5pt;z-index:-251663360;visibility:visible">
            <v:imagedata r:id="rId4" o:title=""/>
          </v:shape>
        </w:pict>
      </w:r>
      <w:r w:rsidRPr="00B0419F">
        <w:rPr>
          <w:color w:val="FF0000"/>
          <w:sz w:val="24"/>
          <w:szCs w:val="24"/>
          <w:lang w:val="en-US"/>
        </w:rPr>
        <w:t>İskeletin Görevleri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 xml:space="preserve">1- </w:t>
      </w:r>
      <w:r w:rsidRPr="00B0419F">
        <w:rPr>
          <w:color w:val="000000"/>
          <w:sz w:val="24"/>
          <w:szCs w:val="24"/>
          <w:lang w:val="en-US"/>
        </w:rPr>
        <w:t xml:space="preserve">Vücudumuza genel şeklini verir.                        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 xml:space="preserve">2- </w:t>
      </w:r>
      <w:r w:rsidRPr="00B0419F">
        <w:rPr>
          <w:color w:val="000000"/>
          <w:sz w:val="24"/>
          <w:szCs w:val="24"/>
          <w:lang w:val="en-US"/>
        </w:rPr>
        <w:t>Hareket etmemizi sağlar.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 xml:space="preserve">3- </w:t>
      </w:r>
      <w:r w:rsidRPr="00B0419F">
        <w:rPr>
          <w:color w:val="000000"/>
          <w:sz w:val="24"/>
          <w:szCs w:val="24"/>
          <w:lang w:val="en-US"/>
        </w:rPr>
        <w:t>Vücudumuza desteklik sağlar.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 xml:space="preserve">4- </w:t>
      </w:r>
      <w:r w:rsidRPr="00B0419F">
        <w:rPr>
          <w:color w:val="000000"/>
          <w:sz w:val="24"/>
          <w:szCs w:val="24"/>
          <w:lang w:val="en-US"/>
        </w:rPr>
        <w:t>İç organlarımızı korur.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 xml:space="preserve">5- </w:t>
      </w:r>
      <w:r w:rsidRPr="00B0419F">
        <w:rPr>
          <w:color w:val="000000"/>
          <w:sz w:val="24"/>
          <w:szCs w:val="24"/>
          <w:lang w:val="en-US"/>
        </w:rPr>
        <w:t>Vücudumuzun dik durmasını sağlar.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>6-</w:t>
      </w:r>
      <w:r w:rsidRPr="00B0419F">
        <w:rPr>
          <w:color w:val="000000"/>
          <w:sz w:val="24"/>
          <w:szCs w:val="24"/>
          <w:lang w:val="en-US"/>
        </w:rPr>
        <w:t xml:space="preserve"> Kan hücrelerini üretir.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 xml:space="preserve">7- </w:t>
      </w:r>
      <w:r w:rsidRPr="00B0419F">
        <w:rPr>
          <w:color w:val="000000"/>
          <w:sz w:val="24"/>
          <w:szCs w:val="24"/>
          <w:lang w:val="en-US"/>
        </w:rPr>
        <w:t>Bazı mineralleri depolar.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hyperlink r:id="rId5" w:history="1">
        <w:r w:rsidRPr="00C63F5F">
          <w:rPr>
            <w:rStyle w:val="Hyperlink"/>
            <w:rFonts w:cs="Arial"/>
            <w:color w:val="000000"/>
          </w:rPr>
          <w:t>www.sorubak.com</w:t>
        </w:r>
      </w:hyperlink>
      <w:hyperlink r:id="rId6" w:history="1">
        <w:r w:rsidRPr="00C63F5F">
          <w:rPr>
            <w:rStyle w:val="Hyperlink"/>
            <w:rFonts w:cs="Arial"/>
            <w:color w:val="000000"/>
          </w:rPr>
          <w:t>www.sorubak.com</w:t>
        </w:r>
      </w:hyperlink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>Kemik Çeşitleri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000000"/>
          <w:sz w:val="24"/>
          <w:szCs w:val="24"/>
          <w:lang w:val="en-US"/>
        </w:rPr>
        <w:t>Yetişkin bir insanın iskeletinde 206 adet kemik bulunur.  İskeleti oluşturan kemikler şekil ve büyüklük bakımından farklılıklar gösterir. Bu kemikler; uzun, kısa ve yassı kemikler olmak üzere üç çeşittir.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>
        <w:rPr>
          <w:noProof/>
        </w:rPr>
        <w:pict>
          <v:shape id="Resim 2" o:spid="_x0000_s1027" type="#_x0000_t75" alt="uzun kemik 150x150 İskelet Sistemi" style="position:absolute;margin-left:213.75pt;margin-top:-.35pt;width:81.75pt;height:81.75pt;z-index:-251662336;visibility:visible">
            <v:imagedata r:id="rId7" o:title=""/>
          </v:shape>
        </w:pic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Uzun Kemikler:</w:t>
      </w:r>
    </w:p>
    <w:p w:rsidR="00E63861" w:rsidRPr="00B0419F" w:rsidRDefault="00E63861" w:rsidP="00B0419F">
      <w:pPr>
        <w:pStyle w:val="NoSpacing"/>
        <w:tabs>
          <w:tab w:val="center" w:pos="5233"/>
        </w:tabs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 xml:space="preserve">* </w:t>
      </w:r>
      <w:r w:rsidRPr="00B0419F">
        <w:rPr>
          <w:i/>
          <w:iCs/>
          <w:color w:val="000000"/>
          <w:sz w:val="24"/>
          <w:szCs w:val="24"/>
          <w:lang w:val="en-US"/>
        </w:rPr>
        <w:t xml:space="preserve">İki ucu şişkin, boyları uzun, silindir       </w:t>
      </w:r>
      <w:r>
        <w:rPr>
          <w:i/>
          <w:iCs/>
          <w:color w:val="000000"/>
          <w:sz w:val="24"/>
          <w:szCs w:val="24"/>
          <w:lang w:val="en-US"/>
        </w:rPr>
        <w:tab/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şekilli kemiklerdir.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*</w:t>
      </w:r>
      <w:r w:rsidRPr="00B0419F">
        <w:rPr>
          <w:i/>
          <w:iCs/>
          <w:sz w:val="24"/>
          <w:szCs w:val="24"/>
          <w:lang w:val="en-US"/>
        </w:rPr>
        <w:t xml:space="preserve"> </w:t>
      </w:r>
      <w:r w:rsidRPr="00B0419F">
        <w:rPr>
          <w:i/>
          <w:iCs/>
          <w:color w:val="000000"/>
          <w:sz w:val="24"/>
          <w:szCs w:val="24"/>
          <w:lang w:val="en-US"/>
        </w:rPr>
        <w:t>Kol ve bacaklarda bulunurlar.</w:t>
      </w:r>
    </w:p>
    <w:p w:rsidR="00E63861" w:rsidRDefault="00E63861" w:rsidP="00B0419F">
      <w:pPr>
        <w:pStyle w:val="NoSpacing"/>
        <w:rPr>
          <w:i/>
          <w:iCs/>
          <w:color w:val="000000"/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*</w:t>
      </w:r>
      <w:r w:rsidRPr="00B0419F">
        <w:rPr>
          <w:i/>
          <w:iCs/>
          <w:sz w:val="24"/>
          <w:szCs w:val="24"/>
          <w:lang w:val="en-US"/>
        </w:rPr>
        <w:t xml:space="preserve"> </w:t>
      </w:r>
      <w:r w:rsidRPr="00B0419F">
        <w:rPr>
          <w:i/>
          <w:iCs/>
          <w:color w:val="000000"/>
          <w:sz w:val="24"/>
          <w:szCs w:val="24"/>
          <w:lang w:val="en-US"/>
        </w:rPr>
        <w:t>Bu kemiklere örnek olarak koldaki pazu kemiği ve bacaktaki uyluk kemiği verilebilir.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>
        <w:rPr>
          <w:noProof/>
        </w:rPr>
        <w:pict>
          <v:shape id="Resim 3" o:spid="_x0000_s1028" type="#_x0000_t75" alt="images 150x150 İskelet Sistemi" style="position:absolute;margin-left:195.75pt;margin-top:7.8pt;width:112.5pt;height:112.5pt;z-index:-251661312;visibility:visible">
            <v:imagedata r:id="rId8" o:title=""/>
          </v:shape>
        </w:pic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Kısa Kemikler: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 xml:space="preserve">* </w:t>
      </w:r>
      <w:r w:rsidRPr="00B0419F">
        <w:rPr>
          <w:i/>
          <w:iCs/>
          <w:color w:val="000000"/>
          <w:sz w:val="24"/>
          <w:szCs w:val="24"/>
          <w:lang w:val="en-US"/>
        </w:rPr>
        <w:t>Boyları kısa ve küp şeklindeki kemiklerdir.  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*</w:t>
      </w:r>
      <w:r w:rsidRPr="00B0419F">
        <w:rPr>
          <w:i/>
          <w:iCs/>
          <w:color w:val="000000"/>
          <w:sz w:val="24"/>
          <w:szCs w:val="24"/>
          <w:lang w:val="en-US"/>
        </w:rPr>
        <w:t xml:space="preserve"> Bu kemiklere örnek olarak el ve ayak bilek </w:t>
      </w:r>
    </w:p>
    <w:p w:rsidR="00E63861" w:rsidRDefault="00E63861" w:rsidP="00B0419F">
      <w:pPr>
        <w:pStyle w:val="NoSpacing"/>
        <w:rPr>
          <w:i/>
          <w:iCs/>
          <w:color w:val="000000"/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kemikleri ve omurlar verilebilir.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>
        <w:rPr>
          <w:noProof/>
        </w:rPr>
        <w:pict>
          <v:shape id="Resim 4" o:spid="_x0000_s1029" type="#_x0000_t75" alt="yassı 150x150 İskelet Sistemi" style="position:absolute;margin-left:300pt;margin-top:11.8pt;width:112.5pt;height:112.5pt;z-index:-251660288;visibility:visible">
            <v:imagedata r:id="rId9" o:title=""/>
          </v:shape>
        </w:pic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Yassı Kemikler: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 xml:space="preserve">* </w:t>
      </w:r>
      <w:r w:rsidRPr="00B0419F">
        <w:rPr>
          <w:i/>
          <w:iCs/>
          <w:color w:val="000000"/>
          <w:sz w:val="24"/>
          <w:szCs w:val="24"/>
          <w:lang w:val="en-US"/>
        </w:rPr>
        <w:t>Kalınlığı az, levha şeklindeki kemiklerdir.  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*</w:t>
      </w:r>
      <w:r w:rsidRPr="00B0419F">
        <w:rPr>
          <w:i/>
          <w:iCs/>
          <w:color w:val="000000"/>
          <w:sz w:val="24"/>
          <w:szCs w:val="24"/>
          <w:lang w:val="en-US"/>
        </w:rPr>
        <w:t xml:space="preserve"> Bu kemiklere örnek olarak kafatası kemiği, 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kalça kemiği, kaburgalar ve göğüs kafesi kemiği verilebilir.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Kemiğin Yapısı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A06FCA">
        <w:rPr>
          <w:noProof/>
          <w:sz w:val="24"/>
          <w:szCs w:val="24"/>
        </w:rPr>
        <w:pict>
          <v:shape id="Resim 5" o:spid="_x0000_i1025" type="#_x0000_t75" alt="kemik yapisi1 300x231 İskelet Sistemi" style="width:243pt;height:186.75pt;visibility:visible">
            <v:imagedata r:id="rId10" o:title=""/>
          </v:shape>
        </w:pic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*</w:t>
      </w:r>
      <w:r w:rsidRPr="00B0419F">
        <w:rPr>
          <w:i/>
          <w:iCs/>
          <w:sz w:val="24"/>
          <w:szCs w:val="24"/>
          <w:lang w:val="en-US"/>
        </w:rPr>
        <w:t xml:space="preserve"> </w:t>
      </w:r>
      <w:r w:rsidRPr="00B0419F">
        <w:rPr>
          <w:color w:val="000000"/>
          <w:sz w:val="24"/>
          <w:szCs w:val="24"/>
          <w:lang w:val="en-US"/>
        </w:rPr>
        <w:t>Dışı beyaz renkli olup kemik zarı ile örtülüdür.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– Kemik zarı kemiğin enine kalınlaşmasını sağlar.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– Kemik zarı kırılma ve çatlamalara karşı kemiği korur.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 xml:space="preserve">* </w:t>
      </w:r>
      <w:r w:rsidRPr="00B0419F">
        <w:rPr>
          <w:i/>
          <w:iCs/>
          <w:color w:val="000000"/>
          <w:sz w:val="24"/>
          <w:szCs w:val="24"/>
          <w:lang w:val="en-US"/>
        </w:rPr>
        <w:t>Kemik zarının altındaki sert tabaka kemiğin sağlamlığını sağlar ve kemiğe      şekil verir.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*</w:t>
      </w:r>
      <w:r w:rsidRPr="00B0419F">
        <w:rPr>
          <w:i/>
          <w:iCs/>
          <w:color w:val="000000"/>
          <w:sz w:val="24"/>
          <w:szCs w:val="24"/>
          <w:lang w:val="en-US"/>
        </w:rPr>
        <w:t xml:space="preserve"> Uzun kemiklerin ortasında sarı ilik bulunur.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 xml:space="preserve">* </w:t>
      </w:r>
      <w:r w:rsidRPr="00B0419F">
        <w:rPr>
          <w:i/>
          <w:iCs/>
          <w:color w:val="000000"/>
          <w:sz w:val="24"/>
          <w:szCs w:val="24"/>
          <w:lang w:val="en-US"/>
        </w:rPr>
        <w:t>Uzun, kısa ve yassı kemiklerde kemik zarı, sert kemik ve süngerimsi kemik bulunur.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>*</w:t>
      </w:r>
      <w:r w:rsidRPr="00B0419F">
        <w:rPr>
          <w:i/>
          <w:iCs/>
          <w:color w:val="000000"/>
          <w:sz w:val="24"/>
          <w:szCs w:val="24"/>
          <w:lang w:val="en-US"/>
        </w:rPr>
        <w:t xml:space="preserve"> Kemik kanalı ve sarı ilik sadece uzun kemiklerde bulunur.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>
        <w:rPr>
          <w:noProof/>
        </w:rPr>
        <w:pict>
          <v:shape id="Resim 6" o:spid="_x0000_s1030" type="#_x0000_t75" alt="vucudumuz1 216x300 İskelet Sistemi" style="position:absolute;margin-left:277.5pt;margin-top:-23.25pt;width:195.75pt;height:271.5pt;z-index:-251664384;visibility:visible">
            <v:imagedata r:id="rId11" o:title=""/>
          </v:shape>
        </w:pict>
      </w:r>
      <w:r w:rsidRPr="00B0419F">
        <w:rPr>
          <w:i/>
          <w:iCs/>
          <w:color w:val="FF0000"/>
          <w:sz w:val="24"/>
          <w:szCs w:val="24"/>
          <w:lang w:val="en-US"/>
        </w:rPr>
        <w:t>İskeletin Yapısı                                                                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İskeletimiz dört temel bölümden oluşur. Bunlar;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FF0000"/>
          <w:sz w:val="24"/>
          <w:szCs w:val="24"/>
          <w:lang w:val="en-US"/>
        </w:rPr>
        <w:t>1-</w:t>
      </w:r>
      <w:r w:rsidRPr="00B0419F">
        <w:rPr>
          <w:i/>
          <w:iCs/>
          <w:sz w:val="24"/>
          <w:szCs w:val="24"/>
          <w:lang w:val="en-US"/>
        </w:rPr>
        <w:t xml:space="preserve"> </w:t>
      </w:r>
      <w:r w:rsidRPr="00B0419F">
        <w:rPr>
          <w:i/>
          <w:iCs/>
          <w:color w:val="FF0000"/>
          <w:sz w:val="24"/>
          <w:szCs w:val="24"/>
          <w:lang w:val="en-US"/>
        </w:rPr>
        <w:t>Kafatası: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A06FCA">
        <w:rPr>
          <w:i/>
          <w:noProof/>
          <w:color w:val="FF0000"/>
          <w:sz w:val="24"/>
          <w:szCs w:val="24"/>
        </w:rPr>
        <w:pict>
          <v:shape id="Resim 7" o:spid="_x0000_i1026" type="#_x0000_t75" alt="skull1 150x150 İskelet Sistemi" style="width:112.5pt;height:112.5pt;visibility:visible">
            <v:imagedata r:id="rId12" o:title=""/>
          </v:shape>
        </w:pic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sz w:val="24"/>
          <w:szCs w:val="24"/>
          <w:lang w:val="en-US"/>
        </w:rPr>
        <w:t>- Vücudumuzdaki en sert kemiktir.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– Alt çene hariç hareketsizdir.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– Yassı kemiklerden oluşmuştur.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- Beynimizi barındırır ve içinde korur.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>
        <w:rPr>
          <w:noProof/>
        </w:rPr>
        <w:pict>
          <v:shape id="Resim 8" o:spid="_x0000_s1031" type="#_x0000_t75" alt="gogus kafesi jpg 150x150 İskelet Sistemi" style="position:absolute;margin-left:175.5pt;margin-top:9.5pt;width:88.5pt;height:88.5pt;z-index:-251659264;visibility:visible">
            <v:imagedata r:id="rId13" o:title=""/>
          </v:shape>
        </w:pic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 xml:space="preserve">2- Göğüs Kafesi                                                 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 xml:space="preserve">- Sırt omurları, 12 çift kaburga kemiği 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ve göğüs kemiğinden oluşur.</w:t>
      </w:r>
    </w:p>
    <w:p w:rsidR="00E63861" w:rsidRDefault="00E63861" w:rsidP="00B0419F">
      <w:pPr>
        <w:pStyle w:val="NoSpacing"/>
        <w:rPr>
          <w:i/>
          <w:iCs/>
          <w:color w:val="000000"/>
          <w:sz w:val="24"/>
          <w:szCs w:val="24"/>
          <w:lang w:val="en-US"/>
        </w:rPr>
      </w:pPr>
      <w:r w:rsidRPr="00B0419F">
        <w:rPr>
          <w:i/>
          <w:iCs/>
          <w:color w:val="000000"/>
          <w:sz w:val="24"/>
          <w:szCs w:val="24"/>
          <w:lang w:val="en-US"/>
        </w:rPr>
        <w:t>- İçinde akciğerler ve kalp bulunur.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</w:p>
    <w:p w:rsidR="00E63861" w:rsidRPr="004B071B" w:rsidRDefault="00E63861" w:rsidP="00B0419F">
      <w:pPr>
        <w:pStyle w:val="NoSpacing"/>
        <w:rPr>
          <w:sz w:val="24"/>
          <w:szCs w:val="24"/>
          <w:lang w:val="fi-FI"/>
        </w:rPr>
      </w:pPr>
      <w:r>
        <w:rPr>
          <w:noProof/>
        </w:rPr>
        <w:pict>
          <v:shape id="Resim 9" o:spid="_x0000_s1032" type="#_x0000_t75" alt="omut 2 150x150 İskelet Sistemi" style="position:absolute;margin-left:258pt;margin-top:26.6pt;width:90.75pt;height:90.75pt;z-index:-251658240;visibility:visible">
            <v:imagedata r:id="rId14" o:title=""/>
          </v:shape>
        </w:pict>
      </w:r>
      <w:r w:rsidRPr="004B071B">
        <w:rPr>
          <w:i/>
          <w:iCs/>
          <w:color w:val="FF0000"/>
          <w:sz w:val="24"/>
          <w:szCs w:val="24"/>
          <w:lang w:val="fi-FI"/>
        </w:rPr>
        <w:br/>
        <w:t>3- Omurga</w:t>
      </w:r>
    </w:p>
    <w:p w:rsidR="00E63861" w:rsidRPr="004B071B" w:rsidRDefault="00E63861" w:rsidP="00B0419F">
      <w:pPr>
        <w:pStyle w:val="NoSpacing"/>
        <w:rPr>
          <w:sz w:val="24"/>
          <w:szCs w:val="24"/>
          <w:lang w:val="fi-FI"/>
        </w:rPr>
      </w:pPr>
      <w:r w:rsidRPr="004B071B">
        <w:rPr>
          <w:i/>
          <w:iCs/>
          <w:color w:val="000000"/>
          <w:sz w:val="24"/>
          <w:szCs w:val="24"/>
          <w:lang w:val="fi-FI"/>
        </w:rPr>
        <w:t>- Omur adı verilen 33 tane kemiğin arka arkaya  </w:t>
      </w:r>
    </w:p>
    <w:p w:rsidR="00E63861" w:rsidRPr="004B071B" w:rsidRDefault="00E63861" w:rsidP="00B0419F">
      <w:pPr>
        <w:pStyle w:val="NoSpacing"/>
        <w:rPr>
          <w:sz w:val="24"/>
          <w:szCs w:val="24"/>
          <w:lang w:val="fi-FI"/>
        </w:rPr>
      </w:pPr>
      <w:r w:rsidRPr="004B071B">
        <w:rPr>
          <w:i/>
          <w:iCs/>
          <w:color w:val="000000"/>
          <w:sz w:val="24"/>
          <w:szCs w:val="24"/>
          <w:lang w:val="fi-FI"/>
        </w:rPr>
        <w:t>dizilmesiyle oluşur.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fi-FI"/>
        </w:rPr>
      </w:pPr>
      <w:r w:rsidRPr="004B071B">
        <w:rPr>
          <w:i/>
          <w:iCs/>
          <w:color w:val="000000"/>
          <w:sz w:val="24"/>
          <w:szCs w:val="24"/>
          <w:lang w:val="fi-FI"/>
        </w:rPr>
        <w:t>- Omurganın içindeki yapıdan omurilik geçer.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- Boynun bitiminden kuyruk sokumuna kadar uzanır.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FF0000"/>
          <w:sz w:val="24"/>
          <w:szCs w:val="24"/>
          <w:lang w:val="sv-SE"/>
        </w:rPr>
        <w:br/>
        <w:t>4- Kollar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>
        <w:rPr>
          <w:noProof/>
        </w:rPr>
        <w:pict>
          <v:shape id="Resim 10" o:spid="_x0000_s1033" type="#_x0000_t75" alt="kol 150x150 İskelet Sistemi" style="position:absolute;margin-left:348.75pt;margin-top:11.45pt;width:76.5pt;height:76.5pt;z-index:-251657216;visibility:visible">
            <v:imagedata r:id="rId15" o:title=""/>
          </v:shape>
        </w:pict>
      </w:r>
      <w:r w:rsidRPr="004B071B">
        <w:rPr>
          <w:i/>
          <w:iCs/>
          <w:color w:val="000000"/>
          <w:sz w:val="24"/>
          <w:szCs w:val="24"/>
          <w:lang w:val="sv-SE"/>
        </w:rPr>
        <w:t>- Uzun kemiklerden oluşur.          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- Elimizdeki parmaklar ise kısa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kemiklerden oluşur.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- Kollarda pazu, dirsek, ön kol, el bilek, el tarak ve parmak kemikleri bulunur.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>
        <w:rPr>
          <w:noProof/>
        </w:rPr>
        <w:pict>
          <v:shape id="Resim 11" o:spid="_x0000_s1034" type="#_x0000_t75" alt="bacak 150x150 İskelet Sistemi" style="position:absolute;margin-left:195.75pt;margin-top:11.35pt;width:86.25pt;height:86.25pt;z-index:-251656192;visibility:visible">
            <v:imagedata r:id="rId16" o:title=""/>
          </v:shape>
        </w:pict>
      </w:r>
      <w:r w:rsidRPr="004B071B">
        <w:rPr>
          <w:i/>
          <w:iCs/>
          <w:color w:val="FF0000"/>
          <w:sz w:val="24"/>
          <w:szCs w:val="24"/>
          <w:lang w:val="sv-SE"/>
        </w:rPr>
        <w:br/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FF0000"/>
          <w:sz w:val="24"/>
          <w:szCs w:val="24"/>
          <w:lang w:val="sv-SE"/>
        </w:rPr>
        <w:t>5- Bacaklar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- Vücudumuzdaki en uzun kemikler    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bacaklarda bulunur.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- Ayak parmaklarında küçük kemikler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bulunur.</w:t>
      </w:r>
    </w:p>
    <w:p w:rsidR="00E63861" w:rsidRPr="004B071B" w:rsidRDefault="00E63861" w:rsidP="00B0419F">
      <w:pPr>
        <w:pStyle w:val="NoSpacing"/>
        <w:rPr>
          <w:i/>
          <w:iCs/>
          <w:color w:val="000000"/>
          <w:sz w:val="24"/>
          <w:szCs w:val="24"/>
          <w:lang w:val="sv-SE"/>
        </w:rPr>
      </w:pPr>
      <w:r w:rsidRPr="004B071B">
        <w:rPr>
          <w:i/>
          <w:iCs/>
          <w:color w:val="000000"/>
          <w:sz w:val="24"/>
          <w:szCs w:val="24"/>
          <w:lang w:val="sv-SE"/>
        </w:rPr>
        <w:t>- Bacaklarda uyluk, diz kapağı, baldır, kaval, ayak, bilek, topuk ve parmak kemikleri bulunur.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>
        <w:rPr>
          <w:noProof/>
        </w:rPr>
        <w:pict>
          <v:shape id="Resim 12" o:spid="_x0000_s1035" type="#_x0000_t75" alt="eklem1 150x150 İskelet Sistemi" style="position:absolute;margin-left:324pt;margin-top:12.65pt;width:112.5pt;height:112.5pt;z-index:-251655168;visibility:visible">
            <v:imagedata r:id="rId17" o:title=""/>
          </v:shape>
        </w:pic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FF0000"/>
          <w:sz w:val="24"/>
          <w:szCs w:val="24"/>
          <w:lang w:val="sv-SE"/>
        </w:rPr>
        <w:t xml:space="preserve">Eklem: </w:t>
      </w:r>
      <w:r w:rsidRPr="004B071B">
        <w:rPr>
          <w:i/>
          <w:iCs/>
          <w:color w:val="000000"/>
          <w:sz w:val="24"/>
          <w:szCs w:val="24"/>
          <w:lang w:val="sv-SE"/>
        </w:rPr>
        <w:t>Kemiklerin birbirine bağlandığı yere eklem denir.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color w:val="000000"/>
          <w:sz w:val="24"/>
          <w:szCs w:val="24"/>
          <w:lang w:val="sv-SE"/>
        </w:rPr>
        <w:t>Eklemleri hareket etme yeteneğine göre üç grupta toplayabiliriz.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i/>
          <w:iCs/>
          <w:color w:val="FF0000"/>
          <w:sz w:val="24"/>
          <w:szCs w:val="24"/>
          <w:lang w:val="sv-SE"/>
        </w:rPr>
        <w:t xml:space="preserve">1- Oynar Eklemler:                                                       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color w:val="000000"/>
          <w:sz w:val="24"/>
          <w:szCs w:val="24"/>
          <w:lang w:val="sv-SE"/>
        </w:rPr>
        <w:t>- Bu eklemler kol ve bacak kemikleri araından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color w:val="000000"/>
          <w:sz w:val="24"/>
          <w:szCs w:val="24"/>
          <w:lang w:val="sv-SE"/>
        </w:rPr>
        <w:t>bulunur.</w:t>
      </w:r>
    </w:p>
    <w:p w:rsidR="00E63861" w:rsidRPr="004B071B" w:rsidRDefault="00E63861" w:rsidP="00B0419F">
      <w:pPr>
        <w:pStyle w:val="NoSpacing"/>
        <w:rPr>
          <w:sz w:val="24"/>
          <w:szCs w:val="24"/>
          <w:lang w:val="sv-SE"/>
        </w:rPr>
      </w:pPr>
      <w:r w:rsidRPr="004B071B">
        <w:rPr>
          <w:color w:val="000000"/>
          <w:sz w:val="24"/>
          <w:szCs w:val="24"/>
          <w:lang w:val="sv-SE"/>
        </w:rPr>
        <w:t xml:space="preserve">- Kol ve bacak kemikleri de gövde iskeletine </w:t>
      </w:r>
    </w:p>
    <w:p w:rsidR="00E63861" w:rsidRDefault="00E63861" w:rsidP="00B0419F">
      <w:pPr>
        <w:pStyle w:val="NoSpacing"/>
        <w:rPr>
          <w:color w:val="000000"/>
          <w:sz w:val="24"/>
          <w:szCs w:val="24"/>
          <w:lang w:val="en-US"/>
        </w:rPr>
      </w:pPr>
      <w:r w:rsidRPr="00B0419F">
        <w:rPr>
          <w:color w:val="000000"/>
          <w:sz w:val="24"/>
          <w:szCs w:val="24"/>
          <w:lang w:val="en-US"/>
        </w:rPr>
        <w:t>oynar eklemlerle bağlanır.</w:t>
      </w:r>
    </w:p>
    <w:p w:rsidR="00E63861" w:rsidRDefault="00E63861" w:rsidP="00B0419F">
      <w:pPr>
        <w:pStyle w:val="NoSpacing"/>
        <w:rPr>
          <w:color w:val="000000"/>
          <w:sz w:val="24"/>
          <w:szCs w:val="24"/>
          <w:lang w:val="en-US"/>
        </w:rPr>
      </w:pPr>
    </w:p>
    <w:p w:rsidR="00E63861" w:rsidRDefault="00E63861" w:rsidP="00B0419F">
      <w:pPr>
        <w:pStyle w:val="NoSpacing"/>
        <w:rPr>
          <w:sz w:val="24"/>
          <w:szCs w:val="24"/>
          <w:lang w:val="en-US"/>
        </w:rPr>
      </w:pP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>
        <w:rPr>
          <w:noProof/>
        </w:rPr>
        <w:pict>
          <v:shape id="Resim 13" o:spid="_x0000_s1036" type="#_x0000_t75" alt="yarı oynar eklem1 150x150 İskelet Sistemi" style="position:absolute;margin-left:218.25pt;margin-top:-12pt;width:112.5pt;height:112.5pt;z-index:-251654144;visibility:visible">
            <v:imagedata r:id="rId18" o:title=""/>
          </v:shape>
        </w:pict>
      </w:r>
      <w:r w:rsidRPr="00B0419F">
        <w:rPr>
          <w:i/>
          <w:iCs/>
          <w:color w:val="FF0000"/>
          <w:sz w:val="24"/>
          <w:szCs w:val="24"/>
          <w:lang w:val="en-US"/>
        </w:rPr>
        <w:t>2- Yarı Oynar Eklemler:                          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000000"/>
          <w:sz w:val="24"/>
          <w:szCs w:val="24"/>
          <w:lang w:val="en-US"/>
        </w:rPr>
        <w:t>- Omurgayı oluşturan omurlar arası</w:t>
      </w:r>
    </w:p>
    <w:p w:rsidR="00E63861" w:rsidRDefault="00E63861" w:rsidP="00B0419F">
      <w:pPr>
        <w:pStyle w:val="NoSpacing"/>
        <w:rPr>
          <w:color w:val="000000"/>
          <w:sz w:val="24"/>
          <w:szCs w:val="24"/>
          <w:lang w:val="en-US"/>
        </w:rPr>
      </w:pPr>
      <w:r w:rsidRPr="00B0419F">
        <w:rPr>
          <w:color w:val="000000"/>
          <w:sz w:val="24"/>
          <w:szCs w:val="24"/>
          <w:lang w:val="en-US"/>
        </w:rPr>
        <w:t>eklemler ile alt çene kemiği yarı oynardır.</w:t>
      </w:r>
    </w:p>
    <w:p w:rsidR="00E63861" w:rsidRDefault="00E63861" w:rsidP="00B0419F">
      <w:pPr>
        <w:pStyle w:val="NoSpacing"/>
        <w:rPr>
          <w:color w:val="000000"/>
          <w:sz w:val="24"/>
          <w:szCs w:val="24"/>
          <w:lang w:val="en-US"/>
        </w:rPr>
      </w:pP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i/>
          <w:iCs/>
          <w:color w:val="FF0000"/>
          <w:sz w:val="24"/>
          <w:szCs w:val="24"/>
          <w:lang w:val="en-US"/>
        </w:rPr>
        <w:t xml:space="preserve">3- Oynamaz Eklemler: 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sz w:val="24"/>
          <w:szCs w:val="24"/>
          <w:lang w:val="en-US"/>
        </w:rPr>
        <w:t>- Kafatası kemikleri ve kalça kemikler,</w:t>
      </w:r>
    </w:p>
    <w:p w:rsidR="00E63861" w:rsidRPr="00B0419F" w:rsidRDefault="00E63861" w:rsidP="00B0419F">
      <w:pPr>
        <w:pStyle w:val="NoSpacing"/>
        <w:rPr>
          <w:sz w:val="24"/>
          <w:szCs w:val="24"/>
          <w:lang w:val="en-US"/>
        </w:rPr>
      </w:pPr>
      <w:r w:rsidRPr="00B0419F">
        <w:rPr>
          <w:color w:val="000000"/>
          <w:sz w:val="24"/>
          <w:szCs w:val="24"/>
          <w:lang w:val="en-US"/>
        </w:rPr>
        <w:t>oynamaz eklemlerdir.</w:t>
      </w:r>
    </w:p>
    <w:p w:rsidR="00E63861" w:rsidRPr="00B0419F" w:rsidRDefault="00E63861" w:rsidP="00B0419F">
      <w:pPr>
        <w:pStyle w:val="NoSpacing"/>
        <w:rPr>
          <w:sz w:val="24"/>
          <w:szCs w:val="24"/>
        </w:rPr>
      </w:pPr>
      <w:r>
        <w:rPr>
          <w:noProof/>
        </w:rPr>
        <w:pict>
          <v:shape id="Resim 14" o:spid="_x0000_s1037" type="#_x0000_t75" alt="oynamaz1 150x150 İskelet Sistemi" style="position:absolute;margin-left:15pt;margin-top:2.4pt;width:121.5pt;height:121.5pt;z-index:-251653120;visibility:visible">
            <v:imagedata r:id="rId19" o:title=""/>
          </v:shape>
        </w:pict>
      </w:r>
    </w:p>
    <w:sectPr w:rsidR="00E63861" w:rsidRPr="00B0419F" w:rsidSect="00B041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19F"/>
    <w:rsid w:val="004B071B"/>
    <w:rsid w:val="004B1A4F"/>
    <w:rsid w:val="00640019"/>
    <w:rsid w:val="00721336"/>
    <w:rsid w:val="00A06FCA"/>
    <w:rsid w:val="00B0419F"/>
    <w:rsid w:val="00C63F5F"/>
    <w:rsid w:val="00E63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336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B0419F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419F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99"/>
    <w:qFormat/>
    <w:rsid w:val="00B0419F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B0419F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0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419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0419F"/>
  </w:style>
  <w:style w:type="character" w:styleId="Hyperlink">
    <w:name w:val="Hyperlink"/>
    <w:basedOn w:val="DefaultParagraphFont"/>
    <w:uiPriority w:val="99"/>
    <w:rsid w:val="004B071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1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1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1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485</Words>
  <Characters>2770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2013-09-18T16:21:00Z</dcterms:created>
  <dcterms:modified xsi:type="dcterms:W3CDTF">2013-09-22T10:46:00Z</dcterms:modified>
  <cp:category>www.sorubak.com</cp:category>
</cp:coreProperties>
</file>