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7884"/>
      </w:tblGrid>
      <w:tr w:rsidR="000164DC" w:rsidRPr="008B7941">
        <w:tc>
          <w:tcPr>
            <w:tcW w:w="9180" w:type="dxa"/>
            <w:gridSpan w:val="2"/>
          </w:tcPr>
          <w:p w:rsidR="000164DC" w:rsidRPr="00A13CA2" w:rsidRDefault="000164DC" w:rsidP="00CA6EF1">
            <w:pPr>
              <w:rPr>
                <w:b/>
              </w:rPr>
            </w:pPr>
          </w:p>
          <w:p w:rsidR="000164DC" w:rsidRPr="00A13CA2" w:rsidRDefault="000164DC" w:rsidP="00CA6EF1">
            <w:pPr>
              <w:jc w:val="center"/>
              <w:rPr>
                <w:b/>
              </w:rPr>
            </w:pPr>
            <w:r w:rsidRPr="00A13CA2">
              <w:rPr>
                <w:b/>
              </w:rPr>
              <w:t xml:space="preserve">    2013-2014 EĞİTİM-ÖĞRETİM  YILI                                                                                       UHUT MAHALLESİ AHMET HAŞHAŞ İMAM HATİP ORTAOKULU</w:t>
            </w:r>
          </w:p>
          <w:p w:rsidR="000164DC" w:rsidRPr="00A13CA2" w:rsidRDefault="000164DC" w:rsidP="00CA6EF1">
            <w:pPr>
              <w:jc w:val="center"/>
              <w:rPr>
                <w:b/>
              </w:rPr>
            </w:pPr>
            <w:r w:rsidRPr="00A13CA2">
              <w:rPr>
                <w:b/>
              </w:rPr>
              <w:t xml:space="preserve">4 /B SINIFI  REHBERLİK  YILLIK ÇALIŞMA </w:t>
            </w:r>
            <w:r>
              <w:rPr>
                <w:b/>
              </w:rPr>
              <w:t>PLANI</w:t>
            </w:r>
            <w:bookmarkStart w:id="0" w:name="_GoBack"/>
            <w:bookmarkEnd w:id="0"/>
          </w:p>
          <w:p w:rsidR="000164DC" w:rsidRPr="008B7941" w:rsidRDefault="000164DC" w:rsidP="00CA6EF1"/>
        </w:tc>
      </w:tr>
      <w:tr w:rsidR="000164DC" w:rsidRPr="008B7941">
        <w:trPr>
          <w:trHeight w:val="869"/>
        </w:trPr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EYLÜL</w:t>
            </w:r>
          </w:p>
        </w:tc>
        <w:tc>
          <w:tcPr>
            <w:tcW w:w="7884" w:type="dxa"/>
          </w:tcPr>
          <w:p w:rsidR="000164DC" w:rsidRDefault="000164DC" w:rsidP="00133357">
            <w:r>
              <w:t xml:space="preserve">18 EYLÜL -   </w:t>
            </w:r>
            <w:hyperlink r:id="rId4" w:history="1">
              <w:r w:rsidRPr="004D49B5">
                <w:rPr>
                  <w:rStyle w:val="Hyperlink"/>
                  <w:color w:val="000000"/>
                </w:rPr>
                <w:t>www.sorubak.com</w:t>
              </w:r>
            </w:hyperlink>
          </w:p>
          <w:p w:rsidR="000164DC" w:rsidRPr="00167671" w:rsidRDefault="000164DC" w:rsidP="00754F6E">
            <w:pPr>
              <w:rPr>
                <w:b/>
              </w:rPr>
            </w:pPr>
            <w:r w:rsidRPr="00167671">
              <w:rPr>
                <w:b/>
              </w:rPr>
              <w:t>25 EYLÜL  Duygularını ve düşüncelerini ifade eder.(K.N.70)</w:t>
            </w:r>
          </w:p>
        </w:tc>
      </w:tr>
      <w:tr w:rsidR="000164DC" w:rsidRPr="008B7941">
        <w:trPr>
          <w:trHeight w:val="1013"/>
        </w:trPr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EKİM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Default="000164DC" w:rsidP="00133357">
            <w:r>
              <w:t>02 EKİM … SOSYAL KULÜP</w:t>
            </w:r>
          </w:p>
          <w:p w:rsidR="000164DC" w:rsidRPr="00167671" w:rsidRDefault="000164DC" w:rsidP="00133357">
            <w:pPr>
              <w:rPr>
                <w:b/>
              </w:rPr>
            </w:pPr>
            <w:r w:rsidRPr="00167671">
              <w:rPr>
                <w:b/>
              </w:rPr>
              <w:t>09 EKİM  -</w:t>
            </w:r>
            <w:r w:rsidRPr="00167671">
              <w:rPr>
                <w:rFonts w:ascii="Calibri" w:hAnsi="Calibri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167671">
              <w:rPr>
                <w:b/>
              </w:rPr>
              <w:t>Zamanı etkili biçimde kullanır. (KN:22)</w:t>
            </w:r>
          </w:p>
          <w:p w:rsidR="000164DC" w:rsidRDefault="000164DC" w:rsidP="00133357">
            <w:r>
              <w:t xml:space="preserve">16 EKİM … SOSYAL KULÜP </w:t>
            </w:r>
          </w:p>
          <w:p w:rsidR="000164DC" w:rsidRPr="00167671" w:rsidRDefault="000164DC" w:rsidP="00133357">
            <w:pPr>
              <w:rPr>
                <w:b/>
              </w:rPr>
            </w:pPr>
            <w:r w:rsidRPr="00167671">
              <w:rPr>
                <w:b/>
              </w:rPr>
              <w:t>23 EKİM -Sınavlarda başarıyı etkileyen etmenleri ifade eder.(KN:21)</w:t>
            </w:r>
          </w:p>
          <w:p w:rsidR="000164DC" w:rsidRPr="008B7941" w:rsidRDefault="000164DC" w:rsidP="006E4905">
            <w:r>
              <w:t>30 EKİM … SOSYAL KULÜP</w:t>
            </w:r>
          </w:p>
        </w:tc>
      </w:tr>
      <w:tr w:rsidR="000164DC" w:rsidRPr="008B7941"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KASIM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Pr="00167671" w:rsidRDefault="000164DC" w:rsidP="00133357">
            <w:pPr>
              <w:rPr>
                <w:b/>
              </w:rPr>
            </w:pPr>
            <w:r w:rsidRPr="00167671">
              <w:rPr>
                <w:b/>
              </w:rPr>
              <w:t>06 KASIM-Kendi öğrenme stilini fark eder.(KN:23)</w:t>
            </w:r>
          </w:p>
          <w:p w:rsidR="000164DC" w:rsidRDefault="000164DC" w:rsidP="00133357">
            <w:r>
              <w:t>13 KASIM … SOSYAL KULÜP</w:t>
            </w:r>
          </w:p>
          <w:p w:rsidR="000164DC" w:rsidRPr="00167671" w:rsidRDefault="000164DC" w:rsidP="00133357">
            <w:pPr>
              <w:rPr>
                <w:b/>
              </w:rPr>
            </w:pPr>
            <w:r w:rsidRPr="00167671">
              <w:rPr>
                <w:b/>
              </w:rPr>
              <w:t>20 KASIM -İhtiyaç duyduğu bilgileri çeşitli kaynaklardan toplar.(KN:24)</w:t>
            </w:r>
          </w:p>
          <w:p w:rsidR="000164DC" w:rsidRPr="008B7941" w:rsidRDefault="000164DC" w:rsidP="006E4905">
            <w:r>
              <w:t>27 KASIM … SOSYAL KULÜP</w:t>
            </w:r>
          </w:p>
        </w:tc>
      </w:tr>
      <w:tr w:rsidR="000164DC" w:rsidRPr="008B7941"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ARALIK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Default="000164DC" w:rsidP="00133357">
            <w:r w:rsidRPr="00167671">
              <w:rPr>
                <w:b/>
              </w:rPr>
              <w:t>04 ARALIK -Öfkenin kontrol edilebilir bir duygu olduğunu fark</w:t>
            </w:r>
            <w:r w:rsidRPr="00586595">
              <w:t xml:space="preserve"> </w:t>
            </w:r>
            <w:r w:rsidRPr="00167671">
              <w:rPr>
                <w:b/>
              </w:rPr>
              <w:t>eder.(KN:104)</w:t>
            </w:r>
            <w:r w:rsidRPr="00586595">
              <w:t xml:space="preserve"> </w:t>
            </w:r>
          </w:p>
          <w:p w:rsidR="000164DC" w:rsidRDefault="000164DC" w:rsidP="00133357">
            <w:r>
              <w:t>11 ARALIK … SOSYAL KULÜP</w:t>
            </w:r>
          </w:p>
          <w:p w:rsidR="000164DC" w:rsidRPr="00167671" w:rsidRDefault="000164DC" w:rsidP="00133357">
            <w:pPr>
              <w:rPr>
                <w:b/>
              </w:rPr>
            </w:pPr>
            <w:r w:rsidRPr="00167671">
              <w:rPr>
                <w:b/>
              </w:rPr>
              <w:t>18 ARALIK -Öfkesini uygun yollarla ifade eder.(KN:105) P.D.</w:t>
            </w:r>
          </w:p>
          <w:p w:rsidR="000164DC" w:rsidRPr="008B7941" w:rsidRDefault="000164DC" w:rsidP="006E4905">
            <w:r>
              <w:t>25 ARALIK … SOSYAL KULÜP</w:t>
            </w:r>
          </w:p>
        </w:tc>
      </w:tr>
      <w:tr w:rsidR="000164DC" w:rsidRPr="008B7941">
        <w:trPr>
          <w:trHeight w:val="809"/>
        </w:trPr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OCAK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Pr="00167671" w:rsidRDefault="000164DC" w:rsidP="00CA6EF1">
            <w:pPr>
              <w:jc w:val="both"/>
              <w:rPr>
                <w:b/>
              </w:rPr>
            </w:pPr>
            <w:r w:rsidRPr="00167671">
              <w:rPr>
                <w:b/>
              </w:rPr>
              <w:t>01 OCAK -Zorbalıkla karşılaştığında baş etme yollarını kullanır.(KN:102) P.D.</w:t>
            </w:r>
          </w:p>
          <w:p w:rsidR="000164DC" w:rsidRDefault="000164DC" w:rsidP="006E4905">
            <w:pPr>
              <w:jc w:val="both"/>
            </w:pPr>
            <w:r>
              <w:t>08 OCAK … … SOSYAL KULÜP</w:t>
            </w:r>
          </w:p>
          <w:p w:rsidR="000164DC" w:rsidRPr="00167671" w:rsidRDefault="000164DC" w:rsidP="006E4905">
            <w:pPr>
              <w:jc w:val="both"/>
              <w:rPr>
                <w:b/>
              </w:rPr>
            </w:pPr>
            <w:r w:rsidRPr="00167671">
              <w:rPr>
                <w:b/>
              </w:rPr>
              <w:t>15 OCAK   -Sorumluluklarını yerine getirir.(KN:9)</w:t>
            </w:r>
          </w:p>
          <w:p w:rsidR="000164DC" w:rsidRPr="008F6B68" w:rsidRDefault="000164DC" w:rsidP="006E4905">
            <w:pPr>
              <w:jc w:val="both"/>
            </w:pPr>
            <w:r>
              <w:t>22 0CAK           SOSYAL KULÜP</w:t>
            </w:r>
          </w:p>
        </w:tc>
      </w:tr>
      <w:tr w:rsidR="000164DC" w:rsidRPr="008B7941"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ŞUBAT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Default="000164DC" w:rsidP="002662F8">
            <w:r>
              <w:t>*************************</w:t>
            </w:r>
          </w:p>
          <w:p w:rsidR="000164DC" w:rsidRPr="00167671" w:rsidRDefault="000164DC" w:rsidP="002662F8">
            <w:pPr>
              <w:rPr>
                <w:b/>
              </w:rPr>
            </w:pPr>
            <w:r w:rsidRPr="00167671">
              <w:rPr>
                <w:b/>
              </w:rPr>
              <w:t>12 ŞUBAT -Arkadaşları tarafından dışlandığında baş etme yollarını kullanır.(KN:103)</w:t>
            </w:r>
          </w:p>
          <w:p w:rsidR="000164DC" w:rsidRDefault="000164DC" w:rsidP="002662F8">
            <w:r>
              <w:t>19 ŞUBAT … SOSYAL KULÜP</w:t>
            </w:r>
          </w:p>
          <w:p w:rsidR="000164DC" w:rsidRPr="00167671" w:rsidRDefault="000164DC" w:rsidP="00586595">
            <w:pPr>
              <w:rPr>
                <w:b/>
              </w:rPr>
            </w:pPr>
            <w:r w:rsidRPr="00167671">
              <w:rPr>
                <w:b/>
              </w:rPr>
              <w:t>26 ŞUBAT -Başarılı olduğu etkinlikleri açıklar. (KN:69)</w:t>
            </w:r>
          </w:p>
        </w:tc>
      </w:tr>
      <w:tr w:rsidR="000164DC" w:rsidRPr="008B7941"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MART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Default="000164DC" w:rsidP="00CA6EF1">
            <w:r>
              <w:t>05 MART … SOSYAL KULÜP</w:t>
            </w:r>
          </w:p>
          <w:p w:rsidR="000164DC" w:rsidRPr="00167671" w:rsidRDefault="000164DC" w:rsidP="00E26BF9">
            <w:pPr>
              <w:rPr>
                <w:b/>
              </w:rPr>
            </w:pPr>
            <w:r w:rsidRPr="00167671">
              <w:rPr>
                <w:b/>
              </w:rPr>
              <w:t>12 MART -Okuldaki seçim süreçlerine katılır. (KN:10)</w:t>
            </w:r>
          </w:p>
          <w:p w:rsidR="000164DC" w:rsidRDefault="000164DC" w:rsidP="00E26BF9">
            <w:r>
              <w:t>19 MART … SOSYAL KULÜP</w:t>
            </w:r>
          </w:p>
          <w:p w:rsidR="000164DC" w:rsidRPr="00167671" w:rsidRDefault="000164DC" w:rsidP="00586595">
            <w:pPr>
              <w:rPr>
                <w:b/>
              </w:rPr>
            </w:pPr>
            <w:r w:rsidRPr="00167671">
              <w:rPr>
                <w:b/>
              </w:rPr>
              <w:t>26 MART -Grupla çalışmanın avantajlarını açıklar. (KN:25)</w:t>
            </w:r>
          </w:p>
        </w:tc>
      </w:tr>
      <w:tr w:rsidR="000164DC" w:rsidRPr="008B7941"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NİSAN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Default="000164DC" w:rsidP="00133357">
            <w:r>
              <w:t>02 NİSAN … SOSYAL KULÜP</w:t>
            </w:r>
          </w:p>
          <w:p w:rsidR="000164DC" w:rsidRPr="00167671" w:rsidRDefault="000164DC" w:rsidP="00133357">
            <w:pPr>
              <w:rPr>
                <w:b/>
              </w:rPr>
            </w:pPr>
            <w:r w:rsidRPr="00167671">
              <w:rPr>
                <w:b/>
              </w:rPr>
              <w:t>09 NİSAN -Yerel çevresinde bulunan işlerden örnekler verir. (KN:180)</w:t>
            </w:r>
          </w:p>
          <w:p w:rsidR="000164DC" w:rsidRDefault="000164DC" w:rsidP="00133357">
            <w:r>
              <w:t>16 NİSAN … SOSYAL KULÜP</w:t>
            </w:r>
          </w:p>
          <w:p w:rsidR="000164DC" w:rsidRPr="00167671" w:rsidRDefault="000164DC" w:rsidP="006E4905">
            <w:pPr>
              <w:rPr>
                <w:b/>
              </w:rPr>
            </w:pPr>
            <w:r w:rsidRPr="00167671">
              <w:rPr>
                <w:b/>
              </w:rPr>
              <w:t>23 NİSAN -Arkadaşlığın önemini ifade eder. (KN:106)</w:t>
            </w:r>
          </w:p>
          <w:p w:rsidR="000164DC" w:rsidRPr="008B7941" w:rsidRDefault="000164DC" w:rsidP="006E4905">
            <w:r>
              <w:t>30 NİSAN       SOSYAL KULÜP</w:t>
            </w:r>
          </w:p>
        </w:tc>
      </w:tr>
      <w:tr w:rsidR="000164DC" w:rsidRPr="008B7941">
        <w:trPr>
          <w:trHeight w:val="895"/>
        </w:trPr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MAYIS</w:t>
            </w:r>
          </w:p>
          <w:p w:rsidR="000164DC" w:rsidRPr="008B7941" w:rsidRDefault="000164DC" w:rsidP="00CA6EF1"/>
          <w:p w:rsidR="000164DC" w:rsidRPr="008B7941" w:rsidRDefault="000164DC" w:rsidP="00CA6EF1"/>
        </w:tc>
        <w:tc>
          <w:tcPr>
            <w:tcW w:w="7884" w:type="dxa"/>
          </w:tcPr>
          <w:p w:rsidR="000164DC" w:rsidRPr="00167671" w:rsidRDefault="000164DC" w:rsidP="000F52DC">
            <w:pPr>
              <w:rPr>
                <w:b/>
              </w:rPr>
            </w:pPr>
            <w:r w:rsidRPr="00167671">
              <w:rPr>
                <w:b/>
              </w:rPr>
              <w:t>07 MAYIS -</w:t>
            </w:r>
          </w:p>
          <w:p w:rsidR="000164DC" w:rsidRDefault="000164DC" w:rsidP="000F52DC">
            <w:r>
              <w:t>14 MAYIS … SOSYAL KULÜP</w:t>
            </w:r>
          </w:p>
          <w:p w:rsidR="000164DC" w:rsidRPr="00167671" w:rsidRDefault="000164DC" w:rsidP="000F52DC">
            <w:pPr>
              <w:rPr>
                <w:b/>
              </w:rPr>
            </w:pPr>
            <w:r w:rsidRPr="00167671">
              <w:rPr>
                <w:b/>
              </w:rPr>
              <w:t>21 MAYIS -</w:t>
            </w:r>
          </w:p>
          <w:p w:rsidR="000164DC" w:rsidRPr="008B7941" w:rsidRDefault="000164DC" w:rsidP="006E4905">
            <w:r>
              <w:t>28 MAYIS … SOSYAL KULÜP</w:t>
            </w:r>
          </w:p>
        </w:tc>
      </w:tr>
      <w:tr w:rsidR="000164DC" w:rsidRPr="008B7941">
        <w:trPr>
          <w:trHeight w:val="667"/>
        </w:trPr>
        <w:tc>
          <w:tcPr>
            <w:tcW w:w="1296" w:type="dxa"/>
          </w:tcPr>
          <w:p w:rsidR="000164DC" w:rsidRPr="008B7941" w:rsidRDefault="000164DC" w:rsidP="00CA6EF1"/>
          <w:p w:rsidR="000164DC" w:rsidRPr="008B7941" w:rsidRDefault="000164DC" w:rsidP="00CA6EF1">
            <w:r w:rsidRPr="008B7941">
              <w:t>HAZİRAN</w:t>
            </w:r>
          </w:p>
        </w:tc>
        <w:tc>
          <w:tcPr>
            <w:tcW w:w="7884" w:type="dxa"/>
          </w:tcPr>
          <w:p w:rsidR="000164DC" w:rsidRPr="00167671" w:rsidRDefault="000164DC" w:rsidP="000F52DC">
            <w:pPr>
              <w:rPr>
                <w:b/>
              </w:rPr>
            </w:pPr>
            <w:r w:rsidRPr="00167671">
              <w:rPr>
                <w:b/>
              </w:rPr>
              <w:t>04 HAZİRAN -</w:t>
            </w:r>
          </w:p>
          <w:p w:rsidR="000164DC" w:rsidRPr="008B7941" w:rsidRDefault="000164DC" w:rsidP="00CA6EF1">
            <w:r>
              <w:t>11 HAZİRAN …</w:t>
            </w:r>
          </w:p>
        </w:tc>
      </w:tr>
    </w:tbl>
    <w:p w:rsidR="000164DC" w:rsidRDefault="000164DC" w:rsidP="000F52DC">
      <w:r>
        <w:t xml:space="preserve">    MUSTAFA PUSAL                                                                                CENGİZ SOYSAL</w:t>
      </w:r>
    </w:p>
    <w:p w:rsidR="000164DC" w:rsidRDefault="000164DC" w:rsidP="000F52DC">
      <w:r>
        <w:t>4/B SINIF ÖĞRETMENİ                                                                             OKUL MÜDÜRÜ</w:t>
      </w:r>
    </w:p>
    <w:p w:rsidR="000164DC" w:rsidRDefault="000164DC" w:rsidP="000F52DC"/>
    <w:p w:rsidR="000164DC" w:rsidRDefault="000164DC" w:rsidP="000F52DC"/>
    <w:sectPr w:rsidR="000164DC" w:rsidSect="00757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B38"/>
    <w:rsid w:val="000164DC"/>
    <w:rsid w:val="000213A7"/>
    <w:rsid w:val="0003755B"/>
    <w:rsid w:val="00047019"/>
    <w:rsid w:val="00072CE2"/>
    <w:rsid w:val="000B23AF"/>
    <w:rsid w:val="000C6DDB"/>
    <w:rsid w:val="000F52DC"/>
    <w:rsid w:val="00116D6D"/>
    <w:rsid w:val="00133357"/>
    <w:rsid w:val="00167671"/>
    <w:rsid w:val="001A2435"/>
    <w:rsid w:val="001B6EEE"/>
    <w:rsid w:val="002377DF"/>
    <w:rsid w:val="002662F8"/>
    <w:rsid w:val="00292ECA"/>
    <w:rsid w:val="002C2038"/>
    <w:rsid w:val="003708D1"/>
    <w:rsid w:val="00471D60"/>
    <w:rsid w:val="0048610A"/>
    <w:rsid w:val="004D49B5"/>
    <w:rsid w:val="00586595"/>
    <w:rsid w:val="00653551"/>
    <w:rsid w:val="006C761E"/>
    <w:rsid w:val="006E187B"/>
    <w:rsid w:val="006E4905"/>
    <w:rsid w:val="007033F3"/>
    <w:rsid w:val="007038EB"/>
    <w:rsid w:val="00754F6E"/>
    <w:rsid w:val="00757792"/>
    <w:rsid w:val="007F077A"/>
    <w:rsid w:val="008053FC"/>
    <w:rsid w:val="0080576F"/>
    <w:rsid w:val="008448DD"/>
    <w:rsid w:val="00875355"/>
    <w:rsid w:val="00884779"/>
    <w:rsid w:val="008B7941"/>
    <w:rsid w:val="008F5CC6"/>
    <w:rsid w:val="008F6B68"/>
    <w:rsid w:val="00961A80"/>
    <w:rsid w:val="00983D0C"/>
    <w:rsid w:val="00A13CA2"/>
    <w:rsid w:val="00A63083"/>
    <w:rsid w:val="00AB4BA9"/>
    <w:rsid w:val="00C025C2"/>
    <w:rsid w:val="00C833AC"/>
    <w:rsid w:val="00CA6EF1"/>
    <w:rsid w:val="00CE1CBB"/>
    <w:rsid w:val="00DB4E89"/>
    <w:rsid w:val="00DC76F0"/>
    <w:rsid w:val="00E150D6"/>
    <w:rsid w:val="00E26BF9"/>
    <w:rsid w:val="00EC0B22"/>
    <w:rsid w:val="00F53790"/>
    <w:rsid w:val="00F6180F"/>
    <w:rsid w:val="00FA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B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833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303</Words>
  <Characters>1729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dcterms:created xsi:type="dcterms:W3CDTF">2013-09-05T16:49:00Z</dcterms:created>
  <dcterms:modified xsi:type="dcterms:W3CDTF">2013-09-06T14:50:00Z</dcterms:modified>
  <cp:category>www.sorubak.com</cp:category>
  <cp:version>www.sorubak.com</cp:version>
</cp:coreProperties>
</file>